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C740F2" w14:textId="0ED822EE" w:rsidR="00DB4D3B" w:rsidRPr="008D38F7" w:rsidRDefault="001F4DFB" w:rsidP="00DB4D3B">
      <w:pPr>
        <w:jc w:val="center"/>
        <w:rPr>
          <w:rFonts w:ascii="Arial" w:hAnsi="Arial" w:cs="Arial"/>
          <w:b/>
          <w:bCs/>
          <w:sz w:val="72"/>
          <w:lang w:val="en"/>
        </w:rPr>
      </w:pPr>
      <w:bookmarkStart w:id="0" w:name="_Toc79224627"/>
      <w:bookmarkStart w:id="1" w:name="_Toc79224813"/>
      <w:r w:rsidRPr="00E52FF1">
        <w:rPr>
          <w:noProof/>
        </w:rPr>
        <w:drawing>
          <wp:inline distT="0" distB="0" distL="0" distR="0" wp14:anchorId="64684814" wp14:editId="0FA20441">
            <wp:extent cx="2830727" cy="434609"/>
            <wp:effectExtent l="0" t="0" r="0" b="0"/>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69474" cy="455911"/>
                    </a:xfrm>
                    <a:prstGeom prst="rect">
                      <a:avLst/>
                    </a:prstGeom>
                  </pic:spPr>
                </pic:pic>
              </a:graphicData>
            </a:graphic>
          </wp:inline>
        </w:drawing>
      </w:r>
    </w:p>
    <w:p w14:paraId="73135582" w14:textId="77777777" w:rsidR="00E85A96" w:rsidRPr="008D38F7" w:rsidRDefault="00E85A96" w:rsidP="00DB4D3B">
      <w:pPr>
        <w:jc w:val="center"/>
      </w:pPr>
    </w:p>
    <w:p w14:paraId="47C45503" w14:textId="77777777" w:rsidR="00E85A96" w:rsidRPr="008D38F7" w:rsidRDefault="00E85A96" w:rsidP="00DB4D3B">
      <w:pPr>
        <w:jc w:val="center"/>
      </w:pPr>
    </w:p>
    <w:p w14:paraId="1E156211" w14:textId="77A75E4D" w:rsidR="00DB4D3B" w:rsidRPr="008D38F7" w:rsidRDefault="00296EEE" w:rsidP="00DB4D3B">
      <w:pPr>
        <w:jc w:val="center"/>
        <w:rPr>
          <w:rFonts w:ascii="Arial" w:hAnsi="Arial" w:cs="Arial"/>
          <w:b/>
          <w:bCs/>
          <w:sz w:val="72"/>
          <w:lang w:val="en"/>
        </w:rPr>
      </w:pPr>
      <w:r w:rsidRPr="008D38F7">
        <w:rPr>
          <w:rFonts w:ascii="Arial" w:hAnsi="Arial" w:cs="Arial"/>
          <w:b/>
          <w:bCs/>
          <w:noProof/>
          <w:sz w:val="72"/>
          <w:lang w:val="en"/>
        </w:rPr>
        <w:drawing>
          <wp:inline distT="0" distB="0" distL="0" distR="0" wp14:anchorId="2B6E9912" wp14:editId="0D0E4630">
            <wp:extent cx="6102985" cy="2254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02985" cy="2254250"/>
                    </a:xfrm>
                    <a:prstGeom prst="rect">
                      <a:avLst/>
                    </a:prstGeom>
                    <a:noFill/>
                    <a:ln>
                      <a:noFill/>
                    </a:ln>
                  </pic:spPr>
                </pic:pic>
              </a:graphicData>
            </a:graphic>
          </wp:inline>
        </w:drawing>
      </w:r>
    </w:p>
    <w:p w14:paraId="20E96ED4" w14:textId="0FAF0F70" w:rsidR="00F356E1" w:rsidRDefault="001825D9" w:rsidP="00F356E1">
      <w:pPr>
        <w:spacing w:before="600"/>
        <w:jc w:val="center"/>
        <w:rPr>
          <w:rFonts w:ascii="Montserrat SemiBold" w:hAnsi="Montserrat SemiBold" w:cs="Arial"/>
          <w:bCs/>
          <w:caps/>
          <w:sz w:val="72"/>
          <w:szCs w:val="72"/>
          <w:lang w:val="en"/>
        </w:rPr>
      </w:pPr>
      <w:r>
        <w:rPr>
          <w:rFonts w:ascii="Montserrat SemiBold" w:hAnsi="Montserrat SemiBold" w:cs="Arial"/>
          <w:bCs/>
          <w:caps/>
          <w:sz w:val="72"/>
          <w:szCs w:val="72"/>
          <w:lang w:val="en"/>
        </w:rPr>
        <w:t>RealRick 6</w:t>
      </w:r>
      <w:r w:rsidR="00F356E1" w:rsidRPr="00830973">
        <w:rPr>
          <w:rFonts w:ascii="Montserrat SemiBold" w:hAnsi="Montserrat SemiBold" w:cs="Arial"/>
          <w:bCs/>
          <w:caps/>
          <w:sz w:val="72"/>
          <w:szCs w:val="72"/>
          <w:lang w:val="en"/>
        </w:rPr>
        <w:br/>
        <w:t>User's Manual</w:t>
      </w:r>
    </w:p>
    <w:p w14:paraId="364D6E58" w14:textId="1C32B63B" w:rsidR="00F356E1" w:rsidRDefault="00F356E1" w:rsidP="00F356E1">
      <w:pPr>
        <w:spacing w:before="600"/>
        <w:jc w:val="center"/>
        <w:rPr>
          <w:rFonts w:ascii="Montserrat SemiBold" w:hAnsi="Montserrat SemiBold" w:cs="Arial"/>
          <w:bCs/>
          <w:caps/>
          <w:sz w:val="72"/>
          <w:szCs w:val="72"/>
          <w:lang w:val="en"/>
        </w:rPr>
      </w:pPr>
    </w:p>
    <w:p w14:paraId="6085A8C2" w14:textId="23B59E39" w:rsidR="00434707" w:rsidRDefault="00434707" w:rsidP="00F356E1">
      <w:pPr>
        <w:spacing w:before="600"/>
        <w:jc w:val="center"/>
        <w:rPr>
          <w:rFonts w:ascii="Montserrat SemiBold" w:hAnsi="Montserrat SemiBold" w:cs="Arial"/>
          <w:bCs/>
          <w:caps/>
          <w:sz w:val="72"/>
          <w:szCs w:val="72"/>
          <w:lang w:val="en"/>
        </w:rPr>
      </w:pPr>
    </w:p>
    <w:p w14:paraId="0983B74B" w14:textId="1D1B6FC5" w:rsidR="00786E61" w:rsidRDefault="00786E61" w:rsidP="00F356E1">
      <w:pPr>
        <w:spacing w:before="600"/>
        <w:jc w:val="center"/>
        <w:rPr>
          <w:rFonts w:ascii="Montserrat SemiBold" w:hAnsi="Montserrat SemiBold" w:cs="Arial"/>
          <w:bCs/>
          <w:caps/>
          <w:sz w:val="72"/>
          <w:szCs w:val="72"/>
          <w:lang w:val="en"/>
        </w:rPr>
      </w:pPr>
    </w:p>
    <w:p w14:paraId="409BA2E5" w14:textId="77777777" w:rsidR="00786E61" w:rsidRPr="00786E61" w:rsidRDefault="00786E61" w:rsidP="00F356E1">
      <w:pPr>
        <w:spacing w:before="600"/>
        <w:jc w:val="center"/>
        <w:rPr>
          <w:rFonts w:ascii="Montserrat SemiBold" w:hAnsi="Montserrat SemiBold" w:cs="Arial"/>
          <w:bCs/>
          <w:caps/>
          <w:sz w:val="36"/>
          <w:szCs w:val="36"/>
          <w:lang w:val="en"/>
        </w:rPr>
      </w:pPr>
    </w:p>
    <w:p w14:paraId="538EE9B4" w14:textId="2E139892" w:rsidR="00F356E1" w:rsidRPr="0015187D" w:rsidRDefault="00F356E1" w:rsidP="00F356E1">
      <w:pPr>
        <w:spacing w:before="600"/>
        <w:jc w:val="center"/>
        <w:rPr>
          <w:rFonts w:ascii="Montserrat SemiBold" w:hAnsi="Montserrat SemiBold" w:cs="Arial"/>
          <w:bCs/>
          <w:caps/>
          <w:sz w:val="72"/>
          <w:szCs w:val="72"/>
          <w:lang w:val="en"/>
        </w:rPr>
      </w:pPr>
      <w:r w:rsidRPr="00830973">
        <w:rPr>
          <w:caps/>
          <w:lang w:val="en"/>
        </w:rPr>
        <w:t>Copyright © 20</w:t>
      </w:r>
      <w:r w:rsidR="00182037" w:rsidRPr="00182037">
        <w:rPr>
          <w:caps/>
          <w:lang w:val="en-US"/>
        </w:rPr>
        <w:t>14</w:t>
      </w:r>
      <w:r w:rsidRPr="00830973">
        <w:rPr>
          <w:caps/>
          <w:lang w:val="en"/>
        </w:rPr>
        <w:t>-20</w:t>
      </w:r>
      <w:r>
        <w:rPr>
          <w:caps/>
          <w:lang w:val="en"/>
        </w:rPr>
        <w:t>2</w:t>
      </w:r>
      <w:r w:rsidR="001825D9">
        <w:rPr>
          <w:caps/>
          <w:lang w:val="en"/>
        </w:rPr>
        <w:t>2</w:t>
      </w:r>
      <w:r>
        <w:rPr>
          <w:caps/>
          <w:lang w:val="en"/>
        </w:rPr>
        <w:t xml:space="preserve"> </w:t>
      </w:r>
      <w:r w:rsidRPr="00830973">
        <w:rPr>
          <w:caps/>
          <w:lang w:val="en"/>
        </w:rPr>
        <w:t>by MusicLab, Inc.</w:t>
      </w:r>
    </w:p>
    <w:p w14:paraId="10C8C349" w14:textId="77777777" w:rsidR="00F356E1" w:rsidRPr="00830973" w:rsidRDefault="00F356E1" w:rsidP="00F356E1">
      <w:pPr>
        <w:keepNext/>
        <w:pageBreakBefore/>
        <w:spacing w:after="240"/>
        <w:jc w:val="center"/>
        <w:rPr>
          <w:rFonts w:ascii="Montserrat SemiBold" w:hAnsi="Montserrat SemiBold"/>
          <w:bCs/>
          <w:caps/>
          <w:sz w:val="40"/>
          <w:szCs w:val="40"/>
        </w:rPr>
      </w:pPr>
      <w:r w:rsidRPr="00830973">
        <w:rPr>
          <w:rFonts w:ascii="Montserrat SemiBold" w:hAnsi="Montserrat SemiBold"/>
          <w:bCs/>
          <w:caps/>
          <w:sz w:val="40"/>
          <w:szCs w:val="40"/>
        </w:rPr>
        <w:lastRenderedPageBreak/>
        <w:t>Table of Contents</w:t>
      </w:r>
    </w:p>
    <w:p w14:paraId="2430DDDC" w14:textId="4651720F" w:rsidR="00201971" w:rsidRDefault="00BF48E7">
      <w:pPr>
        <w:pStyle w:val="TOC1"/>
        <w:rPr>
          <w:rFonts w:asciiTheme="minorHAnsi" w:eastAsiaTheme="minorEastAsia" w:hAnsiTheme="minorHAnsi" w:cstheme="minorBidi"/>
          <w:caps w:val="0"/>
          <w:sz w:val="22"/>
          <w:szCs w:val="22"/>
          <w:lang w:val="en-US" w:eastAsia="en-US"/>
        </w:rPr>
      </w:pPr>
      <w:r w:rsidRPr="008D38F7">
        <w:fldChar w:fldCharType="begin"/>
      </w:r>
      <w:r w:rsidRPr="008D38F7">
        <w:instrText xml:space="preserve"> TOC \o "1-2" \h \z \u </w:instrText>
      </w:r>
      <w:r w:rsidRPr="008D38F7">
        <w:fldChar w:fldCharType="separate"/>
      </w:r>
      <w:hyperlink w:anchor="_Toc108455639" w:history="1">
        <w:r w:rsidR="00201971" w:rsidRPr="00E53105">
          <w:rPr>
            <w:rStyle w:val="Hyperlink"/>
          </w:rPr>
          <w:t>About the program</w:t>
        </w:r>
        <w:r w:rsidR="00201971">
          <w:rPr>
            <w:webHidden/>
          </w:rPr>
          <w:tab/>
        </w:r>
        <w:r w:rsidR="00201971">
          <w:rPr>
            <w:webHidden/>
          </w:rPr>
          <w:fldChar w:fldCharType="begin"/>
        </w:r>
        <w:r w:rsidR="00201971">
          <w:rPr>
            <w:webHidden/>
          </w:rPr>
          <w:instrText xml:space="preserve"> PAGEREF _Toc108455639 \h </w:instrText>
        </w:r>
        <w:r w:rsidR="00201971">
          <w:rPr>
            <w:webHidden/>
          </w:rPr>
        </w:r>
        <w:r w:rsidR="00201971">
          <w:rPr>
            <w:webHidden/>
          </w:rPr>
          <w:fldChar w:fldCharType="separate"/>
        </w:r>
        <w:r w:rsidR="00201971">
          <w:rPr>
            <w:webHidden/>
          </w:rPr>
          <w:t>4</w:t>
        </w:r>
        <w:r w:rsidR="00201971">
          <w:rPr>
            <w:webHidden/>
          </w:rPr>
          <w:fldChar w:fldCharType="end"/>
        </w:r>
      </w:hyperlink>
    </w:p>
    <w:p w14:paraId="01BC0F60" w14:textId="2888744E" w:rsidR="00201971" w:rsidRDefault="00000000">
      <w:pPr>
        <w:pStyle w:val="TOC1"/>
        <w:rPr>
          <w:rFonts w:asciiTheme="minorHAnsi" w:eastAsiaTheme="minorEastAsia" w:hAnsiTheme="minorHAnsi" w:cstheme="minorBidi"/>
          <w:caps w:val="0"/>
          <w:sz w:val="22"/>
          <w:szCs w:val="22"/>
          <w:lang w:val="en-US" w:eastAsia="en-US"/>
        </w:rPr>
      </w:pPr>
      <w:hyperlink w:anchor="_Toc108455640" w:history="1">
        <w:r w:rsidR="00201971" w:rsidRPr="00E53105">
          <w:rPr>
            <w:rStyle w:val="Hyperlink"/>
          </w:rPr>
          <w:t>What’s new in RealRick 6</w:t>
        </w:r>
        <w:r w:rsidR="00201971">
          <w:rPr>
            <w:webHidden/>
          </w:rPr>
          <w:tab/>
        </w:r>
        <w:r w:rsidR="00201971">
          <w:rPr>
            <w:webHidden/>
          </w:rPr>
          <w:fldChar w:fldCharType="begin"/>
        </w:r>
        <w:r w:rsidR="00201971">
          <w:rPr>
            <w:webHidden/>
          </w:rPr>
          <w:instrText xml:space="preserve"> PAGEREF _Toc108455640 \h </w:instrText>
        </w:r>
        <w:r w:rsidR="00201971">
          <w:rPr>
            <w:webHidden/>
          </w:rPr>
        </w:r>
        <w:r w:rsidR="00201971">
          <w:rPr>
            <w:webHidden/>
          </w:rPr>
          <w:fldChar w:fldCharType="separate"/>
        </w:r>
        <w:r w:rsidR="00201971">
          <w:rPr>
            <w:webHidden/>
          </w:rPr>
          <w:t>6</w:t>
        </w:r>
        <w:r w:rsidR="00201971">
          <w:rPr>
            <w:webHidden/>
          </w:rPr>
          <w:fldChar w:fldCharType="end"/>
        </w:r>
      </w:hyperlink>
    </w:p>
    <w:p w14:paraId="26A6902C" w14:textId="6588D858" w:rsidR="00201971" w:rsidRDefault="00000000">
      <w:pPr>
        <w:pStyle w:val="TOC1"/>
        <w:rPr>
          <w:rFonts w:asciiTheme="minorHAnsi" w:eastAsiaTheme="minorEastAsia" w:hAnsiTheme="minorHAnsi" w:cstheme="minorBidi"/>
          <w:caps w:val="0"/>
          <w:sz w:val="22"/>
          <w:szCs w:val="22"/>
          <w:lang w:val="en-US" w:eastAsia="en-US"/>
        </w:rPr>
      </w:pPr>
      <w:hyperlink w:anchor="_Toc108455641" w:history="1">
        <w:r w:rsidR="00201971" w:rsidRPr="00E53105">
          <w:rPr>
            <w:rStyle w:val="Hyperlink"/>
          </w:rPr>
          <w:t>Installing RealRick</w:t>
        </w:r>
        <w:r w:rsidR="00201971">
          <w:rPr>
            <w:webHidden/>
          </w:rPr>
          <w:tab/>
        </w:r>
        <w:r w:rsidR="00201971">
          <w:rPr>
            <w:webHidden/>
          </w:rPr>
          <w:fldChar w:fldCharType="begin"/>
        </w:r>
        <w:r w:rsidR="00201971">
          <w:rPr>
            <w:webHidden/>
          </w:rPr>
          <w:instrText xml:space="preserve"> PAGEREF _Toc108455641 \h </w:instrText>
        </w:r>
        <w:r w:rsidR="00201971">
          <w:rPr>
            <w:webHidden/>
          </w:rPr>
        </w:r>
        <w:r w:rsidR="00201971">
          <w:rPr>
            <w:webHidden/>
          </w:rPr>
          <w:fldChar w:fldCharType="separate"/>
        </w:r>
        <w:r w:rsidR="00201971">
          <w:rPr>
            <w:webHidden/>
          </w:rPr>
          <w:t>7</w:t>
        </w:r>
        <w:r w:rsidR="00201971">
          <w:rPr>
            <w:webHidden/>
          </w:rPr>
          <w:fldChar w:fldCharType="end"/>
        </w:r>
      </w:hyperlink>
    </w:p>
    <w:p w14:paraId="5EF5A799" w14:textId="749AB80F" w:rsidR="00201971" w:rsidRDefault="00000000">
      <w:pPr>
        <w:pStyle w:val="TOC2"/>
        <w:rPr>
          <w:rFonts w:asciiTheme="minorHAnsi" w:eastAsiaTheme="minorEastAsia" w:hAnsiTheme="minorHAnsi" w:cstheme="minorBidi"/>
          <w:sz w:val="22"/>
          <w:szCs w:val="22"/>
          <w:lang w:val="en-US" w:eastAsia="en-US"/>
        </w:rPr>
      </w:pPr>
      <w:hyperlink w:anchor="_Toc108455642" w:history="1">
        <w:r w:rsidR="00201971" w:rsidRPr="00E53105">
          <w:rPr>
            <w:rStyle w:val="Hyperlink"/>
          </w:rPr>
          <w:t>Installing RealRick PC version</w:t>
        </w:r>
        <w:r w:rsidR="00201971">
          <w:rPr>
            <w:webHidden/>
          </w:rPr>
          <w:tab/>
        </w:r>
        <w:r w:rsidR="00201971">
          <w:rPr>
            <w:webHidden/>
          </w:rPr>
          <w:fldChar w:fldCharType="begin"/>
        </w:r>
        <w:r w:rsidR="00201971">
          <w:rPr>
            <w:webHidden/>
          </w:rPr>
          <w:instrText xml:space="preserve"> PAGEREF _Toc108455642 \h </w:instrText>
        </w:r>
        <w:r w:rsidR="00201971">
          <w:rPr>
            <w:webHidden/>
          </w:rPr>
        </w:r>
        <w:r w:rsidR="00201971">
          <w:rPr>
            <w:webHidden/>
          </w:rPr>
          <w:fldChar w:fldCharType="separate"/>
        </w:r>
        <w:r w:rsidR="00201971">
          <w:rPr>
            <w:webHidden/>
          </w:rPr>
          <w:t>7</w:t>
        </w:r>
        <w:r w:rsidR="00201971">
          <w:rPr>
            <w:webHidden/>
          </w:rPr>
          <w:fldChar w:fldCharType="end"/>
        </w:r>
      </w:hyperlink>
    </w:p>
    <w:p w14:paraId="112B9198" w14:textId="449FF70F" w:rsidR="00201971" w:rsidRDefault="00000000">
      <w:pPr>
        <w:pStyle w:val="TOC2"/>
        <w:rPr>
          <w:rFonts w:asciiTheme="minorHAnsi" w:eastAsiaTheme="minorEastAsia" w:hAnsiTheme="minorHAnsi" w:cstheme="minorBidi"/>
          <w:sz w:val="22"/>
          <w:szCs w:val="22"/>
          <w:lang w:val="en-US" w:eastAsia="en-US"/>
        </w:rPr>
      </w:pPr>
      <w:hyperlink w:anchor="_Toc108455643" w:history="1">
        <w:r w:rsidR="00201971" w:rsidRPr="00E53105">
          <w:rPr>
            <w:rStyle w:val="Hyperlink"/>
          </w:rPr>
          <w:t>Installing RealRick Mac version</w:t>
        </w:r>
        <w:r w:rsidR="00201971">
          <w:rPr>
            <w:webHidden/>
          </w:rPr>
          <w:tab/>
        </w:r>
        <w:r w:rsidR="00201971">
          <w:rPr>
            <w:webHidden/>
          </w:rPr>
          <w:fldChar w:fldCharType="begin"/>
        </w:r>
        <w:r w:rsidR="00201971">
          <w:rPr>
            <w:webHidden/>
          </w:rPr>
          <w:instrText xml:space="preserve"> PAGEREF _Toc108455643 \h </w:instrText>
        </w:r>
        <w:r w:rsidR="00201971">
          <w:rPr>
            <w:webHidden/>
          </w:rPr>
        </w:r>
        <w:r w:rsidR="00201971">
          <w:rPr>
            <w:webHidden/>
          </w:rPr>
          <w:fldChar w:fldCharType="separate"/>
        </w:r>
        <w:r w:rsidR="00201971">
          <w:rPr>
            <w:webHidden/>
          </w:rPr>
          <w:t>7</w:t>
        </w:r>
        <w:r w:rsidR="00201971">
          <w:rPr>
            <w:webHidden/>
          </w:rPr>
          <w:fldChar w:fldCharType="end"/>
        </w:r>
      </w:hyperlink>
    </w:p>
    <w:p w14:paraId="4F7D351B" w14:textId="7EAFBD9C" w:rsidR="00201971" w:rsidRDefault="00000000">
      <w:pPr>
        <w:pStyle w:val="TOC1"/>
        <w:rPr>
          <w:rFonts w:asciiTheme="minorHAnsi" w:eastAsiaTheme="minorEastAsia" w:hAnsiTheme="minorHAnsi" w:cstheme="minorBidi"/>
          <w:caps w:val="0"/>
          <w:sz w:val="22"/>
          <w:szCs w:val="22"/>
          <w:lang w:val="en-US" w:eastAsia="en-US"/>
        </w:rPr>
      </w:pPr>
      <w:hyperlink w:anchor="_Toc108455644" w:history="1">
        <w:r w:rsidR="00201971" w:rsidRPr="00E53105">
          <w:rPr>
            <w:rStyle w:val="Hyperlink"/>
          </w:rPr>
          <w:t>Launching RealRICK</w:t>
        </w:r>
        <w:r w:rsidR="00201971">
          <w:rPr>
            <w:webHidden/>
          </w:rPr>
          <w:tab/>
        </w:r>
        <w:r w:rsidR="00201971">
          <w:rPr>
            <w:webHidden/>
          </w:rPr>
          <w:fldChar w:fldCharType="begin"/>
        </w:r>
        <w:r w:rsidR="00201971">
          <w:rPr>
            <w:webHidden/>
          </w:rPr>
          <w:instrText xml:space="preserve"> PAGEREF _Toc108455644 \h </w:instrText>
        </w:r>
        <w:r w:rsidR="00201971">
          <w:rPr>
            <w:webHidden/>
          </w:rPr>
        </w:r>
        <w:r w:rsidR="00201971">
          <w:rPr>
            <w:webHidden/>
          </w:rPr>
          <w:fldChar w:fldCharType="separate"/>
        </w:r>
        <w:r w:rsidR="00201971">
          <w:rPr>
            <w:webHidden/>
          </w:rPr>
          <w:t>8</w:t>
        </w:r>
        <w:r w:rsidR="00201971">
          <w:rPr>
            <w:webHidden/>
          </w:rPr>
          <w:fldChar w:fldCharType="end"/>
        </w:r>
      </w:hyperlink>
    </w:p>
    <w:p w14:paraId="116B3231" w14:textId="77EF5424" w:rsidR="00201971" w:rsidRDefault="00000000">
      <w:pPr>
        <w:pStyle w:val="TOC2"/>
        <w:rPr>
          <w:rFonts w:asciiTheme="minorHAnsi" w:eastAsiaTheme="minorEastAsia" w:hAnsiTheme="minorHAnsi" w:cstheme="minorBidi"/>
          <w:sz w:val="22"/>
          <w:szCs w:val="22"/>
          <w:lang w:val="en-US" w:eastAsia="en-US"/>
        </w:rPr>
      </w:pPr>
      <w:hyperlink w:anchor="_Toc108455645" w:history="1">
        <w:r w:rsidR="00201971" w:rsidRPr="00E53105">
          <w:rPr>
            <w:rStyle w:val="Hyperlink"/>
          </w:rPr>
          <w:t>Managing Sound Bank</w:t>
        </w:r>
        <w:r w:rsidR="00201971">
          <w:rPr>
            <w:webHidden/>
          </w:rPr>
          <w:tab/>
        </w:r>
        <w:r w:rsidR="00201971">
          <w:rPr>
            <w:webHidden/>
          </w:rPr>
          <w:fldChar w:fldCharType="begin"/>
        </w:r>
        <w:r w:rsidR="00201971">
          <w:rPr>
            <w:webHidden/>
          </w:rPr>
          <w:instrText xml:space="preserve"> PAGEREF _Toc108455645 \h </w:instrText>
        </w:r>
        <w:r w:rsidR="00201971">
          <w:rPr>
            <w:webHidden/>
          </w:rPr>
        </w:r>
        <w:r w:rsidR="00201971">
          <w:rPr>
            <w:webHidden/>
          </w:rPr>
          <w:fldChar w:fldCharType="separate"/>
        </w:r>
        <w:r w:rsidR="00201971">
          <w:rPr>
            <w:webHidden/>
          </w:rPr>
          <w:t>8</w:t>
        </w:r>
        <w:r w:rsidR="00201971">
          <w:rPr>
            <w:webHidden/>
          </w:rPr>
          <w:fldChar w:fldCharType="end"/>
        </w:r>
      </w:hyperlink>
    </w:p>
    <w:p w14:paraId="58712C0F" w14:textId="53BA7B5D" w:rsidR="00201971" w:rsidRDefault="00000000">
      <w:pPr>
        <w:pStyle w:val="TOC2"/>
        <w:rPr>
          <w:rFonts w:asciiTheme="minorHAnsi" w:eastAsiaTheme="minorEastAsia" w:hAnsiTheme="minorHAnsi" w:cstheme="minorBidi"/>
          <w:sz w:val="22"/>
          <w:szCs w:val="22"/>
          <w:lang w:val="en-US" w:eastAsia="en-US"/>
        </w:rPr>
      </w:pPr>
      <w:hyperlink w:anchor="_Toc108455646" w:history="1">
        <w:r w:rsidR="00201971" w:rsidRPr="00E53105">
          <w:rPr>
            <w:rStyle w:val="Hyperlink"/>
          </w:rPr>
          <w:t>Loading Guitar Patches</w:t>
        </w:r>
        <w:r w:rsidR="00201971">
          <w:rPr>
            <w:webHidden/>
          </w:rPr>
          <w:tab/>
        </w:r>
        <w:r w:rsidR="00201971">
          <w:rPr>
            <w:webHidden/>
          </w:rPr>
          <w:fldChar w:fldCharType="begin"/>
        </w:r>
        <w:r w:rsidR="00201971">
          <w:rPr>
            <w:webHidden/>
          </w:rPr>
          <w:instrText xml:space="preserve"> PAGEREF _Toc108455646 \h </w:instrText>
        </w:r>
        <w:r w:rsidR="00201971">
          <w:rPr>
            <w:webHidden/>
          </w:rPr>
        </w:r>
        <w:r w:rsidR="00201971">
          <w:rPr>
            <w:webHidden/>
          </w:rPr>
          <w:fldChar w:fldCharType="separate"/>
        </w:r>
        <w:r w:rsidR="00201971">
          <w:rPr>
            <w:webHidden/>
          </w:rPr>
          <w:t>9</w:t>
        </w:r>
        <w:r w:rsidR="00201971">
          <w:rPr>
            <w:webHidden/>
          </w:rPr>
          <w:fldChar w:fldCharType="end"/>
        </w:r>
      </w:hyperlink>
    </w:p>
    <w:p w14:paraId="08B42660" w14:textId="482F3D84" w:rsidR="00201971" w:rsidRDefault="00000000">
      <w:pPr>
        <w:pStyle w:val="TOC2"/>
        <w:rPr>
          <w:rFonts w:asciiTheme="minorHAnsi" w:eastAsiaTheme="minorEastAsia" w:hAnsiTheme="minorHAnsi" w:cstheme="minorBidi"/>
          <w:sz w:val="22"/>
          <w:szCs w:val="22"/>
          <w:lang w:val="en-US" w:eastAsia="en-US"/>
        </w:rPr>
      </w:pPr>
      <w:hyperlink w:anchor="_Toc108455647" w:history="1">
        <w:r w:rsidR="00201971" w:rsidRPr="00E53105">
          <w:rPr>
            <w:rStyle w:val="Hyperlink"/>
          </w:rPr>
          <w:t>Using Guitar Amplifier</w:t>
        </w:r>
        <w:r w:rsidR="00201971">
          <w:rPr>
            <w:webHidden/>
          </w:rPr>
          <w:tab/>
        </w:r>
        <w:r w:rsidR="00201971">
          <w:rPr>
            <w:webHidden/>
          </w:rPr>
          <w:fldChar w:fldCharType="begin"/>
        </w:r>
        <w:r w:rsidR="00201971">
          <w:rPr>
            <w:webHidden/>
          </w:rPr>
          <w:instrText xml:space="preserve"> PAGEREF _Toc108455647 \h </w:instrText>
        </w:r>
        <w:r w:rsidR="00201971">
          <w:rPr>
            <w:webHidden/>
          </w:rPr>
        </w:r>
        <w:r w:rsidR="00201971">
          <w:rPr>
            <w:webHidden/>
          </w:rPr>
          <w:fldChar w:fldCharType="separate"/>
        </w:r>
        <w:r w:rsidR="00201971">
          <w:rPr>
            <w:webHidden/>
          </w:rPr>
          <w:t>11</w:t>
        </w:r>
        <w:r w:rsidR="00201971">
          <w:rPr>
            <w:webHidden/>
          </w:rPr>
          <w:fldChar w:fldCharType="end"/>
        </w:r>
      </w:hyperlink>
    </w:p>
    <w:p w14:paraId="0230EC13" w14:textId="3A8DAB97" w:rsidR="00201971" w:rsidRDefault="00000000">
      <w:pPr>
        <w:pStyle w:val="TOC2"/>
        <w:rPr>
          <w:rFonts w:asciiTheme="minorHAnsi" w:eastAsiaTheme="minorEastAsia" w:hAnsiTheme="minorHAnsi" w:cstheme="minorBidi"/>
          <w:sz w:val="22"/>
          <w:szCs w:val="22"/>
          <w:lang w:val="en-US" w:eastAsia="en-US"/>
        </w:rPr>
      </w:pPr>
      <w:hyperlink w:anchor="_Toc108455648" w:history="1">
        <w:r w:rsidR="00201971" w:rsidRPr="00E53105">
          <w:rPr>
            <w:rStyle w:val="Hyperlink"/>
          </w:rPr>
          <w:t>Virtual Fretboard</w:t>
        </w:r>
        <w:r w:rsidR="00201971">
          <w:rPr>
            <w:webHidden/>
          </w:rPr>
          <w:tab/>
        </w:r>
        <w:r w:rsidR="00201971">
          <w:rPr>
            <w:webHidden/>
          </w:rPr>
          <w:fldChar w:fldCharType="begin"/>
        </w:r>
        <w:r w:rsidR="00201971">
          <w:rPr>
            <w:webHidden/>
          </w:rPr>
          <w:instrText xml:space="preserve"> PAGEREF _Toc108455648 \h </w:instrText>
        </w:r>
        <w:r w:rsidR="00201971">
          <w:rPr>
            <w:webHidden/>
          </w:rPr>
        </w:r>
        <w:r w:rsidR="00201971">
          <w:rPr>
            <w:webHidden/>
          </w:rPr>
          <w:fldChar w:fldCharType="separate"/>
        </w:r>
        <w:r w:rsidR="00201971">
          <w:rPr>
            <w:webHidden/>
          </w:rPr>
          <w:t>13</w:t>
        </w:r>
        <w:r w:rsidR="00201971">
          <w:rPr>
            <w:webHidden/>
          </w:rPr>
          <w:fldChar w:fldCharType="end"/>
        </w:r>
      </w:hyperlink>
    </w:p>
    <w:p w14:paraId="29DD350C" w14:textId="7EF3CBA2" w:rsidR="00201971" w:rsidRDefault="00000000">
      <w:pPr>
        <w:pStyle w:val="TOC2"/>
        <w:rPr>
          <w:rFonts w:asciiTheme="minorHAnsi" w:eastAsiaTheme="minorEastAsia" w:hAnsiTheme="minorHAnsi" w:cstheme="minorBidi"/>
          <w:sz w:val="22"/>
          <w:szCs w:val="22"/>
          <w:lang w:val="en-US" w:eastAsia="en-US"/>
        </w:rPr>
      </w:pPr>
      <w:hyperlink w:anchor="_Toc108455649" w:history="1">
        <w:r w:rsidR="00201971" w:rsidRPr="00E53105">
          <w:rPr>
            <w:rStyle w:val="Hyperlink"/>
          </w:rPr>
          <w:t>Virtual Keyboard</w:t>
        </w:r>
        <w:r w:rsidR="00201971">
          <w:rPr>
            <w:webHidden/>
          </w:rPr>
          <w:tab/>
        </w:r>
        <w:r w:rsidR="00201971">
          <w:rPr>
            <w:webHidden/>
          </w:rPr>
          <w:fldChar w:fldCharType="begin"/>
        </w:r>
        <w:r w:rsidR="00201971">
          <w:rPr>
            <w:webHidden/>
          </w:rPr>
          <w:instrText xml:space="preserve"> PAGEREF _Toc108455649 \h </w:instrText>
        </w:r>
        <w:r w:rsidR="00201971">
          <w:rPr>
            <w:webHidden/>
          </w:rPr>
        </w:r>
        <w:r w:rsidR="00201971">
          <w:rPr>
            <w:webHidden/>
          </w:rPr>
          <w:fldChar w:fldCharType="separate"/>
        </w:r>
        <w:r w:rsidR="00201971">
          <w:rPr>
            <w:webHidden/>
          </w:rPr>
          <w:t>14</w:t>
        </w:r>
        <w:r w:rsidR="00201971">
          <w:rPr>
            <w:webHidden/>
          </w:rPr>
          <w:fldChar w:fldCharType="end"/>
        </w:r>
      </w:hyperlink>
    </w:p>
    <w:p w14:paraId="2648E448" w14:textId="79B3C6D6" w:rsidR="00201971" w:rsidRDefault="00000000">
      <w:pPr>
        <w:pStyle w:val="TOC1"/>
        <w:rPr>
          <w:rFonts w:asciiTheme="minorHAnsi" w:eastAsiaTheme="minorEastAsia" w:hAnsiTheme="minorHAnsi" w:cstheme="minorBidi"/>
          <w:caps w:val="0"/>
          <w:sz w:val="22"/>
          <w:szCs w:val="22"/>
          <w:lang w:val="en-US" w:eastAsia="en-US"/>
        </w:rPr>
      </w:pPr>
      <w:hyperlink w:anchor="_Toc108455650" w:history="1">
        <w:r w:rsidR="00201971" w:rsidRPr="00E53105">
          <w:rPr>
            <w:rStyle w:val="Hyperlink"/>
          </w:rPr>
          <w:t>RealRick Global Modes</w:t>
        </w:r>
        <w:r w:rsidR="00201971">
          <w:rPr>
            <w:webHidden/>
          </w:rPr>
          <w:tab/>
        </w:r>
        <w:r w:rsidR="00201971">
          <w:rPr>
            <w:webHidden/>
          </w:rPr>
          <w:fldChar w:fldCharType="begin"/>
        </w:r>
        <w:r w:rsidR="00201971">
          <w:rPr>
            <w:webHidden/>
          </w:rPr>
          <w:instrText xml:space="preserve"> PAGEREF _Toc108455650 \h </w:instrText>
        </w:r>
        <w:r w:rsidR="00201971">
          <w:rPr>
            <w:webHidden/>
          </w:rPr>
        </w:r>
        <w:r w:rsidR="00201971">
          <w:rPr>
            <w:webHidden/>
          </w:rPr>
          <w:fldChar w:fldCharType="separate"/>
        </w:r>
        <w:r w:rsidR="00201971">
          <w:rPr>
            <w:webHidden/>
          </w:rPr>
          <w:t>15</w:t>
        </w:r>
        <w:r w:rsidR="00201971">
          <w:rPr>
            <w:webHidden/>
          </w:rPr>
          <w:fldChar w:fldCharType="end"/>
        </w:r>
      </w:hyperlink>
    </w:p>
    <w:p w14:paraId="556A5D3F" w14:textId="28E697CE" w:rsidR="00201971" w:rsidRDefault="00000000">
      <w:pPr>
        <w:pStyle w:val="TOC1"/>
        <w:rPr>
          <w:rFonts w:asciiTheme="minorHAnsi" w:eastAsiaTheme="minorEastAsia" w:hAnsiTheme="minorHAnsi" w:cstheme="minorBidi"/>
          <w:caps w:val="0"/>
          <w:sz w:val="22"/>
          <w:szCs w:val="22"/>
          <w:lang w:val="en-US" w:eastAsia="en-US"/>
        </w:rPr>
      </w:pPr>
      <w:hyperlink w:anchor="_Toc108455651" w:history="1">
        <w:r w:rsidR="00201971" w:rsidRPr="00E53105">
          <w:rPr>
            <w:rStyle w:val="Hyperlink"/>
          </w:rPr>
          <w:t>MIDI Keyboard Global Mode</w:t>
        </w:r>
        <w:r w:rsidR="00201971">
          <w:rPr>
            <w:webHidden/>
          </w:rPr>
          <w:tab/>
        </w:r>
        <w:r w:rsidR="00201971">
          <w:rPr>
            <w:webHidden/>
          </w:rPr>
          <w:fldChar w:fldCharType="begin"/>
        </w:r>
        <w:r w:rsidR="00201971">
          <w:rPr>
            <w:webHidden/>
          </w:rPr>
          <w:instrText xml:space="preserve"> PAGEREF _Toc108455651 \h </w:instrText>
        </w:r>
        <w:r w:rsidR="00201971">
          <w:rPr>
            <w:webHidden/>
          </w:rPr>
        </w:r>
        <w:r w:rsidR="00201971">
          <w:rPr>
            <w:webHidden/>
          </w:rPr>
          <w:fldChar w:fldCharType="separate"/>
        </w:r>
        <w:r w:rsidR="00201971">
          <w:rPr>
            <w:webHidden/>
          </w:rPr>
          <w:t>16</w:t>
        </w:r>
        <w:r w:rsidR="00201971">
          <w:rPr>
            <w:webHidden/>
          </w:rPr>
          <w:fldChar w:fldCharType="end"/>
        </w:r>
      </w:hyperlink>
    </w:p>
    <w:p w14:paraId="6C88117A" w14:textId="6124100F" w:rsidR="00201971" w:rsidRDefault="00000000">
      <w:pPr>
        <w:pStyle w:val="TOC2"/>
        <w:rPr>
          <w:rFonts w:asciiTheme="minorHAnsi" w:eastAsiaTheme="minorEastAsia" w:hAnsiTheme="minorHAnsi" w:cstheme="minorBidi"/>
          <w:sz w:val="22"/>
          <w:szCs w:val="22"/>
          <w:lang w:val="en-US" w:eastAsia="en-US"/>
        </w:rPr>
      </w:pPr>
      <w:hyperlink w:anchor="_Toc108455652" w:history="1">
        <w:r w:rsidR="00201971" w:rsidRPr="00E53105">
          <w:rPr>
            <w:rStyle w:val="Hyperlink"/>
          </w:rPr>
          <w:t>User Keyboard Layout</w:t>
        </w:r>
        <w:r w:rsidR="00201971">
          <w:rPr>
            <w:webHidden/>
          </w:rPr>
          <w:tab/>
        </w:r>
        <w:r w:rsidR="00201971">
          <w:rPr>
            <w:webHidden/>
          </w:rPr>
          <w:fldChar w:fldCharType="begin"/>
        </w:r>
        <w:r w:rsidR="00201971">
          <w:rPr>
            <w:webHidden/>
          </w:rPr>
          <w:instrText xml:space="preserve"> PAGEREF _Toc108455652 \h </w:instrText>
        </w:r>
        <w:r w:rsidR="00201971">
          <w:rPr>
            <w:webHidden/>
          </w:rPr>
        </w:r>
        <w:r w:rsidR="00201971">
          <w:rPr>
            <w:webHidden/>
          </w:rPr>
          <w:fldChar w:fldCharType="separate"/>
        </w:r>
        <w:r w:rsidR="00201971">
          <w:rPr>
            <w:webHidden/>
          </w:rPr>
          <w:t>16</w:t>
        </w:r>
        <w:r w:rsidR="00201971">
          <w:rPr>
            <w:webHidden/>
          </w:rPr>
          <w:fldChar w:fldCharType="end"/>
        </w:r>
      </w:hyperlink>
    </w:p>
    <w:p w14:paraId="3B135C1F" w14:textId="7BDE2D20" w:rsidR="00201971" w:rsidRDefault="00000000">
      <w:pPr>
        <w:pStyle w:val="TOC2"/>
        <w:rPr>
          <w:rFonts w:asciiTheme="minorHAnsi" w:eastAsiaTheme="minorEastAsia" w:hAnsiTheme="minorHAnsi" w:cstheme="minorBidi"/>
          <w:sz w:val="22"/>
          <w:szCs w:val="22"/>
          <w:lang w:val="en-US" w:eastAsia="en-US"/>
        </w:rPr>
      </w:pPr>
      <w:hyperlink w:anchor="_Toc108455653" w:history="1">
        <w:r w:rsidR="00201971" w:rsidRPr="00E53105">
          <w:rPr>
            <w:rStyle w:val="Hyperlink"/>
          </w:rPr>
          <w:t>Performance Modes</w:t>
        </w:r>
        <w:r w:rsidR="00201971">
          <w:rPr>
            <w:webHidden/>
          </w:rPr>
          <w:tab/>
        </w:r>
        <w:r w:rsidR="00201971">
          <w:rPr>
            <w:webHidden/>
          </w:rPr>
          <w:fldChar w:fldCharType="begin"/>
        </w:r>
        <w:r w:rsidR="00201971">
          <w:rPr>
            <w:webHidden/>
          </w:rPr>
          <w:instrText xml:space="preserve"> PAGEREF _Toc108455653 \h </w:instrText>
        </w:r>
        <w:r w:rsidR="00201971">
          <w:rPr>
            <w:webHidden/>
          </w:rPr>
        </w:r>
        <w:r w:rsidR="00201971">
          <w:rPr>
            <w:webHidden/>
          </w:rPr>
          <w:fldChar w:fldCharType="separate"/>
        </w:r>
        <w:r w:rsidR="00201971">
          <w:rPr>
            <w:webHidden/>
          </w:rPr>
          <w:t>17</w:t>
        </w:r>
        <w:r w:rsidR="00201971">
          <w:rPr>
            <w:webHidden/>
          </w:rPr>
          <w:fldChar w:fldCharType="end"/>
        </w:r>
      </w:hyperlink>
    </w:p>
    <w:p w14:paraId="70C1F331" w14:textId="0CEF5F8E" w:rsidR="00201971" w:rsidRDefault="00000000">
      <w:pPr>
        <w:pStyle w:val="TOC2"/>
        <w:rPr>
          <w:rFonts w:asciiTheme="minorHAnsi" w:eastAsiaTheme="minorEastAsia" w:hAnsiTheme="minorHAnsi" w:cstheme="minorBidi"/>
          <w:sz w:val="22"/>
          <w:szCs w:val="22"/>
          <w:lang w:val="en-US" w:eastAsia="en-US"/>
        </w:rPr>
      </w:pPr>
      <w:hyperlink w:anchor="_Toc108455654" w:history="1">
        <w:r w:rsidR="00201971" w:rsidRPr="00E53105">
          <w:rPr>
            <w:rStyle w:val="Hyperlink"/>
          </w:rPr>
          <w:t>Solo Mode</w:t>
        </w:r>
        <w:r w:rsidR="00201971">
          <w:rPr>
            <w:webHidden/>
          </w:rPr>
          <w:tab/>
        </w:r>
        <w:r w:rsidR="00201971">
          <w:rPr>
            <w:webHidden/>
          </w:rPr>
          <w:fldChar w:fldCharType="begin"/>
        </w:r>
        <w:r w:rsidR="00201971">
          <w:rPr>
            <w:webHidden/>
          </w:rPr>
          <w:instrText xml:space="preserve"> PAGEREF _Toc108455654 \h </w:instrText>
        </w:r>
        <w:r w:rsidR="00201971">
          <w:rPr>
            <w:webHidden/>
          </w:rPr>
        </w:r>
        <w:r w:rsidR="00201971">
          <w:rPr>
            <w:webHidden/>
          </w:rPr>
          <w:fldChar w:fldCharType="separate"/>
        </w:r>
        <w:r w:rsidR="00201971">
          <w:rPr>
            <w:webHidden/>
          </w:rPr>
          <w:t>17</w:t>
        </w:r>
        <w:r w:rsidR="00201971">
          <w:rPr>
            <w:webHidden/>
          </w:rPr>
          <w:fldChar w:fldCharType="end"/>
        </w:r>
      </w:hyperlink>
    </w:p>
    <w:p w14:paraId="5B9B8826" w14:textId="28E2379A" w:rsidR="00201971" w:rsidRDefault="00000000">
      <w:pPr>
        <w:pStyle w:val="TOC2"/>
        <w:rPr>
          <w:rFonts w:asciiTheme="minorHAnsi" w:eastAsiaTheme="minorEastAsia" w:hAnsiTheme="minorHAnsi" w:cstheme="minorBidi"/>
          <w:sz w:val="22"/>
          <w:szCs w:val="22"/>
          <w:lang w:val="en-US" w:eastAsia="en-US"/>
        </w:rPr>
      </w:pPr>
      <w:hyperlink w:anchor="_Toc108455655" w:history="1">
        <w:r w:rsidR="00201971" w:rsidRPr="00E53105">
          <w:rPr>
            <w:rStyle w:val="Hyperlink"/>
          </w:rPr>
          <w:t>Harmony Mode</w:t>
        </w:r>
        <w:r w:rsidR="00201971">
          <w:rPr>
            <w:webHidden/>
          </w:rPr>
          <w:tab/>
        </w:r>
        <w:r w:rsidR="00201971">
          <w:rPr>
            <w:webHidden/>
          </w:rPr>
          <w:fldChar w:fldCharType="begin"/>
        </w:r>
        <w:r w:rsidR="00201971">
          <w:rPr>
            <w:webHidden/>
          </w:rPr>
          <w:instrText xml:space="preserve"> PAGEREF _Toc108455655 \h </w:instrText>
        </w:r>
        <w:r w:rsidR="00201971">
          <w:rPr>
            <w:webHidden/>
          </w:rPr>
        </w:r>
        <w:r w:rsidR="00201971">
          <w:rPr>
            <w:webHidden/>
          </w:rPr>
          <w:fldChar w:fldCharType="separate"/>
        </w:r>
        <w:r w:rsidR="00201971">
          <w:rPr>
            <w:webHidden/>
          </w:rPr>
          <w:t>25</w:t>
        </w:r>
        <w:r w:rsidR="00201971">
          <w:rPr>
            <w:webHidden/>
          </w:rPr>
          <w:fldChar w:fldCharType="end"/>
        </w:r>
      </w:hyperlink>
    </w:p>
    <w:p w14:paraId="78C302A0" w14:textId="73B3DBA3" w:rsidR="00201971" w:rsidRDefault="00000000">
      <w:pPr>
        <w:pStyle w:val="TOC2"/>
        <w:rPr>
          <w:rFonts w:asciiTheme="minorHAnsi" w:eastAsiaTheme="minorEastAsia" w:hAnsiTheme="minorHAnsi" w:cstheme="minorBidi"/>
          <w:sz w:val="22"/>
          <w:szCs w:val="22"/>
          <w:lang w:val="en-US" w:eastAsia="en-US"/>
        </w:rPr>
      </w:pPr>
      <w:hyperlink w:anchor="_Toc108455656" w:history="1">
        <w:r w:rsidR="00201971" w:rsidRPr="00E53105">
          <w:rPr>
            <w:rStyle w:val="Hyperlink"/>
          </w:rPr>
          <w:t>Chords Mode</w:t>
        </w:r>
        <w:r w:rsidR="00201971">
          <w:rPr>
            <w:webHidden/>
          </w:rPr>
          <w:tab/>
        </w:r>
        <w:r w:rsidR="00201971">
          <w:rPr>
            <w:webHidden/>
          </w:rPr>
          <w:fldChar w:fldCharType="begin"/>
        </w:r>
        <w:r w:rsidR="00201971">
          <w:rPr>
            <w:webHidden/>
          </w:rPr>
          <w:instrText xml:space="preserve"> PAGEREF _Toc108455656 \h </w:instrText>
        </w:r>
        <w:r w:rsidR="00201971">
          <w:rPr>
            <w:webHidden/>
          </w:rPr>
        </w:r>
        <w:r w:rsidR="00201971">
          <w:rPr>
            <w:webHidden/>
          </w:rPr>
          <w:fldChar w:fldCharType="separate"/>
        </w:r>
        <w:r w:rsidR="00201971">
          <w:rPr>
            <w:webHidden/>
          </w:rPr>
          <w:t>26</w:t>
        </w:r>
        <w:r w:rsidR="00201971">
          <w:rPr>
            <w:webHidden/>
          </w:rPr>
          <w:fldChar w:fldCharType="end"/>
        </w:r>
      </w:hyperlink>
    </w:p>
    <w:p w14:paraId="6C48B8BF" w14:textId="3C25D2F5" w:rsidR="00201971" w:rsidRDefault="00000000">
      <w:pPr>
        <w:pStyle w:val="TOC2"/>
        <w:rPr>
          <w:rFonts w:asciiTheme="minorHAnsi" w:eastAsiaTheme="minorEastAsia" w:hAnsiTheme="minorHAnsi" w:cstheme="minorBidi"/>
          <w:sz w:val="22"/>
          <w:szCs w:val="22"/>
          <w:lang w:val="en-US" w:eastAsia="en-US"/>
        </w:rPr>
      </w:pPr>
      <w:hyperlink w:anchor="_Toc108455657" w:history="1">
        <w:r w:rsidR="00201971" w:rsidRPr="00E53105">
          <w:rPr>
            <w:rStyle w:val="Hyperlink"/>
          </w:rPr>
          <w:t>Bass &amp; Chord Mode</w:t>
        </w:r>
        <w:r w:rsidR="00201971">
          <w:rPr>
            <w:webHidden/>
          </w:rPr>
          <w:tab/>
        </w:r>
        <w:r w:rsidR="00201971">
          <w:rPr>
            <w:webHidden/>
          </w:rPr>
          <w:fldChar w:fldCharType="begin"/>
        </w:r>
        <w:r w:rsidR="00201971">
          <w:rPr>
            <w:webHidden/>
          </w:rPr>
          <w:instrText xml:space="preserve"> PAGEREF _Toc108455657 \h </w:instrText>
        </w:r>
        <w:r w:rsidR="00201971">
          <w:rPr>
            <w:webHidden/>
          </w:rPr>
        </w:r>
        <w:r w:rsidR="00201971">
          <w:rPr>
            <w:webHidden/>
          </w:rPr>
          <w:fldChar w:fldCharType="separate"/>
        </w:r>
        <w:r w:rsidR="00201971">
          <w:rPr>
            <w:webHidden/>
          </w:rPr>
          <w:t>27</w:t>
        </w:r>
        <w:r w:rsidR="00201971">
          <w:rPr>
            <w:webHidden/>
          </w:rPr>
          <w:fldChar w:fldCharType="end"/>
        </w:r>
      </w:hyperlink>
    </w:p>
    <w:p w14:paraId="3CE464B5" w14:textId="6B8FCF9A" w:rsidR="00201971" w:rsidRDefault="00000000">
      <w:pPr>
        <w:pStyle w:val="TOC2"/>
        <w:rPr>
          <w:rFonts w:asciiTheme="minorHAnsi" w:eastAsiaTheme="minorEastAsia" w:hAnsiTheme="minorHAnsi" w:cstheme="minorBidi"/>
          <w:sz w:val="22"/>
          <w:szCs w:val="22"/>
          <w:lang w:val="en-US" w:eastAsia="en-US"/>
        </w:rPr>
      </w:pPr>
      <w:hyperlink w:anchor="_Toc108455658" w:history="1">
        <w:r w:rsidR="00201971" w:rsidRPr="00E53105">
          <w:rPr>
            <w:rStyle w:val="Hyperlink"/>
          </w:rPr>
          <w:t>Bass &amp; Pick Mode</w:t>
        </w:r>
        <w:r w:rsidR="00201971">
          <w:rPr>
            <w:webHidden/>
          </w:rPr>
          <w:tab/>
        </w:r>
        <w:r w:rsidR="00201971">
          <w:rPr>
            <w:webHidden/>
          </w:rPr>
          <w:fldChar w:fldCharType="begin"/>
        </w:r>
        <w:r w:rsidR="00201971">
          <w:rPr>
            <w:webHidden/>
          </w:rPr>
          <w:instrText xml:space="preserve"> PAGEREF _Toc108455658 \h </w:instrText>
        </w:r>
        <w:r w:rsidR="00201971">
          <w:rPr>
            <w:webHidden/>
          </w:rPr>
        </w:r>
        <w:r w:rsidR="00201971">
          <w:rPr>
            <w:webHidden/>
          </w:rPr>
          <w:fldChar w:fldCharType="separate"/>
        </w:r>
        <w:r w:rsidR="00201971">
          <w:rPr>
            <w:webHidden/>
          </w:rPr>
          <w:t>29</w:t>
        </w:r>
        <w:r w:rsidR="00201971">
          <w:rPr>
            <w:webHidden/>
          </w:rPr>
          <w:fldChar w:fldCharType="end"/>
        </w:r>
      </w:hyperlink>
    </w:p>
    <w:p w14:paraId="20F84E32" w14:textId="4B283892" w:rsidR="00201971" w:rsidRDefault="00000000">
      <w:pPr>
        <w:pStyle w:val="TOC2"/>
        <w:rPr>
          <w:rFonts w:asciiTheme="minorHAnsi" w:eastAsiaTheme="minorEastAsia" w:hAnsiTheme="minorHAnsi" w:cstheme="minorBidi"/>
          <w:sz w:val="22"/>
          <w:szCs w:val="22"/>
          <w:lang w:val="en-US" w:eastAsia="en-US"/>
        </w:rPr>
      </w:pPr>
      <w:hyperlink w:anchor="_Toc108455659" w:history="1">
        <w:r w:rsidR="00201971" w:rsidRPr="00E53105">
          <w:rPr>
            <w:rStyle w:val="Hyperlink"/>
          </w:rPr>
          <w:t>Velocity Switch FX (Harmony, Chords, Bass&amp;Chord, Bass&amp;Pick)</w:t>
        </w:r>
        <w:r w:rsidR="00201971">
          <w:rPr>
            <w:webHidden/>
          </w:rPr>
          <w:tab/>
        </w:r>
        <w:r w:rsidR="00201971">
          <w:rPr>
            <w:webHidden/>
          </w:rPr>
          <w:fldChar w:fldCharType="begin"/>
        </w:r>
        <w:r w:rsidR="00201971">
          <w:rPr>
            <w:webHidden/>
          </w:rPr>
          <w:instrText xml:space="preserve"> PAGEREF _Toc108455659 \h </w:instrText>
        </w:r>
        <w:r w:rsidR="00201971">
          <w:rPr>
            <w:webHidden/>
          </w:rPr>
        </w:r>
        <w:r w:rsidR="00201971">
          <w:rPr>
            <w:webHidden/>
          </w:rPr>
          <w:fldChar w:fldCharType="separate"/>
        </w:r>
        <w:r w:rsidR="00201971">
          <w:rPr>
            <w:webHidden/>
          </w:rPr>
          <w:t>31</w:t>
        </w:r>
        <w:r w:rsidR="00201971">
          <w:rPr>
            <w:webHidden/>
          </w:rPr>
          <w:fldChar w:fldCharType="end"/>
        </w:r>
      </w:hyperlink>
    </w:p>
    <w:p w14:paraId="70DC90DA" w14:textId="417988AC" w:rsidR="00201971" w:rsidRDefault="00000000">
      <w:pPr>
        <w:pStyle w:val="TOC2"/>
        <w:rPr>
          <w:rFonts w:asciiTheme="minorHAnsi" w:eastAsiaTheme="minorEastAsia" w:hAnsiTheme="minorHAnsi" w:cstheme="minorBidi"/>
          <w:sz w:val="22"/>
          <w:szCs w:val="22"/>
          <w:lang w:val="en-US" w:eastAsia="en-US"/>
        </w:rPr>
      </w:pPr>
      <w:hyperlink w:anchor="_Toc108455660" w:history="1">
        <w:r w:rsidR="00201971" w:rsidRPr="00E53105">
          <w:rPr>
            <w:rStyle w:val="Hyperlink"/>
          </w:rPr>
          <w:t>MIDI Controllers pane (Chords, Bass&amp;Chord, Bass&amp;Pick)</w:t>
        </w:r>
        <w:r w:rsidR="00201971">
          <w:rPr>
            <w:webHidden/>
          </w:rPr>
          <w:tab/>
        </w:r>
        <w:r w:rsidR="00201971">
          <w:rPr>
            <w:webHidden/>
          </w:rPr>
          <w:fldChar w:fldCharType="begin"/>
        </w:r>
        <w:r w:rsidR="00201971">
          <w:rPr>
            <w:webHidden/>
          </w:rPr>
          <w:instrText xml:space="preserve"> PAGEREF _Toc108455660 \h </w:instrText>
        </w:r>
        <w:r w:rsidR="00201971">
          <w:rPr>
            <w:webHidden/>
          </w:rPr>
        </w:r>
        <w:r w:rsidR="00201971">
          <w:rPr>
            <w:webHidden/>
          </w:rPr>
          <w:fldChar w:fldCharType="separate"/>
        </w:r>
        <w:r w:rsidR="00201971">
          <w:rPr>
            <w:webHidden/>
          </w:rPr>
          <w:t>31</w:t>
        </w:r>
        <w:r w:rsidR="00201971">
          <w:rPr>
            <w:webHidden/>
          </w:rPr>
          <w:fldChar w:fldCharType="end"/>
        </w:r>
      </w:hyperlink>
    </w:p>
    <w:p w14:paraId="58AE0057" w14:textId="104A4F8C" w:rsidR="00201971" w:rsidRDefault="00000000">
      <w:pPr>
        <w:pStyle w:val="TOC2"/>
        <w:rPr>
          <w:rFonts w:asciiTheme="minorHAnsi" w:eastAsiaTheme="minorEastAsia" w:hAnsiTheme="minorHAnsi" w:cstheme="minorBidi"/>
          <w:sz w:val="22"/>
          <w:szCs w:val="22"/>
          <w:lang w:val="en-US" w:eastAsia="en-US"/>
        </w:rPr>
      </w:pPr>
      <w:hyperlink w:anchor="_Toc108455661" w:history="1">
        <w:r w:rsidR="00201971" w:rsidRPr="00E53105">
          <w:rPr>
            <w:rStyle w:val="Hyperlink"/>
          </w:rPr>
          <w:t>Silent mode (Chords, Bass&amp;Chord, Bass&amp;Pick)</w:t>
        </w:r>
        <w:r w:rsidR="00201971">
          <w:rPr>
            <w:webHidden/>
          </w:rPr>
          <w:tab/>
        </w:r>
        <w:r w:rsidR="00201971">
          <w:rPr>
            <w:webHidden/>
          </w:rPr>
          <w:fldChar w:fldCharType="begin"/>
        </w:r>
        <w:r w:rsidR="00201971">
          <w:rPr>
            <w:webHidden/>
          </w:rPr>
          <w:instrText xml:space="preserve"> PAGEREF _Toc108455661 \h </w:instrText>
        </w:r>
        <w:r w:rsidR="00201971">
          <w:rPr>
            <w:webHidden/>
          </w:rPr>
        </w:r>
        <w:r w:rsidR="00201971">
          <w:rPr>
            <w:webHidden/>
          </w:rPr>
          <w:fldChar w:fldCharType="separate"/>
        </w:r>
        <w:r w:rsidR="00201971">
          <w:rPr>
            <w:webHidden/>
          </w:rPr>
          <w:t>32</w:t>
        </w:r>
        <w:r w:rsidR="00201971">
          <w:rPr>
            <w:webHidden/>
          </w:rPr>
          <w:fldChar w:fldCharType="end"/>
        </w:r>
      </w:hyperlink>
    </w:p>
    <w:p w14:paraId="26500145" w14:textId="7AB2FF2E" w:rsidR="00201971" w:rsidRDefault="00000000">
      <w:pPr>
        <w:pStyle w:val="TOC1"/>
        <w:rPr>
          <w:rFonts w:asciiTheme="minorHAnsi" w:eastAsiaTheme="minorEastAsia" w:hAnsiTheme="minorHAnsi" w:cstheme="minorBidi"/>
          <w:caps w:val="0"/>
          <w:sz w:val="22"/>
          <w:szCs w:val="22"/>
          <w:lang w:val="en-US" w:eastAsia="en-US"/>
        </w:rPr>
      </w:pPr>
      <w:hyperlink w:anchor="_Toc108455662" w:history="1">
        <w:r w:rsidR="00201971" w:rsidRPr="00E53105">
          <w:rPr>
            <w:rStyle w:val="Hyperlink"/>
          </w:rPr>
          <w:t xml:space="preserve">Multi </w:t>
        </w:r>
        <w:r w:rsidR="00201971" w:rsidRPr="00E53105">
          <w:rPr>
            <w:rStyle w:val="Hyperlink"/>
            <w:lang w:val="en-US"/>
          </w:rPr>
          <w:t xml:space="preserve">Global </w:t>
        </w:r>
        <w:r w:rsidR="00201971" w:rsidRPr="00E53105">
          <w:rPr>
            <w:rStyle w:val="Hyperlink"/>
          </w:rPr>
          <w:t>Mode</w:t>
        </w:r>
        <w:r w:rsidR="00201971">
          <w:rPr>
            <w:webHidden/>
          </w:rPr>
          <w:tab/>
        </w:r>
        <w:r w:rsidR="00201971">
          <w:rPr>
            <w:webHidden/>
          </w:rPr>
          <w:fldChar w:fldCharType="begin"/>
        </w:r>
        <w:r w:rsidR="00201971">
          <w:rPr>
            <w:webHidden/>
          </w:rPr>
          <w:instrText xml:space="preserve"> PAGEREF _Toc108455662 \h </w:instrText>
        </w:r>
        <w:r w:rsidR="00201971">
          <w:rPr>
            <w:webHidden/>
          </w:rPr>
        </w:r>
        <w:r w:rsidR="00201971">
          <w:rPr>
            <w:webHidden/>
          </w:rPr>
          <w:fldChar w:fldCharType="separate"/>
        </w:r>
        <w:r w:rsidR="00201971">
          <w:rPr>
            <w:webHidden/>
          </w:rPr>
          <w:t>33</w:t>
        </w:r>
        <w:r w:rsidR="00201971">
          <w:rPr>
            <w:webHidden/>
          </w:rPr>
          <w:fldChar w:fldCharType="end"/>
        </w:r>
      </w:hyperlink>
    </w:p>
    <w:p w14:paraId="664D6A9D" w14:textId="0A7C7D10" w:rsidR="00201971" w:rsidRDefault="00000000">
      <w:pPr>
        <w:pStyle w:val="TOC2"/>
        <w:rPr>
          <w:rFonts w:asciiTheme="minorHAnsi" w:eastAsiaTheme="minorEastAsia" w:hAnsiTheme="minorHAnsi" w:cstheme="minorBidi"/>
          <w:sz w:val="22"/>
          <w:szCs w:val="22"/>
          <w:lang w:val="en-US" w:eastAsia="en-US"/>
        </w:rPr>
      </w:pPr>
      <w:hyperlink w:anchor="_Toc108455663" w:history="1">
        <w:r w:rsidR="00201971" w:rsidRPr="00E53105">
          <w:rPr>
            <w:rStyle w:val="Hyperlink"/>
          </w:rPr>
          <w:t>Performance Presets</w:t>
        </w:r>
        <w:r w:rsidR="00201971">
          <w:rPr>
            <w:webHidden/>
          </w:rPr>
          <w:tab/>
        </w:r>
        <w:r w:rsidR="00201971">
          <w:rPr>
            <w:webHidden/>
          </w:rPr>
          <w:fldChar w:fldCharType="begin"/>
        </w:r>
        <w:r w:rsidR="00201971">
          <w:rPr>
            <w:webHidden/>
          </w:rPr>
          <w:instrText xml:space="preserve"> PAGEREF _Toc108455663 \h </w:instrText>
        </w:r>
        <w:r w:rsidR="00201971">
          <w:rPr>
            <w:webHidden/>
          </w:rPr>
        </w:r>
        <w:r w:rsidR="00201971">
          <w:rPr>
            <w:webHidden/>
          </w:rPr>
          <w:fldChar w:fldCharType="separate"/>
        </w:r>
        <w:r w:rsidR="00201971">
          <w:rPr>
            <w:webHidden/>
          </w:rPr>
          <w:t>33</w:t>
        </w:r>
        <w:r w:rsidR="00201971">
          <w:rPr>
            <w:webHidden/>
          </w:rPr>
          <w:fldChar w:fldCharType="end"/>
        </w:r>
      </w:hyperlink>
    </w:p>
    <w:p w14:paraId="42FFEBDE" w14:textId="118C622C" w:rsidR="00201971" w:rsidRDefault="00000000">
      <w:pPr>
        <w:pStyle w:val="TOC2"/>
        <w:rPr>
          <w:rFonts w:asciiTheme="minorHAnsi" w:eastAsiaTheme="minorEastAsia" w:hAnsiTheme="minorHAnsi" w:cstheme="minorBidi"/>
          <w:sz w:val="22"/>
          <w:szCs w:val="22"/>
          <w:lang w:val="en-US" w:eastAsia="en-US"/>
        </w:rPr>
      </w:pPr>
      <w:hyperlink w:anchor="_Toc108455664" w:history="1">
        <w:r w:rsidR="00201971" w:rsidRPr="00E53105">
          <w:rPr>
            <w:rStyle w:val="Hyperlink"/>
          </w:rPr>
          <w:t>Layout Section</w:t>
        </w:r>
        <w:r w:rsidR="00201971">
          <w:rPr>
            <w:webHidden/>
          </w:rPr>
          <w:tab/>
        </w:r>
        <w:r w:rsidR="00201971">
          <w:rPr>
            <w:webHidden/>
          </w:rPr>
          <w:fldChar w:fldCharType="begin"/>
        </w:r>
        <w:r w:rsidR="00201971">
          <w:rPr>
            <w:webHidden/>
          </w:rPr>
          <w:instrText xml:space="preserve"> PAGEREF _Toc108455664 \h </w:instrText>
        </w:r>
        <w:r w:rsidR="00201971">
          <w:rPr>
            <w:webHidden/>
          </w:rPr>
        </w:r>
        <w:r w:rsidR="00201971">
          <w:rPr>
            <w:webHidden/>
          </w:rPr>
          <w:fldChar w:fldCharType="separate"/>
        </w:r>
        <w:r w:rsidR="00201971">
          <w:rPr>
            <w:webHidden/>
          </w:rPr>
          <w:t>34</w:t>
        </w:r>
        <w:r w:rsidR="00201971">
          <w:rPr>
            <w:webHidden/>
          </w:rPr>
          <w:fldChar w:fldCharType="end"/>
        </w:r>
      </w:hyperlink>
    </w:p>
    <w:p w14:paraId="6F086D86" w14:textId="726A2681" w:rsidR="00201971" w:rsidRDefault="00000000">
      <w:pPr>
        <w:pStyle w:val="TOC2"/>
        <w:rPr>
          <w:rFonts w:asciiTheme="minorHAnsi" w:eastAsiaTheme="minorEastAsia" w:hAnsiTheme="minorHAnsi" w:cstheme="minorBidi"/>
          <w:sz w:val="22"/>
          <w:szCs w:val="22"/>
          <w:lang w:val="en-US" w:eastAsia="en-US"/>
        </w:rPr>
      </w:pPr>
      <w:hyperlink w:anchor="_Toc108455665" w:history="1">
        <w:r w:rsidR="00201971" w:rsidRPr="00E53105">
          <w:rPr>
            <w:rStyle w:val="Hyperlink"/>
          </w:rPr>
          <w:t>Chord Section</w:t>
        </w:r>
        <w:r w:rsidR="00201971">
          <w:rPr>
            <w:webHidden/>
          </w:rPr>
          <w:tab/>
        </w:r>
        <w:r w:rsidR="00201971">
          <w:rPr>
            <w:webHidden/>
          </w:rPr>
          <w:fldChar w:fldCharType="begin"/>
        </w:r>
        <w:r w:rsidR="00201971">
          <w:rPr>
            <w:webHidden/>
          </w:rPr>
          <w:instrText xml:space="preserve"> PAGEREF _Toc108455665 \h </w:instrText>
        </w:r>
        <w:r w:rsidR="00201971">
          <w:rPr>
            <w:webHidden/>
          </w:rPr>
        </w:r>
        <w:r w:rsidR="00201971">
          <w:rPr>
            <w:webHidden/>
          </w:rPr>
          <w:fldChar w:fldCharType="separate"/>
        </w:r>
        <w:r w:rsidR="00201971">
          <w:rPr>
            <w:webHidden/>
          </w:rPr>
          <w:t>38</w:t>
        </w:r>
        <w:r w:rsidR="00201971">
          <w:rPr>
            <w:webHidden/>
          </w:rPr>
          <w:fldChar w:fldCharType="end"/>
        </w:r>
      </w:hyperlink>
    </w:p>
    <w:p w14:paraId="315EB1A1" w14:textId="63F1C36D" w:rsidR="00201971" w:rsidRDefault="00000000">
      <w:pPr>
        <w:pStyle w:val="TOC2"/>
        <w:rPr>
          <w:rFonts w:asciiTheme="minorHAnsi" w:eastAsiaTheme="minorEastAsia" w:hAnsiTheme="minorHAnsi" w:cstheme="minorBidi"/>
          <w:sz w:val="22"/>
          <w:szCs w:val="22"/>
          <w:lang w:val="en-US" w:eastAsia="en-US"/>
        </w:rPr>
      </w:pPr>
      <w:hyperlink w:anchor="_Toc108455666" w:history="1">
        <w:r w:rsidR="00201971" w:rsidRPr="00E53105">
          <w:rPr>
            <w:rStyle w:val="Hyperlink"/>
          </w:rPr>
          <w:t>Velocity FX Section</w:t>
        </w:r>
        <w:r w:rsidR="00201971">
          <w:rPr>
            <w:webHidden/>
          </w:rPr>
          <w:tab/>
        </w:r>
        <w:r w:rsidR="00201971">
          <w:rPr>
            <w:webHidden/>
          </w:rPr>
          <w:fldChar w:fldCharType="begin"/>
        </w:r>
        <w:r w:rsidR="00201971">
          <w:rPr>
            <w:webHidden/>
          </w:rPr>
          <w:instrText xml:space="preserve"> PAGEREF _Toc108455666 \h </w:instrText>
        </w:r>
        <w:r w:rsidR="00201971">
          <w:rPr>
            <w:webHidden/>
          </w:rPr>
        </w:r>
        <w:r w:rsidR="00201971">
          <w:rPr>
            <w:webHidden/>
          </w:rPr>
          <w:fldChar w:fldCharType="separate"/>
        </w:r>
        <w:r w:rsidR="00201971">
          <w:rPr>
            <w:webHidden/>
          </w:rPr>
          <w:t>40</w:t>
        </w:r>
        <w:r w:rsidR="00201971">
          <w:rPr>
            <w:webHidden/>
          </w:rPr>
          <w:fldChar w:fldCharType="end"/>
        </w:r>
      </w:hyperlink>
    </w:p>
    <w:p w14:paraId="18D14262" w14:textId="1490E62C" w:rsidR="00201971" w:rsidRDefault="00000000">
      <w:pPr>
        <w:pStyle w:val="TOC2"/>
        <w:rPr>
          <w:rFonts w:asciiTheme="minorHAnsi" w:eastAsiaTheme="minorEastAsia" w:hAnsiTheme="minorHAnsi" w:cstheme="minorBidi"/>
          <w:sz w:val="22"/>
          <w:szCs w:val="22"/>
          <w:lang w:val="en-US" w:eastAsia="en-US"/>
        </w:rPr>
      </w:pPr>
      <w:hyperlink w:anchor="_Toc108455667" w:history="1">
        <w:r w:rsidR="00201971" w:rsidRPr="00E53105">
          <w:rPr>
            <w:rStyle w:val="Hyperlink"/>
          </w:rPr>
          <w:t>Key Switch FX</w:t>
        </w:r>
        <w:r w:rsidR="00201971">
          <w:rPr>
            <w:webHidden/>
          </w:rPr>
          <w:tab/>
        </w:r>
        <w:r w:rsidR="00201971">
          <w:rPr>
            <w:webHidden/>
          </w:rPr>
          <w:fldChar w:fldCharType="begin"/>
        </w:r>
        <w:r w:rsidR="00201971">
          <w:rPr>
            <w:webHidden/>
          </w:rPr>
          <w:instrText xml:space="preserve"> PAGEREF _Toc108455667 \h </w:instrText>
        </w:r>
        <w:r w:rsidR="00201971">
          <w:rPr>
            <w:webHidden/>
          </w:rPr>
        </w:r>
        <w:r w:rsidR="00201971">
          <w:rPr>
            <w:webHidden/>
          </w:rPr>
          <w:fldChar w:fldCharType="separate"/>
        </w:r>
        <w:r w:rsidR="00201971">
          <w:rPr>
            <w:webHidden/>
          </w:rPr>
          <w:t>45</w:t>
        </w:r>
        <w:r w:rsidR="00201971">
          <w:rPr>
            <w:webHidden/>
          </w:rPr>
          <w:fldChar w:fldCharType="end"/>
        </w:r>
      </w:hyperlink>
    </w:p>
    <w:p w14:paraId="2EEC7BB9" w14:textId="3D19DD5D" w:rsidR="00201971" w:rsidRDefault="00000000">
      <w:pPr>
        <w:pStyle w:val="TOC1"/>
        <w:rPr>
          <w:rFonts w:asciiTheme="minorHAnsi" w:eastAsiaTheme="minorEastAsia" w:hAnsiTheme="minorHAnsi" w:cstheme="minorBidi"/>
          <w:caps w:val="0"/>
          <w:sz w:val="22"/>
          <w:szCs w:val="22"/>
          <w:lang w:val="en-US" w:eastAsia="en-US"/>
        </w:rPr>
      </w:pPr>
      <w:hyperlink w:anchor="_Toc108455668" w:history="1">
        <w:r w:rsidR="00201971" w:rsidRPr="00E53105">
          <w:rPr>
            <w:rStyle w:val="Hyperlink"/>
          </w:rPr>
          <w:t>Main Controls</w:t>
        </w:r>
        <w:r w:rsidR="00201971">
          <w:rPr>
            <w:webHidden/>
          </w:rPr>
          <w:tab/>
        </w:r>
        <w:r w:rsidR="00201971">
          <w:rPr>
            <w:webHidden/>
          </w:rPr>
          <w:fldChar w:fldCharType="begin"/>
        </w:r>
        <w:r w:rsidR="00201971">
          <w:rPr>
            <w:webHidden/>
          </w:rPr>
          <w:instrText xml:space="preserve"> PAGEREF _Toc108455668 \h </w:instrText>
        </w:r>
        <w:r w:rsidR="00201971">
          <w:rPr>
            <w:webHidden/>
          </w:rPr>
        </w:r>
        <w:r w:rsidR="00201971">
          <w:rPr>
            <w:webHidden/>
          </w:rPr>
          <w:fldChar w:fldCharType="separate"/>
        </w:r>
        <w:r w:rsidR="00201971">
          <w:rPr>
            <w:webHidden/>
          </w:rPr>
          <w:t>48</w:t>
        </w:r>
        <w:r w:rsidR="00201971">
          <w:rPr>
            <w:webHidden/>
          </w:rPr>
          <w:fldChar w:fldCharType="end"/>
        </w:r>
      </w:hyperlink>
    </w:p>
    <w:p w14:paraId="4153450B" w14:textId="63626597" w:rsidR="00201971" w:rsidRDefault="00000000">
      <w:pPr>
        <w:pStyle w:val="TOC2"/>
        <w:rPr>
          <w:rFonts w:asciiTheme="minorHAnsi" w:eastAsiaTheme="minorEastAsia" w:hAnsiTheme="minorHAnsi" w:cstheme="minorBidi"/>
          <w:sz w:val="22"/>
          <w:szCs w:val="22"/>
          <w:lang w:val="en-US" w:eastAsia="en-US"/>
        </w:rPr>
      </w:pPr>
      <w:hyperlink w:anchor="_Toc108455669" w:history="1">
        <w:r w:rsidR="00201971" w:rsidRPr="00E53105">
          <w:rPr>
            <w:rStyle w:val="Hyperlink"/>
          </w:rPr>
          <w:t>Left Menu bar</w:t>
        </w:r>
        <w:r w:rsidR="00201971">
          <w:rPr>
            <w:webHidden/>
          </w:rPr>
          <w:tab/>
        </w:r>
        <w:r w:rsidR="00201971">
          <w:rPr>
            <w:webHidden/>
          </w:rPr>
          <w:fldChar w:fldCharType="begin"/>
        </w:r>
        <w:r w:rsidR="00201971">
          <w:rPr>
            <w:webHidden/>
          </w:rPr>
          <w:instrText xml:space="preserve"> PAGEREF _Toc108455669 \h </w:instrText>
        </w:r>
        <w:r w:rsidR="00201971">
          <w:rPr>
            <w:webHidden/>
          </w:rPr>
        </w:r>
        <w:r w:rsidR="00201971">
          <w:rPr>
            <w:webHidden/>
          </w:rPr>
          <w:fldChar w:fldCharType="separate"/>
        </w:r>
        <w:r w:rsidR="00201971">
          <w:rPr>
            <w:webHidden/>
          </w:rPr>
          <w:t>48</w:t>
        </w:r>
        <w:r w:rsidR="00201971">
          <w:rPr>
            <w:webHidden/>
          </w:rPr>
          <w:fldChar w:fldCharType="end"/>
        </w:r>
      </w:hyperlink>
    </w:p>
    <w:p w14:paraId="328C92DC" w14:textId="4DDC8512" w:rsidR="00201971" w:rsidRDefault="00000000">
      <w:pPr>
        <w:pStyle w:val="TOC2"/>
        <w:rPr>
          <w:rFonts w:asciiTheme="minorHAnsi" w:eastAsiaTheme="minorEastAsia" w:hAnsiTheme="minorHAnsi" w:cstheme="minorBidi"/>
          <w:sz w:val="22"/>
          <w:szCs w:val="22"/>
          <w:lang w:val="en-US" w:eastAsia="en-US"/>
        </w:rPr>
      </w:pPr>
      <w:hyperlink w:anchor="_Toc108455670" w:history="1">
        <w:r w:rsidR="00201971" w:rsidRPr="00E53105">
          <w:rPr>
            <w:rStyle w:val="Hyperlink"/>
          </w:rPr>
          <w:t>Right Menu bar</w:t>
        </w:r>
        <w:r w:rsidR="00201971">
          <w:rPr>
            <w:webHidden/>
          </w:rPr>
          <w:tab/>
        </w:r>
        <w:r w:rsidR="00201971">
          <w:rPr>
            <w:webHidden/>
          </w:rPr>
          <w:fldChar w:fldCharType="begin"/>
        </w:r>
        <w:r w:rsidR="00201971">
          <w:rPr>
            <w:webHidden/>
          </w:rPr>
          <w:instrText xml:space="preserve"> PAGEREF _Toc108455670 \h </w:instrText>
        </w:r>
        <w:r w:rsidR="00201971">
          <w:rPr>
            <w:webHidden/>
          </w:rPr>
        </w:r>
        <w:r w:rsidR="00201971">
          <w:rPr>
            <w:webHidden/>
          </w:rPr>
          <w:fldChar w:fldCharType="separate"/>
        </w:r>
        <w:r w:rsidR="00201971">
          <w:rPr>
            <w:webHidden/>
          </w:rPr>
          <w:t>51</w:t>
        </w:r>
        <w:r w:rsidR="00201971">
          <w:rPr>
            <w:webHidden/>
          </w:rPr>
          <w:fldChar w:fldCharType="end"/>
        </w:r>
      </w:hyperlink>
    </w:p>
    <w:p w14:paraId="55EACFEC" w14:textId="5C3F1BA0" w:rsidR="00201971" w:rsidRDefault="00000000">
      <w:pPr>
        <w:pStyle w:val="TOC2"/>
        <w:rPr>
          <w:rFonts w:asciiTheme="minorHAnsi" w:eastAsiaTheme="minorEastAsia" w:hAnsiTheme="minorHAnsi" w:cstheme="minorBidi"/>
          <w:sz w:val="22"/>
          <w:szCs w:val="22"/>
          <w:lang w:val="en-US" w:eastAsia="en-US"/>
        </w:rPr>
      </w:pPr>
      <w:hyperlink w:anchor="_Toc108455671" w:history="1">
        <w:r w:rsidR="00201971" w:rsidRPr="00E53105">
          <w:rPr>
            <w:rStyle w:val="Hyperlink"/>
          </w:rPr>
          <w:t>Common</w:t>
        </w:r>
        <w:r w:rsidR="00201971" w:rsidRPr="00E53105">
          <w:rPr>
            <w:rStyle w:val="Hyperlink"/>
            <w:lang w:val="en-US"/>
          </w:rPr>
          <w:t xml:space="preserve"> controls</w:t>
        </w:r>
        <w:r w:rsidR="00201971">
          <w:rPr>
            <w:webHidden/>
          </w:rPr>
          <w:tab/>
        </w:r>
        <w:r w:rsidR="00201971">
          <w:rPr>
            <w:webHidden/>
          </w:rPr>
          <w:fldChar w:fldCharType="begin"/>
        </w:r>
        <w:r w:rsidR="00201971">
          <w:rPr>
            <w:webHidden/>
          </w:rPr>
          <w:instrText xml:space="preserve"> PAGEREF _Toc108455671 \h </w:instrText>
        </w:r>
        <w:r w:rsidR="00201971">
          <w:rPr>
            <w:webHidden/>
          </w:rPr>
        </w:r>
        <w:r w:rsidR="00201971">
          <w:rPr>
            <w:webHidden/>
          </w:rPr>
          <w:fldChar w:fldCharType="separate"/>
        </w:r>
        <w:r w:rsidR="00201971">
          <w:rPr>
            <w:webHidden/>
          </w:rPr>
          <w:t>53</w:t>
        </w:r>
        <w:r w:rsidR="00201971">
          <w:rPr>
            <w:webHidden/>
          </w:rPr>
          <w:fldChar w:fldCharType="end"/>
        </w:r>
      </w:hyperlink>
    </w:p>
    <w:p w14:paraId="2C376DF2" w14:textId="3A59929F" w:rsidR="00201971" w:rsidRDefault="00000000">
      <w:pPr>
        <w:pStyle w:val="TOC2"/>
        <w:rPr>
          <w:rFonts w:asciiTheme="minorHAnsi" w:eastAsiaTheme="minorEastAsia" w:hAnsiTheme="minorHAnsi" w:cstheme="minorBidi"/>
          <w:sz w:val="22"/>
          <w:szCs w:val="22"/>
          <w:lang w:val="en-US" w:eastAsia="en-US"/>
        </w:rPr>
      </w:pPr>
      <w:hyperlink w:anchor="_Toc108455672" w:history="1">
        <w:r w:rsidR="00201971" w:rsidRPr="00E53105">
          <w:rPr>
            <w:rStyle w:val="Hyperlink"/>
          </w:rPr>
          <w:t>Real</w:t>
        </w:r>
        <w:r w:rsidR="00201971" w:rsidRPr="00E53105">
          <w:rPr>
            <w:rStyle w:val="Hyperlink"/>
            <w:lang w:val="en-US"/>
          </w:rPr>
          <w:t>Rick</w:t>
        </w:r>
        <w:r w:rsidR="00201971" w:rsidRPr="00E53105">
          <w:rPr>
            <w:rStyle w:val="Hyperlink"/>
          </w:rPr>
          <w:t xml:space="preserve"> Effect Table and Description</w:t>
        </w:r>
        <w:r w:rsidR="00201971">
          <w:rPr>
            <w:webHidden/>
          </w:rPr>
          <w:tab/>
        </w:r>
        <w:r w:rsidR="00201971">
          <w:rPr>
            <w:webHidden/>
          </w:rPr>
          <w:fldChar w:fldCharType="begin"/>
        </w:r>
        <w:r w:rsidR="00201971">
          <w:rPr>
            <w:webHidden/>
          </w:rPr>
          <w:instrText xml:space="preserve"> PAGEREF _Toc108455672 \h </w:instrText>
        </w:r>
        <w:r w:rsidR="00201971">
          <w:rPr>
            <w:webHidden/>
          </w:rPr>
        </w:r>
        <w:r w:rsidR="00201971">
          <w:rPr>
            <w:webHidden/>
          </w:rPr>
          <w:fldChar w:fldCharType="separate"/>
        </w:r>
        <w:r w:rsidR="00201971">
          <w:rPr>
            <w:webHidden/>
          </w:rPr>
          <w:t>54</w:t>
        </w:r>
        <w:r w:rsidR="00201971">
          <w:rPr>
            <w:webHidden/>
          </w:rPr>
          <w:fldChar w:fldCharType="end"/>
        </w:r>
      </w:hyperlink>
    </w:p>
    <w:p w14:paraId="6581B541" w14:textId="06E58FB3" w:rsidR="00201971" w:rsidRDefault="00000000">
      <w:pPr>
        <w:pStyle w:val="TOC1"/>
        <w:rPr>
          <w:rFonts w:asciiTheme="minorHAnsi" w:eastAsiaTheme="minorEastAsia" w:hAnsiTheme="minorHAnsi" w:cstheme="minorBidi"/>
          <w:caps w:val="0"/>
          <w:sz w:val="22"/>
          <w:szCs w:val="22"/>
          <w:lang w:val="en-US" w:eastAsia="en-US"/>
        </w:rPr>
      </w:pPr>
      <w:hyperlink w:anchor="_Toc108455673" w:history="1">
        <w:r w:rsidR="00201971" w:rsidRPr="00E53105">
          <w:rPr>
            <w:rStyle w:val="Hyperlink"/>
          </w:rPr>
          <w:t>Chord Map</w:t>
        </w:r>
        <w:r w:rsidR="00201971">
          <w:rPr>
            <w:webHidden/>
          </w:rPr>
          <w:tab/>
        </w:r>
        <w:r w:rsidR="00201971">
          <w:rPr>
            <w:webHidden/>
          </w:rPr>
          <w:fldChar w:fldCharType="begin"/>
        </w:r>
        <w:r w:rsidR="00201971">
          <w:rPr>
            <w:webHidden/>
          </w:rPr>
          <w:instrText xml:space="preserve"> PAGEREF _Toc108455673 \h </w:instrText>
        </w:r>
        <w:r w:rsidR="00201971">
          <w:rPr>
            <w:webHidden/>
          </w:rPr>
        </w:r>
        <w:r w:rsidR="00201971">
          <w:rPr>
            <w:webHidden/>
          </w:rPr>
          <w:fldChar w:fldCharType="separate"/>
        </w:r>
        <w:r w:rsidR="00201971">
          <w:rPr>
            <w:webHidden/>
          </w:rPr>
          <w:t>61</w:t>
        </w:r>
        <w:r w:rsidR="00201971">
          <w:rPr>
            <w:webHidden/>
          </w:rPr>
          <w:fldChar w:fldCharType="end"/>
        </w:r>
      </w:hyperlink>
    </w:p>
    <w:p w14:paraId="3C135E5F" w14:textId="4C067B77" w:rsidR="00201971" w:rsidRDefault="00000000">
      <w:pPr>
        <w:pStyle w:val="TOC1"/>
        <w:rPr>
          <w:rFonts w:asciiTheme="minorHAnsi" w:eastAsiaTheme="minorEastAsia" w:hAnsiTheme="minorHAnsi" w:cstheme="minorBidi"/>
          <w:caps w:val="0"/>
          <w:sz w:val="22"/>
          <w:szCs w:val="22"/>
          <w:lang w:val="en-US" w:eastAsia="en-US"/>
        </w:rPr>
      </w:pPr>
      <w:hyperlink w:anchor="_Toc108455674" w:history="1">
        <w:r w:rsidR="00201971" w:rsidRPr="00E53105">
          <w:rPr>
            <w:rStyle w:val="Hyperlink"/>
          </w:rPr>
          <w:t>User Chords</w:t>
        </w:r>
        <w:r w:rsidR="00201971">
          <w:rPr>
            <w:webHidden/>
          </w:rPr>
          <w:tab/>
        </w:r>
        <w:r w:rsidR="00201971">
          <w:rPr>
            <w:webHidden/>
          </w:rPr>
          <w:fldChar w:fldCharType="begin"/>
        </w:r>
        <w:r w:rsidR="00201971">
          <w:rPr>
            <w:webHidden/>
          </w:rPr>
          <w:instrText xml:space="preserve"> PAGEREF _Toc108455674 \h </w:instrText>
        </w:r>
        <w:r w:rsidR="00201971">
          <w:rPr>
            <w:webHidden/>
          </w:rPr>
        </w:r>
        <w:r w:rsidR="00201971">
          <w:rPr>
            <w:webHidden/>
          </w:rPr>
          <w:fldChar w:fldCharType="separate"/>
        </w:r>
        <w:r w:rsidR="00201971">
          <w:rPr>
            <w:webHidden/>
          </w:rPr>
          <w:t>62</w:t>
        </w:r>
        <w:r w:rsidR="00201971">
          <w:rPr>
            <w:webHidden/>
          </w:rPr>
          <w:fldChar w:fldCharType="end"/>
        </w:r>
      </w:hyperlink>
    </w:p>
    <w:p w14:paraId="4E184198" w14:textId="77B7BB98" w:rsidR="00201971" w:rsidRDefault="00000000">
      <w:pPr>
        <w:pStyle w:val="TOC2"/>
        <w:rPr>
          <w:rFonts w:asciiTheme="minorHAnsi" w:eastAsiaTheme="minorEastAsia" w:hAnsiTheme="minorHAnsi" w:cstheme="minorBidi"/>
          <w:sz w:val="22"/>
          <w:szCs w:val="22"/>
          <w:lang w:val="en-US" w:eastAsia="en-US"/>
        </w:rPr>
      </w:pPr>
      <w:hyperlink w:anchor="_Toc108455675" w:history="1">
        <w:r w:rsidR="00201971" w:rsidRPr="00E53105">
          <w:rPr>
            <w:rStyle w:val="Hyperlink"/>
          </w:rPr>
          <w:t>Chord Editor</w:t>
        </w:r>
        <w:r w:rsidR="00201971">
          <w:rPr>
            <w:webHidden/>
          </w:rPr>
          <w:tab/>
        </w:r>
        <w:r w:rsidR="00201971">
          <w:rPr>
            <w:webHidden/>
          </w:rPr>
          <w:fldChar w:fldCharType="begin"/>
        </w:r>
        <w:r w:rsidR="00201971">
          <w:rPr>
            <w:webHidden/>
          </w:rPr>
          <w:instrText xml:space="preserve"> PAGEREF _Toc108455675 \h </w:instrText>
        </w:r>
        <w:r w:rsidR="00201971">
          <w:rPr>
            <w:webHidden/>
          </w:rPr>
        </w:r>
        <w:r w:rsidR="00201971">
          <w:rPr>
            <w:webHidden/>
          </w:rPr>
          <w:fldChar w:fldCharType="separate"/>
        </w:r>
        <w:r w:rsidR="00201971">
          <w:rPr>
            <w:webHidden/>
          </w:rPr>
          <w:t>63</w:t>
        </w:r>
        <w:r w:rsidR="00201971">
          <w:rPr>
            <w:webHidden/>
          </w:rPr>
          <w:fldChar w:fldCharType="end"/>
        </w:r>
      </w:hyperlink>
    </w:p>
    <w:p w14:paraId="13995151" w14:textId="3626ADEE" w:rsidR="00201971" w:rsidRDefault="00000000">
      <w:pPr>
        <w:pStyle w:val="TOC2"/>
        <w:rPr>
          <w:rFonts w:asciiTheme="minorHAnsi" w:eastAsiaTheme="minorEastAsia" w:hAnsiTheme="minorHAnsi" w:cstheme="minorBidi"/>
          <w:sz w:val="22"/>
          <w:szCs w:val="22"/>
          <w:lang w:val="en-US" w:eastAsia="en-US"/>
        </w:rPr>
      </w:pPr>
      <w:hyperlink w:anchor="_Toc108455676" w:history="1">
        <w:r w:rsidR="00201971" w:rsidRPr="00E53105">
          <w:rPr>
            <w:rStyle w:val="Hyperlink"/>
          </w:rPr>
          <w:t>Editing chords</w:t>
        </w:r>
        <w:r w:rsidR="00201971">
          <w:rPr>
            <w:webHidden/>
          </w:rPr>
          <w:tab/>
        </w:r>
        <w:r w:rsidR="00201971">
          <w:rPr>
            <w:webHidden/>
          </w:rPr>
          <w:fldChar w:fldCharType="begin"/>
        </w:r>
        <w:r w:rsidR="00201971">
          <w:rPr>
            <w:webHidden/>
          </w:rPr>
          <w:instrText xml:space="preserve"> PAGEREF _Toc108455676 \h </w:instrText>
        </w:r>
        <w:r w:rsidR="00201971">
          <w:rPr>
            <w:webHidden/>
          </w:rPr>
        </w:r>
        <w:r w:rsidR="00201971">
          <w:rPr>
            <w:webHidden/>
          </w:rPr>
          <w:fldChar w:fldCharType="separate"/>
        </w:r>
        <w:r w:rsidR="00201971">
          <w:rPr>
            <w:webHidden/>
          </w:rPr>
          <w:t>63</w:t>
        </w:r>
        <w:r w:rsidR="00201971">
          <w:rPr>
            <w:webHidden/>
          </w:rPr>
          <w:fldChar w:fldCharType="end"/>
        </w:r>
      </w:hyperlink>
    </w:p>
    <w:p w14:paraId="7BD155E2" w14:textId="6EC3FEAB" w:rsidR="00201971" w:rsidRDefault="00000000">
      <w:pPr>
        <w:pStyle w:val="TOC2"/>
        <w:rPr>
          <w:rFonts w:asciiTheme="minorHAnsi" w:eastAsiaTheme="minorEastAsia" w:hAnsiTheme="minorHAnsi" w:cstheme="minorBidi"/>
          <w:sz w:val="22"/>
          <w:szCs w:val="22"/>
          <w:lang w:val="en-US" w:eastAsia="en-US"/>
        </w:rPr>
      </w:pPr>
      <w:hyperlink w:anchor="_Toc108455677" w:history="1">
        <w:r w:rsidR="00201971" w:rsidRPr="00E53105">
          <w:rPr>
            <w:rStyle w:val="Hyperlink"/>
          </w:rPr>
          <w:t>Auditioning chords</w:t>
        </w:r>
        <w:r w:rsidR="00201971">
          <w:rPr>
            <w:webHidden/>
          </w:rPr>
          <w:tab/>
        </w:r>
        <w:r w:rsidR="00201971">
          <w:rPr>
            <w:webHidden/>
          </w:rPr>
          <w:fldChar w:fldCharType="begin"/>
        </w:r>
        <w:r w:rsidR="00201971">
          <w:rPr>
            <w:webHidden/>
          </w:rPr>
          <w:instrText xml:space="preserve"> PAGEREF _Toc108455677 \h </w:instrText>
        </w:r>
        <w:r w:rsidR="00201971">
          <w:rPr>
            <w:webHidden/>
          </w:rPr>
        </w:r>
        <w:r w:rsidR="00201971">
          <w:rPr>
            <w:webHidden/>
          </w:rPr>
          <w:fldChar w:fldCharType="separate"/>
        </w:r>
        <w:r w:rsidR="00201971">
          <w:rPr>
            <w:webHidden/>
          </w:rPr>
          <w:t>64</w:t>
        </w:r>
        <w:r w:rsidR="00201971">
          <w:rPr>
            <w:webHidden/>
          </w:rPr>
          <w:fldChar w:fldCharType="end"/>
        </w:r>
      </w:hyperlink>
    </w:p>
    <w:p w14:paraId="28D8A78E" w14:textId="60449628" w:rsidR="00201971" w:rsidRDefault="00000000">
      <w:pPr>
        <w:pStyle w:val="TOC2"/>
        <w:rPr>
          <w:rFonts w:asciiTheme="minorHAnsi" w:eastAsiaTheme="minorEastAsia" w:hAnsiTheme="minorHAnsi" w:cstheme="minorBidi"/>
          <w:sz w:val="22"/>
          <w:szCs w:val="22"/>
          <w:lang w:val="en-US" w:eastAsia="en-US"/>
        </w:rPr>
      </w:pPr>
      <w:hyperlink w:anchor="_Toc108455678" w:history="1">
        <w:r w:rsidR="00201971" w:rsidRPr="00E53105">
          <w:rPr>
            <w:rStyle w:val="Hyperlink"/>
          </w:rPr>
          <w:t>Saving User Chord Bank</w:t>
        </w:r>
        <w:r w:rsidR="00201971">
          <w:rPr>
            <w:webHidden/>
          </w:rPr>
          <w:tab/>
        </w:r>
        <w:r w:rsidR="00201971">
          <w:rPr>
            <w:webHidden/>
          </w:rPr>
          <w:fldChar w:fldCharType="begin"/>
        </w:r>
        <w:r w:rsidR="00201971">
          <w:rPr>
            <w:webHidden/>
          </w:rPr>
          <w:instrText xml:space="preserve"> PAGEREF _Toc108455678 \h </w:instrText>
        </w:r>
        <w:r w:rsidR="00201971">
          <w:rPr>
            <w:webHidden/>
          </w:rPr>
        </w:r>
        <w:r w:rsidR="00201971">
          <w:rPr>
            <w:webHidden/>
          </w:rPr>
          <w:fldChar w:fldCharType="separate"/>
        </w:r>
        <w:r w:rsidR="00201971">
          <w:rPr>
            <w:webHidden/>
          </w:rPr>
          <w:t>64</w:t>
        </w:r>
        <w:r w:rsidR="00201971">
          <w:rPr>
            <w:webHidden/>
          </w:rPr>
          <w:fldChar w:fldCharType="end"/>
        </w:r>
      </w:hyperlink>
    </w:p>
    <w:p w14:paraId="1AA0AE28" w14:textId="6A626A75" w:rsidR="00201971" w:rsidRDefault="00000000">
      <w:pPr>
        <w:pStyle w:val="TOC2"/>
        <w:rPr>
          <w:rFonts w:asciiTheme="minorHAnsi" w:eastAsiaTheme="minorEastAsia" w:hAnsiTheme="minorHAnsi" w:cstheme="minorBidi"/>
          <w:sz w:val="22"/>
          <w:szCs w:val="22"/>
          <w:lang w:val="en-US" w:eastAsia="en-US"/>
        </w:rPr>
      </w:pPr>
      <w:hyperlink w:anchor="_Toc108455679" w:history="1">
        <w:r w:rsidR="00201971" w:rsidRPr="00E53105">
          <w:rPr>
            <w:rStyle w:val="Hyperlink"/>
          </w:rPr>
          <w:t>User Chords view</w:t>
        </w:r>
        <w:r w:rsidR="00201971">
          <w:rPr>
            <w:webHidden/>
          </w:rPr>
          <w:tab/>
        </w:r>
        <w:r w:rsidR="00201971">
          <w:rPr>
            <w:webHidden/>
          </w:rPr>
          <w:fldChar w:fldCharType="begin"/>
        </w:r>
        <w:r w:rsidR="00201971">
          <w:rPr>
            <w:webHidden/>
          </w:rPr>
          <w:instrText xml:space="preserve"> PAGEREF _Toc108455679 \h </w:instrText>
        </w:r>
        <w:r w:rsidR="00201971">
          <w:rPr>
            <w:webHidden/>
          </w:rPr>
        </w:r>
        <w:r w:rsidR="00201971">
          <w:rPr>
            <w:webHidden/>
          </w:rPr>
          <w:fldChar w:fldCharType="separate"/>
        </w:r>
        <w:r w:rsidR="00201971">
          <w:rPr>
            <w:webHidden/>
          </w:rPr>
          <w:t>64</w:t>
        </w:r>
        <w:r w:rsidR="00201971">
          <w:rPr>
            <w:webHidden/>
          </w:rPr>
          <w:fldChar w:fldCharType="end"/>
        </w:r>
      </w:hyperlink>
    </w:p>
    <w:p w14:paraId="2145F785" w14:textId="4CB5589F" w:rsidR="00201971" w:rsidRDefault="00000000">
      <w:pPr>
        <w:pStyle w:val="TOC2"/>
        <w:rPr>
          <w:rFonts w:asciiTheme="minorHAnsi" w:eastAsiaTheme="minorEastAsia" w:hAnsiTheme="minorHAnsi" w:cstheme="minorBidi"/>
          <w:sz w:val="22"/>
          <w:szCs w:val="22"/>
          <w:lang w:val="en-US" w:eastAsia="en-US"/>
        </w:rPr>
      </w:pPr>
      <w:hyperlink w:anchor="_Toc108455680" w:history="1">
        <w:r w:rsidR="00201971" w:rsidRPr="00E53105">
          <w:rPr>
            <w:rStyle w:val="Hyperlink"/>
          </w:rPr>
          <w:t>Exporting/Importing User Chord Banks</w:t>
        </w:r>
        <w:r w:rsidR="00201971">
          <w:rPr>
            <w:webHidden/>
          </w:rPr>
          <w:tab/>
        </w:r>
        <w:r w:rsidR="00201971">
          <w:rPr>
            <w:webHidden/>
          </w:rPr>
          <w:fldChar w:fldCharType="begin"/>
        </w:r>
        <w:r w:rsidR="00201971">
          <w:rPr>
            <w:webHidden/>
          </w:rPr>
          <w:instrText xml:space="preserve"> PAGEREF _Toc108455680 \h </w:instrText>
        </w:r>
        <w:r w:rsidR="00201971">
          <w:rPr>
            <w:webHidden/>
          </w:rPr>
        </w:r>
        <w:r w:rsidR="00201971">
          <w:rPr>
            <w:webHidden/>
          </w:rPr>
          <w:fldChar w:fldCharType="separate"/>
        </w:r>
        <w:r w:rsidR="00201971">
          <w:rPr>
            <w:webHidden/>
          </w:rPr>
          <w:t>64</w:t>
        </w:r>
        <w:r w:rsidR="00201971">
          <w:rPr>
            <w:webHidden/>
          </w:rPr>
          <w:fldChar w:fldCharType="end"/>
        </w:r>
      </w:hyperlink>
    </w:p>
    <w:p w14:paraId="14356BA2" w14:textId="59DBABC6" w:rsidR="00201971" w:rsidRDefault="00000000">
      <w:pPr>
        <w:pStyle w:val="TOC1"/>
        <w:rPr>
          <w:rFonts w:asciiTheme="minorHAnsi" w:eastAsiaTheme="minorEastAsia" w:hAnsiTheme="minorHAnsi" w:cstheme="minorBidi"/>
          <w:caps w:val="0"/>
          <w:sz w:val="22"/>
          <w:szCs w:val="22"/>
          <w:lang w:val="en-US" w:eastAsia="en-US"/>
        </w:rPr>
      </w:pPr>
      <w:hyperlink w:anchor="_Toc108455681" w:history="1">
        <w:r w:rsidR="00201971" w:rsidRPr="00E53105">
          <w:rPr>
            <w:rStyle w:val="Hyperlink"/>
          </w:rPr>
          <w:t>Pattern Global Mode</w:t>
        </w:r>
        <w:r w:rsidR="00201971">
          <w:rPr>
            <w:webHidden/>
          </w:rPr>
          <w:tab/>
        </w:r>
        <w:r w:rsidR="00201971">
          <w:rPr>
            <w:webHidden/>
          </w:rPr>
          <w:fldChar w:fldCharType="begin"/>
        </w:r>
        <w:r w:rsidR="00201971">
          <w:rPr>
            <w:webHidden/>
          </w:rPr>
          <w:instrText xml:space="preserve"> PAGEREF _Toc108455681 \h </w:instrText>
        </w:r>
        <w:r w:rsidR="00201971">
          <w:rPr>
            <w:webHidden/>
          </w:rPr>
        </w:r>
        <w:r w:rsidR="00201971">
          <w:rPr>
            <w:webHidden/>
          </w:rPr>
          <w:fldChar w:fldCharType="separate"/>
        </w:r>
        <w:r w:rsidR="00201971">
          <w:rPr>
            <w:webHidden/>
          </w:rPr>
          <w:t>66</w:t>
        </w:r>
        <w:r w:rsidR="00201971">
          <w:rPr>
            <w:webHidden/>
          </w:rPr>
          <w:fldChar w:fldCharType="end"/>
        </w:r>
      </w:hyperlink>
    </w:p>
    <w:p w14:paraId="606ECFCF" w14:textId="0F3DFB5A" w:rsidR="00201971" w:rsidRDefault="00000000">
      <w:pPr>
        <w:pStyle w:val="TOC2"/>
        <w:rPr>
          <w:rFonts w:asciiTheme="minorHAnsi" w:eastAsiaTheme="minorEastAsia" w:hAnsiTheme="minorHAnsi" w:cstheme="minorBidi"/>
          <w:sz w:val="22"/>
          <w:szCs w:val="22"/>
          <w:lang w:val="en-US" w:eastAsia="en-US"/>
        </w:rPr>
      </w:pPr>
      <w:hyperlink w:anchor="_Toc108455682" w:history="1">
        <w:r w:rsidR="00201971" w:rsidRPr="00E53105">
          <w:rPr>
            <w:rStyle w:val="Hyperlink"/>
          </w:rPr>
          <w:t>Using MusicLab Rhythm Pattern Library and Pattern Manager</w:t>
        </w:r>
        <w:r w:rsidR="00201971">
          <w:rPr>
            <w:webHidden/>
          </w:rPr>
          <w:tab/>
        </w:r>
        <w:r w:rsidR="00201971">
          <w:rPr>
            <w:webHidden/>
          </w:rPr>
          <w:fldChar w:fldCharType="begin"/>
        </w:r>
        <w:r w:rsidR="00201971">
          <w:rPr>
            <w:webHidden/>
          </w:rPr>
          <w:instrText xml:space="preserve"> PAGEREF _Toc108455682 \h </w:instrText>
        </w:r>
        <w:r w:rsidR="00201971">
          <w:rPr>
            <w:webHidden/>
          </w:rPr>
        </w:r>
        <w:r w:rsidR="00201971">
          <w:rPr>
            <w:webHidden/>
          </w:rPr>
          <w:fldChar w:fldCharType="separate"/>
        </w:r>
        <w:r w:rsidR="00201971">
          <w:rPr>
            <w:webHidden/>
          </w:rPr>
          <w:t>66</w:t>
        </w:r>
        <w:r w:rsidR="00201971">
          <w:rPr>
            <w:webHidden/>
          </w:rPr>
          <w:fldChar w:fldCharType="end"/>
        </w:r>
      </w:hyperlink>
    </w:p>
    <w:p w14:paraId="16272D9D" w14:textId="2266F1F4" w:rsidR="00201971" w:rsidRDefault="00000000">
      <w:pPr>
        <w:pStyle w:val="TOC2"/>
        <w:rPr>
          <w:rFonts w:asciiTheme="minorHAnsi" w:eastAsiaTheme="minorEastAsia" w:hAnsiTheme="minorHAnsi" w:cstheme="minorBidi"/>
          <w:sz w:val="22"/>
          <w:szCs w:val="22"/>
          <w:lang w:val="en-US" w:eastAsia="en-US"/>
        </w:rPr>
      </w:pPr>
      <w:hyperlink w:anchor="_Toc108455683" w:history="1">
        <w:r w:rsidR="00201971" w:rsidRPr="00E53105">
          <w:rPr>
            <w:rStyle w:val="Hyperlink"/>
          </w:rPr>
          <w:t>Using Rhythm Patterns in a MIDI Track</w:t>
        </w:r>
        <w:r w:rsidR="00201971">
          <w:rPr>
            <w:webHidden/>
          </w:rPr>
          <w:tab/>
        </w:r>
        <w:r w:rsidR="00201971">
          <w:rPr>
            <w:webHidden/>
          </w:rPr>
          <w:fldChar w:fldCharType="begin"/>
        </w:r>
        <w:r w:rsidR="00201971">
          <w:rPr>
            <w:webHidden/>
          </w:rPr>
          <w:instrText xml:space="preserve"> PAGEREF _Toc108455683 \h </w:instrText>
        </w:r>
        <w:r w:rsidR="00201971">
          <w:rPr>
            <w:webHidden/>
          </w:rPr>
        </w:r>
        <w:r w:rsidR="00201971">
          <w:rPr>
            <w:webHidden/>
          </w:rPr>
          <w:fldChar w:fldCharType="separate"/>
        </w:r>
        <w:r w:rsidR="00201971">
          <w:rPr>
            <w:webHidden/>
          </w:rPr>
          <w:t>71</w:t>
        </w:r>
        <w:r w:rsidR="00201971">
          <w:rPr>
            <w:webHidden/>
          </w:rPr>
          <w:fldChar w:fldCharType="end"/>
        </w:r>
      </w:hyperlink>
    </w:p>
    <w:p w14:paraId="780DABB6" w14:textId="4D8EED92" w:rsidR="00201971" w:rsidRDefault="00000000">
      <w:pPr>
        <w:pStyle w:val="TOC2"/>
        <w:rPr>
          <w:rFonts w:asciiTheme="minorHAnsi" w:eastAsiaTheme="minorEastAsia" w:hAnsiTheme="minorHAnsi" w:cstheme="minorBidi"/>
          <w:sz w:val="22"/>
          <w:szCs w:val="22"/>
          <w:lang w:val="en-US" w:eastAsia="en-US"/>
        </w:rPr>
      </w:pPr>
      <w:hyperlink w:anchor="_Toc108455684" w:history="1">
        <w:r w:rsidR="00201971" w:rsidRPr="00E53105">
          <w:rPr>
            <w:rStyle w:val="Hyperlink"/>
          </w:rPr>
          <w:t>Creating Custom Styles for Pattern Library</w:t>
        </w:r>
        <w:r w:rsidR="00201971">
          <w:rPr>
            <w:webHidden/>
          </w:rPr>
          <w:tab/>
        </w:r>
        <w:r w:rsidR="00201971">
          <w:rPr>
            <w:webHidden/>
          </w:rPr>
          <w:fldChar w:fldCharType="begin"/>
        </w:r>
        <w:r w:rsidR="00201971">
          <w:rPr>
            <w:webHidden/>
          </w:rPr>
          <w:instrText xml:space="preserve"> PAGEREF _Toc108455684 \h </w:instrText>
        </w:r>
        <w:r w:rsidR="00201971">
          <w:rPr>
            <w:webHidden/>
          </w:rPr>
        </w:r>
        <w:r w:rsidR="00201971">
          <w:rPr>
            <w:webHidden/>
          </w:rPr>
          <w:fldChar w:fldCharType="separate"/>
        </w:r>
        <w:r w:rsidR="00201971">
          <w:rPr>
            <w:webHidden/>
          </w:rPr>
          <w:t>72</w:t>
        </w:r>
        <w:r w:rsidR="00201971">
          <w:rPr>
            <w:webHidden/>
          </w:rPr>
          <w:fldChar w:fldCharType="end"/>
        </w:r>
      </w:hyperlink>
    </w:p>
    <w:p w14:paraId="3F81507D" w14:textId="0DD6A3BA" w:rsidR="00201971" w:rsidRDefault="00000000">
      <w:pPr>
        <w:pStyle w:val="TOC2"/>
        <w:rPr>
          <w:rFonts w:asciiTheme="minorHAnsi" w:eastAsiaTheme="minorEastAsia" w:hAnsiTheme="minorHAnsi" w:cstheme="minorBidi"/>
          <w:sz w:val="22"/>
          <w:szCs w:val="22"/>
          <w:lang w:val="en-US" w:eastAsia="en-US"/>
        </w:rPr>
      </w:pPr>
      <w:hyperlink w:anchor="_Toc108455685" w:history="1">
        <w:r w:rsidR="00201971" w:rsidRPr="00E53105">
          <w:rPr>
            <w:rStyle w:val="Hyperlink"/>
          </w:rPr>
          <w:t>RealRick Stroke Map</w:t>
        </w:r>
        <w:r w:rsidR="00201971">
          <w:rPr>
            <w:webHidden/>
          </w:rPr>
          <w:tab/>
        </w:r>
        <w:r w:rsidR="00201971">
          <w:rPr>
            <w:webHidden/>
          </w:rPr>
          <w:fldChar w:fldCharType="begin"/>
        </w:r>
        <w:r w:rsidR="00201971">
          <w:rPr>
            <w:webHidden/>
          </w:rPr>
          <w:instrText xml:space="preserve"> PAGEREF _Toc108455685 \h </w:instrText>
        </w:r>
        <w:r w:rsidR="00201971">
          <w:rPr>
            <w:webHidden/>
          </w:rPr>
        </w:r>
        <w:r w:rsidR="00201971">
          <w:rPr>
            <w:webHidden/>
          </w:rPr>
          <w:fldChar w:fldCharType="separate"/>
        </w:r>
        <w:r w:rsidR="00201971">
          <w:rPr>
            <w:webHidden/>
          </w:rPr>
          <w:t>74</w:t>
        </w:r>
        <w:r w:rsidR="00201971">
          <w:rPr>
            <w:webHidden/>
          </w:rPr>
          <w:fldChar w:fldCharType="end"/>
        </w:r>
      </w:hyperlink>
    </w:p>
    <w:p w14:paraId="5EF9B07D" w14:textId="55E20307" w:rsidR="00201971" w:rsidRDefault="00000000">
      <w:pPr>
        <w:pStyle w:val="TOC1"/>
        <w:rPr>
          <w:rFonts w:asciiTheme="minorHAnsi" w:eastAsiaTheme="minorEastAsia" w:hAnsiTheme="minorHAnsi" w:cstheme="minorBidi"/>
          <w:caps w:val="0"/>
          <w:sz w:val="22"/>
          <w:szCs w:val="22"/>
          <w:lang w:val="en-US" w:eastAsia="en-US"/>
        </w:rPr>
      </w:pPr>
      <w:hyperlink w:anchor="_Toc108455686" w:history="1">
        <w:r w:rsidR="00201971" w:rsidRPr="00E53105">
          <w:rPr>
            <w:rStyle w:val="Hyperlink"/>
          </w:rPr>
          <w:t>Song Global Mode</w:t>
        </w:r>
        <w:r w:rsidR="00201971">
          <w:rPr>
            <w:webHidden/>
          </w:rPr>
          <w:tab/>
        </w:r>
        <w:r w:rsidR="00201971">
          <w:rPr>
            <w:webHidden/>
          </w:rPr>
          <w:fldChar w:fldCharType="begin"/>
        </w:r>
        <w:r w:rsidR="00201971">
          <w:rPr>
            <w:webHidden/>
          </w:rPr>
          <w:instrText xml:space="preserve"> PAGEREF _Toc108455686 \h </w:instrText>
        </w:r>
        <w:r w:rsidR="00201971">
          <w:rPr>
            <w:webHidden/>
          </w:rPr>
        </w:r>
        <w:r w:rsidR="00201971">
          <w:rPr>
            <w:webHidden/>
          </w:rPr>
          <w:fldChar w:fldCharType="separate"/>
        </w:r>
        <w:r w:rsidR="00201971">
          <w:rPr>
            <w:webHidden/>
          </w:rPr>
          <w:t>75</w:t>
        </w:r>
        <w:r w:rsidR="00201971">
          <w:rPr>
            <w:webHidden/>
          </w:rPr>
          <w:fldChar w:fldCharType="end"/>
        </w:r>
      </w:hyperlink>
    </w:p>
    <w:p w14:paraId="2BF48686" w14:textId="0A4FA9AA" w:rsidR="00201971" w:rsidRDefault="00000000">
      <w:pPr>
        <w:pStyle w:val="TOC2"/>
        <w:rPr>
          <w:rFonts w:asciiTheme="minorHAnsi" w:eastAsiaTheme="minorEastAsia" w:hAnsiTheme="minorHAnsi" w:cstheme="minorBidi"/>
          <w:sz w:val="22"/>
          <w:szCs w:val="22"/>
          <w:lang w:val="en-US" w:eastAsia="en-US"/>
        </w:rPr>
      </w:pPr>
      <w:hyperlink w:anchor="_Toc108455687" w:history="1">
        <w:r w:rsidR="00201971" w:rsidRPr="00E53105">
          <w:rPr>
            <w:rStyle w:val="Hyperlink"/>
          </w:rPr>
          <w:t>Working with Patterns</w:t>
        </w:r>
        <w:r w:rsidR="00201971">
          <w:rPr>
            <w:webHidden/>
          </w:rPr>
          <w:tab/>
        </w:r>
        <w:r w:rsidR="00201971">
          <w:rPr>
            <w:webHidden/>
          </w:rPr>
          <w:fldChar w:fldCharType="begin"/>
        </w:r>
        <w:r w:rsidR="00201971">
          <w:rPr>
            <w:webHidden/>
          </w:rPr>
          <w:instrText xml:space="preserve"> PAGEREF _Toc108455687 \h </w:instrText>
        </w:r>
        <w:r w:rsidR="00201971">
          <w:rPr>
            <w:webHidden/>
          </w:rPr>
        </w:r>
        <w:r w:rsidR="00201971">
          <w:rPr>
            <w:webHidden/>
          </w:rPr>
          <w:fldChar w:fldCharType="separate"/>
        </w:r>
        <w:r w:rsidR="00201971">
          <w:rPr>
            <w:webHidden/>
          </w:rPr>
          <w:t>76</w:t>
        </w:r>
        <w:r w:rsidR="00201971">
          <w:rPr>
            <w:webHidden/>
          </w:rPr>
          <w:fldChar w:fldCharType="end"/>
        </w:r>
      </w:hyperlink>
    </w:p>
    <w:p w14:paraId="5ED997B9" w14:textId="0BB38966" w:rsidR="00201971" w:rsidRDefault="00000000">
      <w:pPr>
        <w:pStyle w:val="TOC2"/>
        <w:rPr>
          <w:rFonts w:asciiTheme="minorHAnsi" w:eastAsiaTheme="minorEastAsia" w:hAnsiTheme="minorHAnsi" w:cstheme="minorBidi"/>
          <w:sz w:val="22"/>
          <w:szCs w:val="22"/>
          <w:lang w:val="en-US" w:eastAsia="en-US"/>
        </w:rPr>
      </w:pPr>
      <w:hyperlink w:anchor="_Toc108455688" w:history="1">
        <w:r w:rsidR="00201971" w:rsidRPr="00E53105">
          <w:rPr>
            <w:rStyle w:val="Hyperlink"/>
          </w:rPr>
          <w:t>Working with Chords</w:t>
        </w:r>
        <w:r w:rsidR="00201971">
          <w:rPr>
            <w:webHidden/>
          </w:rPr>
          <w:tab/>
        </w:r>
        <w:r w:rsidR="00201971">
          <w:rPr>
            <w:webHidden/>
          </w:rPr>
          <w:fldChar w:fldCharType="begin"/>
        </w:r>
        <w:r w:rsidR="00201971">
          <w:rPr>
            <w:webHidden/>
          </w:rPr>
          <w:instrText xml:space="preserve"> PAGEREF _Toc108455688 \h </w:instrText>
        </w:r>
        <w:r w:rsidR="00201971">
          <w:rPr>
            <w:webHidden/>
          </w:rPr>
        </w:r>
        <w:r w:rsidR="00201971">
          <w:rPr>
            <w:webHidden/>
          </w:rPr>
          <w:fldChar w:fldCharType="separate"/>
        </w:r>
        <w:r w:rsidR="00201971">
          <w:rPr>
            <w:webHidden/>
          </w:rPr>
          <w:t>78</w:t>
        </w:r>
        <w:r w:rsidR="00201971">
          <w:rPr>
            <w:webHidden/>
          </w:rPr>
          <w:fldChar w:fldCharType="end"/>
        </w:r>
      </w:hyperlink>
    </w:p>
    <w:p w14:paraId="5C9E7444" w14:textId="73808810" w:rsidR="00201971" w:rsidRDefault="00000000">
      <w:pPr>
        <w:pStyle w:val="TOC2"/>
        <w:rPr>
          <w:rFonts w:asciiTheme="minorHAnsi" w:eastAsiaTheme="minorEastAsia" w:hAnsiTheme="minorHAnsi" w:cstheme="minorBidi"/>
          <w:sz w:val="22"/>
          <w:szCs w:val="22"/>
          <w:lang w:val="en-US" w:eastAsia="en-US"/>
        </w:rPr>
      </w:pPr>
      <w:hyperlink w:anchor="_Toc108455689" w:history="1">
        <w:r w:rsidR="00201971" w:rsidRPr="00E53105">
          <w:rPr>
            <w:rStyle w:val="Hyperlink"/>
          </w:rPr>
          <w:t>Time Line</w:t>
        </w:r>
        <w:r w:rsidR="00201971">
          <w:rPr>
            <w:webHidden/>
          </w:rPr>
          <w:tab/>
        </w:r>
        <w:r w:rsidR="00201971">
          <w:rPr>
            <w:webHidden/>
          </w:rPr>
          <w:fldChar w:fldCharType="begin"/>
        </w:r>
        <w:r w:rsidR="00201971">
          <w:rPr>
            <w:webHidden/>
          </w:rPr>
          <w:instrText xml:space="preserve"> PAGEREF _Toc108455689 \h </w:instrText>
        </w:r>
        <w:r w:rsidR="00201971">
          <w:rPr>
            <w:webHidden/>
          </w:rPr>
        </w:r>
        <w:r w:rsidR="00201971">
          <w:rPr>
            <w:webHidden/>
          </w:rPr>
          <w:fldChar w:fldCharType="separate"/>
        </w:r>
        <w:r w:rsidR="00201971">
          <w:rPr>
            <w:webHidden/>
          </w:rPr>
          <w:t>83</w:t>
        </w:r>
        <w:r w:rsidR="00201971">
          <w:rPr>
            <w:webHidden/>
          </w:rPr>
          <w:fldChar w:fldCharType="end"/>
        </w:r>
      </w:hyperlink>
    </w:p>
    <w:p w14:paraId="45DF294C" w14:textId="7C453437" w:rsidR="00201971" w:rsidRDefault="00000000">
      <w:pPr>
        <w:pStyle w:val="TOC2"/>
        <w:rPr>
          <w:rFonts w:asciiTheme="minorHAnsi" w:eastAsiaTheme="minorEastAsia" w:hAnsiTheme="minorHAnsi" w:cstheme="minorBidi"/>
          <w:sz w:val="22"/>
          <w:szCs w:val="22"/>
          <w:lang w:val="en-US" w:eastAsia="en-US"/>
        </w:rPr>
      </w:pPr>
      <w:hyperlink w:anchor="_Toc108455690" w:history="1">
        <w:r w:rsidR="00201971" w:rsidRPr="00E53105">
          <w:rPr>
            <w:rStyle w:val="Hyperlink"/>
          </w:rPr>
          <w:t>Moving Song events to MIDI track</w:t>
        </w:r>
        <w:r w:rsidR="00201971">
          <w:rPr>
            <w:webHidden/>
          </w:rPr>
          <w:tab/>
        </w:r>
        <w:r w:rsidR="00201971">
          <w:rPr>
            <w:webHidden/>
          </w:rPr>
          <w:fldChar w:fldCharType="begin"/>
        </w:r>
        <w:r w:rsidR="00201971">
          <w:rPr>
            <w:webHidden/>
          </w:rPr>
          <w:instrText xml:space="preserve"> PAGEREF _Toc108455690 \h </w:instrText>
        </w:r>
        <w:r w:rsidR="00201971">
          <w:rPr>
            <w:webHidden/>
          </w:rPr>
        </w:r>
        <w:r w:rsidR="00201971">
          <w:rPr>
            <w:webHidden/>
          </w:rPr>
          <w:fldChar w:fldCharType="separate"/>
        </w:r>
        <w:r w:rsidR="00201971">
          <w:rPr>
            <w:webHidden/>
          </w:rPr>
          <w:t>84</w:t>
        </w:r>
        <w:r w:rsidR="00201971">
          <w:rPr>
            <w:webHidden/>
          </w:rPr>
          <w:fldChar w:fldCharType="end"/>
        </w:r>
      </w:hyperlink>
    </w:p>
    <w:p w14:paraId="1D402539" w14:textId="16CDD34B" w:rsidR="00201971" w:rsidRDefault="00000000">
      <w:pPr>
        <w:pStyle w:val="TOC2"/>
        <w:rPr>
          <w:rFonts w:asciiTheme="minorHAnsi" w:eastAsiaTheme="minorEastAsia" w:hAnsiTheme="minorHAnsi" w:cstheme="minorBidi"/>
          <w:sz w:val="22"/>
          <w:szCs w:val="22"/>
          <w:lang w:val="en-US" w:eastAsia="en-US"/>
        </w:rPr>
      </w:pPr>
      <w:hyperlink w:anchor="_Toc108455691" w:history="1">
        <w:r w:rsidR="00201971" w:rsidRPr="00E53105">
          <w:rPr>
            <w:rStyle w:val="Hyperlink"/>
          </w:rPr>
          <w:t>Controls</w:t>
        </w:r>
        <w:r w:rsidR="00201971">
          <w:rPr>
            <w:webHidden/>
          </w:rPr>
          <w:tab/>
        </w:r>
        <w:r w:rsidR="00201971">
          <w:rPr>
            <w:webHidden/>
          </w:rPr>
          <w:fldChar w:fldCharType="begin"/>
        </w:r>
        <w:r w:rsidR="00201971">
          <w:rPr>
            <w:webHidden/>
          </w:rPr>
          <w:instrText xml:space="preserve"> PAGEREF _Toc108455691 \h </w:instrText>
        </w:r>
        <w:r w:rsidR="00201971">
          <w:rPr>
            <w:webHidden/>
          </w:rPr>
        </w:r>
        <w:r w:rsidR="00201971">
          <w:rPr>
            <w:webHidden/>
          </w:rPr>
          <w:fldChar w:fldCharType="separate"/>
        </w:r>
        <w:r w:rsidR="00201971">
          <w:rPr>
            <w:webHidden/>
          </w:rPr>
          <w:t>84</w:t>
        </w:r>
        <w:r w:rsidR="00201971">
          <w:rPr>
            <w:webHidden/>
          </w:rPr>
          <w:fldChar w:fldCharType="end"/>
        </w:r>
      </w:hyperlink>
    </w:p>
    <w:p w14:paraId="40E0C2AA" w14:textId="748FD139" w:rsidR="00201971" w:rsidRDefault="00000000">
      <w:pPr>
        <w:pStyle w:val="TOC2"/>
        <w:rPr>
          <w:rFonts w:asciiTheme="minorHAnsi" w:eastAsiaTheme="minorEastAsia" w:hAnsiTheme="minorHAnsi" w:cstheme="minorBidi"/>
          <w:sz w:val="22"/>
          <w:szCs w:val="22"/>
          <w:lang w:val="en-US" w:eastAsia="en-US"/>
        </w:rPr>
      </w:pPr>
      <w:hyperlink w:anchor="_Toc108455692" w:history="1">
        <w:r w:rsidR="00201971" w:rsidRPr="00E53105">
          <w:rPr>
            <w:rStyle w:val="Hyperlink"/>
          </w:rPr>
          <w:t>Settings Panel</w:t>
        </w:r>
        <w:r w:rsidR="00201971">
          <w:rPr>
            <w:webHidden/>
          </w:rPr>
          <w:tab/>
        </w:r>
        <w:r w:rsidR="00201971">
          <w:rPr>
            <w:webHidden/>
          </w:rPr>
          <w:fldChar w:fldCharType="begin"/>
        </w:r>
        <w:r w:rsidR="00201971">
          <w:rPr>
            <w:webHidden/>
          </w:rPr>
          <w:instrText xml:space="preserve"> PAGEREF _Toc108455692 \h </w:instrText>
        </w:r>
        <w:r w:rsidR="00201971">
          <w:rPr>
            <w:webHidden/>
          </w:rPr>
        </w:r>
        <w:r w:rsidR="00201971">
          <w:rPr>
            <w:webHidden/>
          </w:rPr>
          <w:fldChar w:fldCharType="separate"/>
        </w:r>
        <w:r w:rsidR="00201971">
          <w:rPr>
            <w:webHidden/>
          </w:rPr>
          <w:t>86</w:t>
        </w:r>
        <w:r w:rsidR="00201971">
          <w:rPr>
            <w:webHidden/>
          </w:rPr>
          <w:fldChar w:fldCharType="end"/>
        </w:r>
      </w:hyperlink>
    </w:p>
    <w:p w14:paraId="0998CE20" w14:textId="0479F2C1" w:rsidR="00201971" w:rsidRDefault="00000000">
      <w:pPr>
        <w:pStyle w:val="TOC2"/>
        <w:rPr>
          <w:rFonts w:asciiTheme="minorHAnsi" w:eastAsiaTheme="minorEastAsia" w:hAnsiTheme="minorHAnsi" w:cstheme="minorBidi"/>
          <w:sz w:val="22"/>
          <w:szCs w:val="22"/>
          <w:lang w:val="en-US" w:eastAsia="en-US"/>
        </w:rPr>
      </w:pPr>
      <w:hyperlink w:anchor="_Toc108455693" w:history="1">
        <w:r w:rsidR="00201971" w:rsidRPr="00E53105">
          <w:rPr>
            <w:rStyle w:val="Hyperlink"/>
          </w:rPr>
          <w:t>Keyboard Shortcuts</w:t>
        </w:r>
        <w:r w:rsidR="00201971">
          <w:rPr>
            <w:webHidden/>
          </w:rPr>
          <w:tab/>
        </w:r>
        <w:r w:rsidR="00201971">
          <w:rPr>
            <w:webHidden/>
          </w:rPr>
          <w:fldChar w:fldCharType="begin"/>
        </w:r>
        <w:r w:rsidR="00201971">
          <w:rPr>
            <w:webHidden/>
          </w:rPr>
          <w:instrText xml:space="preserve"> PAGEREF _Toc108455693 \h </w:instrText>
        </w:r>
        <w:r w:rsidR="00201971">
          <w:rPr>
            <w:webHidden/>
          </w:rPr>
        </w:r>
        <w:r w:rsidR="00201971">
          <w:rPr>
            <w:webHidden/>
          </w:rPr>
          <w:fldChar w:fldCharType="separate"/>
        </w:r>
        <w:r w:rsidR="00201971">
          <w:rPr>
            <w:webHidden/>
          </w:rPr>
          <w:t>87</w:t>
        </w:r>
        <w:r w:rsidR="00201971">
          <w:rPr>
            <w:webHidden/>
          </w:rPr>
          <w:fldChar w:fldCharType="end"/>
        </w:r>
      </w:hyperlink>
    </w:p>
    <w:p w14:paraId="46285759" w14:textId="203001C6" w:rsidR="00201971" w:rsidRDefault="00000000">
      <w:pPr>
        <w:pStyle w:val="TOC1"/>
        <w:rPr>
          <w:rFonts w:asciiTheme="minorHAnsi" w:eastAsiaTheme="minorEastAsia" w:hAnsiTheme="minorHAnsi" w:cstheme="minorBidi"/>
          <w:caps w:val="0"/>
          <w:sz w:val="22"/>
          <w:szCs w:val="22"/>
          <w:lang w:val="en-US" w:eastAsia="en-US"/>
        </w:rPr>
      </w:pPr>
      <w:hyperlink w:anchor="_Toc108455694" w:history="1">
        <w:r w:rsidR="00201971" w:rsidRPr="00E53105">
          <w:rPr>
            <w:rStyle w:val="Hyperlink"/>
          </w:rPr>
          <w:t>Humanize</w:t>
        </w:r>
        <w:r w:rsidR="00201971">
          <w:rPr>
            <w:webHidden/>
          </w:rPr>
          <w:tab/>
        </w:r>
        <w:r w:rsidR="00201971">
          <w:rPr>
            <w:webHidden/>
          </w:rPr>
          <w:fldChar w:fldCharType="begin"/>
        </w:r>
        <w:r w:rsidR="00201971">
          <w:rPr>
            <w:webHidden/>
          </w:rPr>
          <w:instrText xml:space="preserve"> PAGEREF _Toc108455694 \h </w:instrText>
        </w:r>
        <w:r w:rsidR="00201971">
          <w:rPr>
            <w:webHidden/>
          </w:rPr>
        </w:r>
        <w:r w:rsidR="00201971">
          <w:rPr>
            <w:webHidden/>
          </w:rPr>
          <w:fldChar w:fldCharType="separate"/>
        </w:r>
        <w:r w:rsidR="00201971">
          <w:rPr>
            <w:webHidden/>
          </w:rPr>
          <w:t>89</w:t>
        </w:r>
        <w:r w:rsidR="00201971">
          <w:rPr>
            <w:webHidden/>
          </w:rPr>
          <w:fldChar w:fldCharType="end"/>
        </w:r>
      </w:hyperlink>
    </w:p>
    <w:p w14:paraId="14ABD43E" w14:textId="298B9A94" w:rsidR="00201971" w:rsidRDefault="00000000">
      <w:pPr>
        <w:pStyle w:val="TOC2"/>
        <w:rPr>
          <w:rFonts w:asciiTheme="minorHAnsi" w:eastAsiaTheme="minorEastAsia" w:hAnsiTheme="minorHAnsi" w:cstheme="minorBidi"/>
          <w:sz w:val="22"/>
          <w:szCs w:val="22"/>
          <w:lang w:val="en-US" w:eastAsia="en-US"/>
        </w:rPr>
      </w:pPr>
      <w:hyperlink w:anchor="_Toc108455695" w:history="1">
        <w:r w:rsidR="00201971" w:rsidRPr="00E53105">
          <w:rPr>
            <w:rStyle w:val="Hyperlink"/>
          </w:rPr>
          <w:t>Sound</w:t>
        </w:r>
        <w:r w:rsidR="00201971">
          <w:rPr>
            <w:webHidden/>
          </w:rPr>
          <w:tab/>
        </w:r>
        <w:r w:rsidR="00201971">
          <w:rPr>
            <w:webHidden/>
          </w:rPr>
          <w:fldChar w:fldCharType="begin"/>
        </w:r>
        <w:r w:rsidR="00201971">
          <w:rPr>
            <w:webHidden/>
          </w:rPr>
          <w:instrText xml:space="preserve"> PAGEREF _Toc108455695 \h </w:instrText>
        </w:r>
        <w:r w:rsidR="00201971">
          <w:rPr>
            <w:webHidden/>
          </w:rPr>
        </w:r>
        <w:r w:rsidR="00201971">
          <w:rPr>
            <w:webHidden/>
          </w:rPr>
          <w:fldChar w:fldCharType="separate"/>
        </w:r>
        <w:r w:rsidR="00201971">
          <w:rPr>
            <w:webHidden/>
          </w:rPr>
          <w:t>89</w:t>
        </w:r>
        <w:r w:rsidR="00201971">
          <w:rPr>
            <w:webHidden/>
          </w:rPr>
          <w:fldChar w:fldCharType="end"/>
        </w:r>
      </w:hyperlink>
    </w:p>
    <w:p w14:paraId="1EF9F903" w14:textId="5CF84D91" w:rsidR="00201971" w:rsidRDefault="00000000">
      <w:pPr>
        <w:pStyle w:val="TOC2"/>
        <w:rPr>
          <w:rFonts w:asciiTheme="minorHAnsi" w:eastAsiaTheme="minorEastAsia" w:hAnsiTheme="minorHAnsi" w:cstheme="minorBidi"/>
          <w:sz w:val="22"/>
          <w:szCs w:val="22"/>
          <w:lang w:val="en-US" w:eastAsia="en-US"/>
        </w:rPr>
      </w:pPr>
      <w:hyperlink w:anchor="_Toc108455696" w:history="1">
        <w:r w:rsidR="00201971" w:rsidRPr="00E53105">
          <w:rPr>
            <w:rStyle w:val="Hyperlink"/>
          </w:rPr>
          <w:t>Timing</w:t>
        </w:r>
        <w:r w:rsidR="00201971">
          <w:rPr>
            <w:webHidden/>
          </w:rPr>
          <w:tab/>
        </w:r>
        <w:r w:rsidR="00201971">
          <w:rPr>
            <w:webHidden/>
          </w:rPr>
          <w:fldChar w:fldCharType="begin"/>
        </w:r>
        <w:r w:rsidR="00201971">
          <w:rPr>
            <w:webHidden/>
          </w:rPr>
          <w:instrText xml:space="preserve"> PAGEREF _Toc108455696 \h </w:instrText>
        </w:r>
        <w:r w:rsidR="00201971">
          <w:rPr>
            <w:webHidden/>
          </w:rPr>
        </w:r>
        <w:r w:rsidR="00201971">
          <w:rPr>
            <w:webHidden/>
          </w:rPr>
          <w:fldChar w:fldCharType="separate"/>
        </w:r>
        <w:r w:rsidR="00201971">
          <w:rPr>
            <w:webHidden/>
          </w:rPr>
          <w:t>90</w:t>
        </w:r>
        <w:r w:rsidR="00201971">
          <w:rPr>
            <w:webHidden/>
          </w:rPr>
          <w:fldChar w:fldCharType="end"/>
        </w:r>
      </w:hyperlink>
    </w:p>
    <w:p w14:paraId="76D29B30" w14:textId="02A6F339" w:rsidR="00201971" w:rsidRDefault="00000000">
      <w:pPr>
        <w:pStyle w:val="TOC2"/>
        <w:rPr>
          <w:rFonts w:asciiTheme="minorHAnsi" w:eastAsiaTheme="minorEastAsia" w:hAnsiTheme="minorHAnsi" w:cstheme="minorBidi"/>
          <w:sz w:val="22"/>
          <w:szCs w:val="22"/>
          <w:lang w:val="en-US" w:eastAsia="en-US"/>
        </w:rPr>
      </w:pPr>
      <w:hyperlink w:anchor="_Toc108455697" w:history="1">
        <w:r w:rsidR="00201971" w:rsidRPr="00E53105">
          <w:rPr>
            <w:rStyle w:val="Hyperlink"/>
          </w:rPr>
          <w:t>Velocity</w:t>
        </w:r>
        <w:r w:rsidR="00201971">
          <w:rPr>
            <w:webHidden/>
          </w:rPr>
          <w:tab/>
        </w:r>
        <w:r w:rsidR="00201971">
          <w:rPr>
            <w:webHidden/>
          </w:rPr>
          <w:fldChar w:fldCharType="begin"/>
        </w:r>
        <w:r w:rsidR="00201971">
          <w:rPr>
            <w:webHidden/>
          </w:rPr>
          <w:instrText xml:space="preserve"> PAGEREF _Toc108455697 \h </w:instrText>
        </w:r>
        <w:r w:rsidR="00201971">
          <w:rPr>
            <w:webHidden/>
          </w:rPr>
        </w:r>
        <w:r w:rsidR="00201971">
          <w:rPr>
            <w:webHidden/>
          </w:rPr>
          <w:fldChar w:fldCharType="separate"/>
        </w:r>
        <w:r w:rsidR="00201971">
          <w:rPr>
            <w:webHidden/>
          </w:rPr>
          <w:t>90</w:t>
        </w:r>
        <w:r w:rsidR="00201971">
          <w:rPr>
            <w:webHidden/>
          </w:rPr>
          <w:fldChar w:fldCharType="end"/>
        </w:r>
      </w:hyperlink>
    </w:p>
    <w:p w14:paraId="08987BFF" w14:textId="152378B1" w:rsidR="00201971" w:rsidRDefault="00000000">
      <w:pPr>
        <w:pStyle w:val="TOC2"/>
        <w:rPr>
          <w:rFonts w:asciiTheme="minorHAnsi" w:eastAsiaTheme="minorEastAsia" w:hAnsiTheme="minorHAnsi" w:cstheme="minorBidi"/>
          <w:sz w:val="22"/>
          <w:szCs w:val="22"/>
          <w:lang w:val="en-US" w:eastAsia="en-US"/>
        </w:rPr>
      </w:pPr>
      <w:hyperlink w:anchor="_Toc108455698" w:history="1">
        <w:r w:rsidR="00201971" w:rsidRPr="00E53105">
          <w:rPr>
            <w:rStyle w:val="Hyperlink"/>
          </w:rPr>
          <w:t>Pitch</w:t>
        </w:r>
        <w:r w:rsidR="00201971">
          <w:rPr>
            <w:webHidden/>
          </w:rPr>
          <w:tab/>
        </w:r>
        <w:r w:rsidR="00201971">
          <w:rPr>
            <w:webHidden/>
          </w:rPr>
          <w:fldChar w:fldCharType="begin"/>
        </w:r>
        <w:r w:rsidR="00201971">
          <w:rPr>
            <w:webHidden/>
          </w:rPr>
          <w:instrText xml:space="preserve"> PAGEREF _Toc108455698 \h </w:instrText>
        </w:r>
        <w:r w:rsidR="00201971">
          <w:rPr>
            <w:webHidden/>
          </w:rPr>
        </w:r>
        <w:r w:rsidR="00201971">
          <w:rPr>
            <w:webHidden/>
          </w:rPr>
          <w:fldChar w:fldCharType="separate"/>
        </w:r>
        <w:r w:rsidR="00201971">
          <w:rPr>
            <w:webHidden/>
          </w:rPr>
          <w:t>90</w:t>
        </w:r>
        <w:r w:rsidR="00201971">
          <w:rPr>
            <w:webHidden/>
          </w:rPr>
          <w:fldChar w:fldCharType="end"/>
        </w:r>
      </w:hyperlink>
    </w:p>
    <w:p w14:paraId="5CD9AD57" w14:textId="63E9D783" w:rsidR="00201971" w:rsidRDefault="00000000">
      <w:pPr>
        <w:pStyle w:val="TOC2"/>
        <w:rPr>
          <w:rFonts w:asciiTheme="minorHAnsi" w:eastAsiaTheme="minorEastAsia" w:hAnsiTheme="minorHAnsi" w:cstheme="minorBidi"/>
          <w:sz w:val="22"/>
          <w:szCs w:val="22"/>
          <w:lang w:val="en-US" w:eastAsia="en-US"/>
        </w:rPr>
      </w:pPr>
      <w:hyperlink w:anchor="_Toc108455699" w:history="1">
        <w:r w:rsidR="00201971" w:rsidRPr="00E53105">
          <w:rPr>
            <w:rStyle w:val="Hyperlink"/>
          </w:rPr>
          <w:t>Master section</w:t>
        </w:r>
        <w:r w:rsidR="00201971">
          <w:rPr>
            <w:webHidden/>
          </w:rPr>
          <w:tab/>
        </w:r>
        <w:r w:rsidR="00201971">
          <w:rPr>
            <w:webHidden/>
          </w:rPr>
          <w:fldChar w:fldCharType="begin"/>
        </w:r>
        <w:r w:rsidR="00201971">
          <w:rPr>
            <w:webHidden/>
          </w:rPr>
          <w:instrText xml:space="preserve"> PAGEREF _Toc108455699 \h </w:instrText>
        </w:r>
        <w:r w:rsidR="00201971">
          <w:rPr>
            <w:webHidden/>
          </w:rPr>
        </w:r>
        <w:r w:rsidR="00201971">
          <w:rPr>
            <w:webHidden/>
          </w:rPr>
          <w:fldChar w:fldCharType="separate"/>
        </w:r>
        <w:r w:rsidR="00201971">
          <w:rPr>
            <w:webHidden/>
          </w:rPr>
          <w:t>90</w:t>
        </w:r>
        <w:r w:rsidR="00201971">
          <w:rPr>
            <w:webHidden/>
          </w:rPr>
          <w:fldChar w:fldCharType="end"/>
        </w:r>
      </w:hyperlink>
    </w:p>
    <w:p w14:paraId="25DBDC4A" w14:textId="0B32F410" w:rsidR="00201971" w:rsidRDefault="00000000">
      <w:pPr>
        <w:pStyle w:val="TOC1"/>
        <w:rPr>
          <w:rFonts w:asciiTheme="minorHAnsi" w:eastAsiaTheme="minorEastAsia" w:hAnsiTheme="minorHAnsi" w:cstheme="minorBidi"/>
          <w:caps w:val="0"/>
          <w:sz w:val="22"/>
          <w:szCs w:val="22"/>
          <w:lang w:val="en-US" w:eastAsia="en-US"/>
        </w:rPr>
      </w:pPr>
      <w:hyperlink w:anchor="_Toc108455700" w:history="1">
        <w:r w:rsidR="00201971" w:rsidRPr="00E53105">
          <w:rPr>
            <w:rStyle w:val="Hyperlink"/>
          </w:rPr>
          <w:t>Double-Tracking</w:t>
        </w:r>
        <w:r w:rsidR="00201971">
          <w:rPr>
            <w:webHidden/>
          </w:rPr>
          <w:tab/>
        </w:r>
        <w:r w:rsidR="00201971">
          <w:rPr>
            <w:webHidden/>
          </w:rPr>
          <w:fldChar w:fldCharType="begin"/>
        </w:r>
        <w:r w:rsidR="00201971">
          <w:rPr>
            <w:webHidden/>
          </w:rPr>
          <w:instrText xml:space="preserve"> PAGEREF _Toc108455700 \h </w:instrText>
        </w:r>
        <w:r w:rsidR="00201971">
          <w:rPr>
            <w:webHidden/>
          </w:rPr>
        </w:r>
        <w:r w:rsidR="00201971">
          <w:rPr>
            <w:webHidden/>
          </w:rPr>
          <w:fldChar w:fldCharType="separate"/>
        </w:r>
        <w:r w:rsidR="00201971">
          <w:rPr>
            <w:webHidden/>
          </w:rPr>
          <w:t>92</w:t>
        </w:r>
        <w:r w:rsidR="00201971">
          <w:rPr>
            <w:webHidden/>
          </w:rPr>
          <w:fldChar w:fldCharType="end"/>
        </w:r>
      </w:hyperlink>
    </w:p>
    <w:p w14:paraId="7E9EDC1E" w14:textId="10AAE26C" w:rsidR="00201971" w:rsidRDefault="00000000">
      <w:pPr>
        <w:pStyle w:val="TOC1"/>
        <w:rPr>
          <w:rFonts w:asciiTheme="minorHAnsi" w:eastAsiaTheme="minorEastAsia" w:hAnsiTheme="minorHAnsi" w:cstheme="minorBidi"/>
          <w:caps w:val="0"/>
          <w:sz w:val="22"/>
          <w:szCs w:val="22"/>
          <w:lang w:val="en-US" w:eastAsia="en-US"/>
        </w:rPr>
      </w:pPr>
      <w:hyperlink w:anchor="_Toc108455701" w:history="1">
        <w:r w:rsidR="00201971" w:rsidRPr="00E53105">
          <w:rPr>
            <w:rStyle w:val="Hyperlink"/>
          </w:rPr>
          <w:t>Importing/Exporting Global Settings</w:t>
        </w:r>
        <w:r w:rsidR="00201971">
          <w:rPr>
            <w:webHidden/>
          </w:rPr>
          <w:tab/>
        </w:r>
        <w:r w:rsidR="00201971">
          <w:rPr>
            <w:webHidden/>
          </w:rPr>
          <w:fldChar w:fldCharType="begin"/>
        </w:r>
        <w:r w:rsidR="00201971">
          <w:rPr>
            <w:webHidden/>
          </w:rPr>
          <w:instrText xml:space="preserve"> PAGEREF _Toc108455701 \h </w:instrText>
        </w:r>
        <w:r w:rsidR="00201971">
          <w:rPr>
            <w:webHidden/>
          </w:rPr>
        </w:r>
        <w:r w:rsidR="00201971">
          <w:rPr>
            <w:webHidden/>
          </w:rPr>
          <w:fldChar w:fldCharType="separate"/>
        </w:r>
        <w:r w:rsidR="00201971">
          <w:rPr>
            <w:webHidden/>
          </w:rPr>
          <w:t>94</w:t>
        </w:r>
        <w:r w:rsidR="00201971">
          <w:rPr>
            <w:webHidden/>
          </w:rPr>
          <w:fldChar w:fldCharType="end"/>
        </w:r>
      </w:hyperlink>
    </w:p>
    <w:p w14:paraId="2F6F77EA" w14:textId="208D5828" w:rsidR="00201971" w:rsidRDefault="00000000">
      <w:pPr>
        <w:pStyle w:val="TOC1"/>
        <w:rPr>
          <w:rFonts w:asciiTheme="minorHAnsi" w:eastAsiaTheme="minorEastAsia" w:hAnsiTheme="minorHAnsi" w:cstheme="minorBidi"/>
          <w:caps w:val="0"/>
          <w:sz w:val="22"/>
          <w:szCs w:val="22"/>
          <w:lang w:val="en-US" w:eastAsia="en-US"/>
        </w:rPr>
      </w:pPr>
      <w:hyperlink w:anchor="_Toc108455702" w:history="1">
        <w:r w:rsidR="00201971" w:rsidRPr="00E53105">
          <w:rPr>
            <w:rStyle w:val="Hyperlink"/>
          </w:rPr>
          <w:t xml:space="preserve">Appendix </w:t>
        </w:r>
        <w:r w:rsidR="00201971" w:rsidRPr="00E53105">
          <w:rPr>
            <w:rStyle w:val="Hyperlink"/>
            <w:lang w:val="en-US"/>
          </w:rPr>
          <w:t>A</w:t>
        </w:r>
        <w:r w:rsidR="00201971" w:rsidRPr="00E53105">
          <w:rPr>
            <w:rStyle w:val="Hyperlink"/>
          </w:rPr>
          <w:t>. Parameter Automation MIDI CC and VST Map</w:t>
        </w:r>
        <w:r w:rsidR="00201971">
          <w:rPr>
            <w:webHidden/>
          </w:rPr>
          <w:tab/>
        </w:r>
        <w:r w:rsidR="00201971">
          <w:rPr>
            <w:webHidden/>
          </w:rPr>
          <w:fldChar w:fldCharType="begin"/>
        </w:r>
        <w:r w:rsidR="00201971">
          <w:rPr>
            <w:webHidden/>
          </w:rPr>
          <w:instrText xml:space="preserve"> PAGEREF _Toc108455702 \h </w:instrText>
        </w:r>
        <w:r w:rsidR="00201971">
          <w:rPr>
            <w:webHidden/>
          </w:rPr>
        </w:r>
        <w:r w:rsidR="00201971">
          <w:rPr>
            <w:webHidden/>
          </w:rPr>
          <w:fldChar w:fldCharType="separate"/>
        </w:r>
        <w:r w:rsidR="00201971">
          <w:rPr>
            <w:webHidden/>
          </w:rPr>
          <w:t>95</w:t>
        </w:r>
        <w:r w:rsidR="00201971">
          <w:rPr>
            <w:webHidden/>
          </w:rPr>
          <w:fldChar w:fldCharType="end"/>
        </w:r>
      </w:hyperlink>
    </w:p>
    <w:p w14:paraId="62582027" w14:textId="503D7EE3" w:rsidR="00201971" w:rsidRDefault="00000000">
      <w:pPr>
        <w:pStyle w:val="TOC2"/>
        <w:rPr>
          <w:rFonts w:asciiTheme="minorHAnsi" w:eastAsiaTheme="minorEastAsia" w:hAnsiTheme="minorHAnsi" w:cstheme="minorBidi"/>
          <w:sz w:val="22"/>
          <w:szCs w:val="22"/>
          <w:lang w:val="en-US" w:eastAsia="en-US"/>
        </w:rPr>
      </w:pPr>
      <w:hyperlink w:anchor="_Toc108455703" w:history="1">
        <w:r w:rsidR="00201971" w:rsidRPr="00E53105">
          <w:rPr>
            <w:rStyle w:val="Hyperlink"/>
          </w:rPr>
          <w:t>MIDI CC Automation, value -&gt; parameter map</w:t>
        </w:r>
        <w:r w:rsidR="00201971">
          <w:rPr>
            <w:webHidden/>
          </w:rPr>
          <w:tab/>
        </w:r>
        <w:r w:rsidR="00201971">
          <w:rPr>
            <w:webHidden/>
          </w:rPr>
          <w:fldChar w:fldCharType="begin"/>
        </w:r>
        <w:r w:rsidR="00201971">
          <w:rPr>
            <w:webHidden/>
          </w:rPr>
          <w:instrText xml:space="preserve"> PAGEREF _Toc108455703 \h </w:instrText>
        </w:r>
        <w:r w:rsidR="00201971">
          <w:rPr>
            <w:webHidden/>
          </w:rPr>
        </w:r>
        <w:r w:rsidR="00201971">
          <w:rPr>
            <w:webHidden/>
          </w:rPr>
          <w:fldChar w:fldCharType="separate"/>
        </w:r>
        <w:r w:rsidR="00201971">
          <w:rPr>
            <w:webHidden/>
          </w:rPr>
          <w:t>98</w:t>
        </w:r>
        <w:r w:rsidR="00201971">
          <w:rPr>
            <w:webHidden/>
          </w:rPr>
          <w:fldChar w:fldCharType="end"/>
        </w:r>
      </w:hyperlink>
    </w:p>
    <w:p w14:paraId="69D65155" w14:textId="4A88DCD9" w:rsidR="00201971" w:rsidRDefault="00000000">
      <w:pPr>
        <w:pStyle w:val="TOC1"/>
        <w:rPr>
          <w:rFonts w:asciiTheme="minorHAnsi" w:eastAsiaTheme="minorEastAsia" w:hAnsiTheme="minorHAnsi" w:cstheme="minorBidi"/>
          <w:caps w:val="0"/>
          <w:sz w:val="22"/>
          <w:szCs w:val="22"/>
          <w:lang w:val="en-US" w:eastAsia="en-US"/>
        </w:rPr>
      </w:pPr>
      <w:hyperlink w:anchor="_Toc108455704" w:history="1">
        <w:r w:rsidR="00201971" w:rsidRPr="00E53105">
          <w:rPr>
            <w:rStyle w:val="Hyperlink"/>
          </w:rPr>
          <w:t xml:space="preserve">Appendix </w:t>
        </w:r>
        <w:r w:rsidR="00201971" w:rsidRPr="00E53105">
          <w:rPr>
            <w:rStyle w:val="Hyperlink"/>
            <w:lang w:val="en-US"/>
          </w:rPr>
          <w:t>B</w:t>
        </w:r>
        <w:r w:rsidR="00201971" w:rsidRPr="00E53105">
          <w:rPr>
            <w:rStyle w:val="Hyperlink"/>
          </w:rPr>
          <w:t>. NRPN map</w:t>
        </w:r>
        <w:r w:rsidR="00201971">
          <w:rPr>
            <w:webHidden/>
          </w:rPr>
          <w:tab/>
        </w:r>
        <w:r w:rsidR="00201971">
          <w:rPr>
            <w:webHidden/>
          </w:rPr>
          <w:fldChar w:fldCharType="begin"/>
        </w:r>
        <w:r w:rsidR="00201971">
          <w:rPr>
            <w:webHidden/>
          </w:rPr>
          <w:instrText xml:space="preserve"> PAGEREF _Toc108455704 \h </w:instrText>
        </w:r>
        <w:r w:rsidR="00201971">
          <w:rPr>
            <w:webHidden/>
          </w:rPr>
        </w:r>
        <w:r w:rsidR="00201971">
          <w:rPr>
            <w:webHidden/>
          </w:rPr>
          <w:fldChar w:fldCharType="separate"/>
        </w:r>
        <w:r w:rsidR="00201971">
          <w:rPr>
            <w:webHidden/>
          </w:rPr>
          <w:t>101</w:t>
        </w:r>
        <w:r w:rsidR="00201971">
          <w:rPr>
            <w:webHidden/>
          </w:rPr>
          <w:fldChar w:fldCharType="end"/>
        </w:r>
      </w:hyperlink>
    </w:p>
    <w:p w14:paraId="5DFB0990" w14:textId="40BF994A" w:rsidR="00201971" w:rsidRDefault="00000000">
      <w:pPr>
        <w:pStyle w:val="TOC1"/>
        <w:rPr>
          <w:rFonts w:asciiTheme="minorHAnsi" w:eastAsiaTheme="minorEastAsia" w:hAnsiTheme="minorHAnsi" w:cstheme="minorBidi"/>
          <w:caps w:val="0"/>
          <w:sz w:val="22"/>
          <w:szCs w:val="22"/>
          <w:lang w:val="en-US" w:eastAsia="en-US"/>
        </w:rPr>
      </w:pPr>
      <w:hyperlink w:anchor="_Toc108455705" w:history="1">
        <w:r w:rsidR="00201971" w:rsidRPr="00E53105">
          <w:rPr>
            <w:rStyle w:val="Hyperlink"/>
          </w:rPr>
          <w:t>Contacting MusicLab</w:t>
        </w:r>
        <w:r w:rsidR="00201971">
          <w:rPr>
            <w:webHidden/>
          </w:rPr>
          <w:tab/>
        </w:r>
        <w:r w:rsidR="00201971">
          <w:rPr>
            <w:webHidden/>
          </w:rPr>
          <w:fldChar w:fldCharType="begin"/>
        </w:r>
        <w:r w:rsidR="00201971">
          <w:rPr>
            <w:webHidden/>
          </w:rPr>
          <w:instrText xml:space="preserve"> PAGEREF _Toc108455705 \h </w:instrText>
        </w:r>
        <w:r w:rsidR="00201971">
          <w:rPr>
            <w:webHidden/>
          </w:rPr>
        </w:r>
        <w:r w:rsidR="00201971">
          <w:rPr>
            <w:webHidden/>
          </w:rPr>
          <w:fldChar w:fldCharType="separate"/>
        </w:r>
        <w:r w:rsidR="00201971">
          <w:rPr>
            <w:webHidden/>
          </w:rPr>
          <w:t>105</w:t>
        </w:r>
        <w:r w:rsidR="00201971">
          <w:rPr>
            <w:webHidden/>
          </w:rPr>
          <w:fldChar w:fldCharType="end"/>
        </w:r>
      </w:hyperlink>
    </w:p>
    <w:p w14:paraId="7DDE6A59" w14:textId="02AAB16F" w:rsidR="006400EE" w:rsidRPr="008D38F7" w:rsidRDefault="00BF48E7">
      <w:pPr>
        <w:rPr>
          <w:rFonts w:asciiTheme="minorHAnsi" w:hAnsiTheme="minorHAnsi"/>
          <w:b/>
          <w:bCs/>
          <w:noProof/>
        </w:rPr>
      </w:pPr>
      <w:r w:rsidRPr="008D38F7">
        <w:fldChar w:fldCharType="end"/>
      </w:r>
    </w:p>
    <w:p w14:paraId="4508861C" w14:textId="77777777" w:rsidR="006400EE" w:rsidRPr="008D38F7" w:rsidRDefault="006400EE">
      <w:pPr>
        <w:spacing w:after="0" w:line="240" w:lineRule="auto"/>
        <w:rPr>
          <w:b/>
          <w:bCs/>
          <w:noProof/>
        </w:rPr>
      </w:pPr>
      <w:r w:rsidRPr="008D38F7">
        <w:rPr>
          <w:b/>
          <w:bCs/>
          <w:noProof/>
        </w:rPr>
        <w:br w:type="page"/>
      </w:r>
    </w:p>
    <w:p w14:paraId="1786633D" w14:textId="3EECEC6D" w:rsidR="00F72345" w:rsidRPr="008D38F7" w:rsidRDefault="00F72345" w:rsidP="006678BB">
      <w:pPr>
        <w:pStyle w:val="Heading1"/>
      </w:pPr>
      <w:bookmarkStart w:id="2" w:name="_Toc79224628"/>
      <w:bookmarkStart w:id="3" w:name="_Toc79224814"/>
      <w:bookmarkStart w:id="4" w:name="_Toc79224918"/>
      <w:bookmarkStart w:id="5" w:name="_Toc79226125"/>
      <w:bookmarkStart w:id="6" w:name="_Toc308106824"/>
      <w:bookmarkStart w:id="7" w:name="_Toc318380066"/>
      <w:bookmarkStart w:id="8" w:name="_Toc62840813"/>
      <w:bookmarkStart w:id="9" w:name="_Toc108455639"/>
      <w:bookmarkEnd w:id="0"/>
      <w:bookmarkEnd w:id="1"/>
      <w:r w:rsidRPr="008D38F7">
        <w:lastRenderedPageBreak/>
        <w:t>About the program</w:t>
      </w:r>
      <w:bookmarkEnd w:id="2"/>
      <w:bookmarkEnd w:id="3"/>
      <w:bookmarkEnd w:id="4"/>
      <w:bookmarkEnd w:id="5"/>
      <w:bookmarkEnd w:id="6"/>
      <w:bookmarkEnd w:id="7"/>
      <w:bookmarkEnd w:id="8"/>
      <w:bookmarkEnd w:id="9"/>
    </w:p>
    <w:p w14:paraId="1999E292" w14:textId="77777777" w:rsidR="00DD66DF" w:rsidRPr="008D38F7" w:rsidRDefault="00DD66DF" w:rsidP="00DD66DF">
      <w:pPr>
        <w:spacing w:after="240"/>
      </w:pPr>
      <w:r w:rsidRPr="008D38F7">
        <w:t>RealRick virtual instrument captures the unmistakable sound of a legendary Rickenbacker® electric guitar, which became permanently intertwined with the sound of The Beatles.</w:t>
      </w:r>
    </w:p>
    <w:p w14:paraId="3F95B27D" w14:textId="77777777" w:rsidR="00DD66DF" w:rsidRPr="008D38F7" w:rsidRDefault="00DD66DF" w:rsidP="00DD66DF">
      <w:pPr>
        <w:spacing w:after="240"/>
      </w:pPr>
      <w:r w:rsidRPr="008D38F7">
        <w:t xml:space="preserve">RealRick is a sample-based virtual instrument with an innovative approach to guitar sound modeling and guitar techniques emulated on a standard MIDI keyboard. </w:t>
      </w:r>
    </w:p>
    <w:p w14:paraId="6CED28C5" w14:textId="6F6C20D8" w:rsidR="00C321FB" w:rsidRPr="008D38F7" w:rsidRDefault="009A41E5" w:rsidP="00BE3FA0">
      <w:pPr>
        <w:jc w:val="center"/>
      </w:pPr>
      <w:r w:rsidRPr="008D38F7">
        <w:rPr>
          <w:noProof/>
        </w:rPr>
        <w:drawing>
          <wp:inline distT="0" distB="0" distL="0" distR="0" wp14:anchorId="2234F4DC" wp14:editId="2FE38A66">
            <wp:extent cx="6120130" cy="4674235"/>
            <wp:effectExtent l="0" t="0" r="0" b="0"/>
            <wp:docPr id="2737" name="Picture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7" name="Picture 2737"/>
                    <pic:cNvPicPr/>
                  </pic:nvPicPr>
                  <pic:blipFill>
                    <a:blip r:embed="rId10">
                      <a:extLst>
                        <a:ext uri="{28A0092B-C50C-407E-A947-70E740481C1C}">
                          <a14:useLocalDpi xmlns:a14="http://schemas.microsoft.com/office/drawing/2010/main" val="0"/>
                        </a:ext>
                      </a:extLst>
                    </a:blip>
                    <a:stretch>
                      <a:fillRect/>
                    </a:stretch>
                  </pic:blipFill>
                  <pic:spPr>
                    <a:xfrm>
                      <a:off x="0" y="0"/>
                      <a:ext cx="6120130" cy="4674235"/>
                    </a:xfrm>
                    <a:prstGeom prst="rect">
                      <a:avLst/>
                    </a:prstGeom>
                  </pic:spPr>
                </pic:pic>
              </a:graphicData>
            </a:graphic>
          </wp:inline>
        </w:drawing>
      </w:r>
    </w:p>
    <w:p w14:paraId="6141F2B8" w14:textId="77777777" w:rsidR="00C37570" w:rsidRPr="008D38F7" w:rsidRDefault="00E63262" w:rsidP="00C37570">
      <w:pPr>
        <w:spacing w:after="240"/>
      </w:pPr>
      <w:r w:rsidRPr="008D38F7">
        <w:t>RealRick</w:t>
      </w:r>
      <w:r w:rsidR="00C37570" w:rsidRPr="008D38F7">
        <w:t xml:space="preserve"> provides incredible playability based on the unique performance modes and easy-to-use keyboard layout as well as the advanced key/pedal/velocity switch system allowing a keyboardist to perform guitar parts with a whole new level of realistic expression.</w:t>
      </w:r>
    </w:p>
    <w:p w14:paraId="3A095F13" w14:textId="77777777" w:rsidR="00C37570" w:rsidRPr="008D38F7" w:rsidRDefault="00E63262" w:rsidP="00C37570">
      <w:pPr>
        <w:spacing w:after="240"/>
      </w:pPr>
      <w:r w:rsidRPr="008D38F7">
        <w:t>RealRick</w:t>
      </w:r>
      <w:r w:rsidR="00C37570" w:rsidRPr="008D38F7">
        <w:t xml:space="preserve"> covers practically all sounds, articulations, and techniques a professional guitarist can produce on his </w:t>
      </w:r>
      <w:r w:rsidR="00DD66DF" w:rsidRPr="008D38F7">
        <w:t>Rickenbacker®</w:t>
      </w:r>
      <w:r w:rsidR="00C37570" w:rsidRPr="008D38F7">
        <w:t xml:space="preserve">, </w:t>
      </w:r>
      <w:r w:rsidR="00C14F42" w:rsidRPr="008D38F7">
        <w:t>including mute</w:t>
      </w:r>
      <w:r w:rsidR="00C37570" w:rsidRPr="008D38F7">
        <w:t>, bridge mute, harmonics, pinch harmonics, unison bend, strumming, picking, chord choking, scraping, etc...</w:t>
      </w:r>
    </w:p>
    <w:p w14:paraId="14913AC4" w14:textId="3512B730" w:rsidR="00DD66DF" w:rsidRPr="008D38F7" w:rsidRDefault="00DD66DF" w:rsidP="00AD1431">
      <w:r w:rsidRPr="008D38F7">
        <w:t xml:space="preserve">24-bit 96kHz high quality dry samples recorded directly from pick-ups let you easily create any desired guitar sound using your </w:t>
      </w:r>
      <w:r w:rsidR="001825D9" w:rsidRPr="008D38F7">
        <w:t>favourite</w:t>
      </w:r>
      <w:r w:rsidRPr="008D38F7">
        <w:t xml:space="preserve"> amplifier simulator.</w:t>
      </w:r>
    </w:p>
    <w:p w14:paraId="22882308" w14:textId="77777777" w:rsidR="00214C27" w:rsidRPr="008D38F7" w:rsidRDefault="00214C27" w:rsidP="00AD1431">
      <w:r w:rsidRPr="008D38F7">
        <w:lastRenderedPageBreak/>
        <w:t xml:space="preserve">The true power of </w:t>
      </w:r>
      <w:r w:rsidR="00E63262" w:rsidRPr="008D38F7">
        <w:t>RealRick</w:t>
      </w:r>
      <w:r w:rsidRPr="008D38F7">
        <w:t xml:space="preserve"> lies in brand new technologies incorporated in this innovative guitar performance tool:</w:t>
      </w:r>
    </w:p>
    <w:p w14:paraId="5BB4BBBA" w14:textId="77777777" w:rsidR="00214C27" w:rsidRPr="008D38F7" w:rsidRDefault="00C14F42" w:rsidP="00A23C39">
      <w:pPr>
        <w:numPr>
          <w:ilvl w:val="0"/>
          <w:numId w:val="21"/>
        </w:numPr>
        <w:ind w:left="714" w:hanging="357"/>
      </w:pPr>
      <w:r w:rsidRPr="008D38F7">
        <w:t>M</w:t>
      </w:r>
      <w:r w:rsidR="00214C27" w:rsidRPr="008D38F7">
        <w:t>ulti-channel layering technology, incorporating a custom library of specially recorded samples taken from every fret of all 6 strings of a real guitar.</w:t>
      </w:r>
    </w:p>
    <w:p w14:paraId="3F92B5E6" w14:textId="77777777" w:rsidR="00BB0038" w:rsidRPr="008D38F7" w:rsidRDefault="00BB0038" w:rsidP="00A23C39">
      <w:pPr>
        <w:numPr>
          <w:ilvl w:val="0"/>
          <w:numId w:val="21"/>
        </w:numPr>
        <w:ind w:left="714" w:hanging="357"/>
      </w:pPr>
      <w:r w:rsidRPr="008D38F7">
        <w:t>Floating Fret Position technology, which imitates change of fret position of a guitarist's hand on the neck. This gives you the possibility of playing on up to 140 guitar frets using just 46 keys of a standard keyboard!</w:t>
      </w:r>
    </w:p>
    <w:p w14:paraId="7A58FE89" w14:textId="77777777" w:rsidR="00BB0038" w:rsidRPr="008D38F7" w:rsidRDefault="00BB0038" w:rsidP="00A23C39">
      <w:pPr>
        <w:numPr>
          <w:ilvl w:val="0"/>
          <w:numId w:val="21"/>
        </w:numPr>
        <w:spacing w:line="240" w:lineRule="auto"/>
      </w:pPr>
      <w:r w:rsidRPr="008D38F7">
        <w:t xml:space="preserve">Ready-to-use Double Tracking </w:t>
      </w:r>
      <w:r w:rsidR="00297737" w:rsidRPr="008D38F7">
        <w:t>configuration</w:t>
      </w:r>
      <w:r w:rsidRPr="008D38F7">
        <w:t xml:space="preserve"> with a single MIDI input.</w:t>
      </w:r>
    </w:p>
    <w:p w14:paraId="4329C0A2" w14:textId="77777777" w:rsidR="00C14F42" w:rsidRPr="008D38F7" w:rsidRDefault="00C14F42" w:rsidP="00A23C39">
      <w:pPr>
        <w:numPr>
          <w:ilvl w:val="0"/>
          <w:numId w:val="21"/>
        </w:numPr>
      </w:pPr>
      <w:r w:rsidRPr="008D38F7">
        <w:t>Our original Guitar Touch technology letting you easily imitate basic guitar techniques (strumming, plucking, sliding, bending, muting, etc..), using standard MIDI keyboard and MIDI controllers, such as Pitch Bender, Modulation Wheel, Sustain Pedal, Aftertouch.</w:t>
      </w:r>
    </w:p>
    <w:p w14:paraId="33CFF23A" w14:textId="77777777" w:rsidR="00BB0038" w:rsidRPr="008D38F7" w:rsidRDefault="00BB0038" w:rsidP="00A23C39">
      <w:pPr>
        <w:numPr>
          <w:ilvl w:val="0"/>
          <w:numId w:val="21"/>
        </w:numPr>
      </w:pPr>
      <w:r w:rsidRPr="008D38F7">
        <w:t xml:space="preserve">Advanced Humanize section </w:t>
      </w:r>
      <w:r w:rsidRPr="008D38F7">
        <w:rPr>
          <w:color w:val="333333"/>
          <w:shd w:val="clear" w:color="auto" w:fill="FFFFFF"/>
        </w:rPr>
        <w:t xml:space="preserve">allowing to easily add realism to the performance, both live and step-recorded in a MIDI track, or automatic. </w:t>
      </w:r>
    </w:p>
    <w:p w14:paraId="4B8C59B6" w14:textId="77777777" w:rsidR="00214C27" w:rsidRPr="008D38F7" w:rsidRDefault="00BB0038" w:rsidP="00A23C39">
      <w:pPr>
        <w:numPr>
          <w:ilvl w:val="0"/>
          <w:numId w:val="21"/>
        </w:numPr>
        <w:ind w:left="714" w:hanging="357"/>
      </w:pPr>
      <w:r w:rsidRPr="008D38F7">
        <w:t>Guitar Rhythm Pattern technology providing powerful Pattern Manager completed with huge MusicLab Guitar Pattern Library for easily creating guitar accompaniment tracks. All you have to do is to find the appropriate rhythm pattern(s) in the Pattern Manager tree view, copy it to the needed number of measures, start your sequencer and use MIDI keyboard to play chord changes, or alternatively add chords to a MIDI track via sequencer's editor.</w:t>
      </w:r>
    </w:p>
    <w:p w14:paraId="625A6F43" w14:textId="2B1E7A78" w:rsidR="00C14F42" w:rsidRPr="008D38F7" w:rsidRDefault="00C14F42" w:rsidP="00A23C39">
      <w:pPr>
        <w:numPr>
          <w:ilvl w:val="0"/>
          <w:numId w:val="21"/>
        </w:numPr>
        <w:spacing w:line="256" w:lineRule="auto"/>
      </w:pPr>
      <w:r w:rsidRPr="008D38F7">
        <w:t xml:space="preserve">Song Mode turning </w:t>
      </w:r>
      <w:r w:rsidR="001825D9">
        <w:t>RealRick 6</w:t>
      </w:r>
      <w:r w:rsidRPr="008D38F7">
        <w:t xml:space="preserve"> into a powerful and easy-to-use songwriting tool allowing you in no time create perfect guitar backing tracks for your songs. Simply insert chord symbols and rhythm patterns into the built-in Song Track - and your guitar part is ready!</w:t>
      </w:r>
    </w:p>
    <w:p w14:paraId="426B3681" w14:textId="77777777" w:rsidR="00214C27" w:rsidRPr="008D38F7" w:rsidRDefault="00214C27" w:rsidP="00214C27">
      <w:r w:rsidRPr="008D38F7">
        <w:t>These technologies allow to closely emulate live guitar sound and techniques, letting you perform guitar parts with a whole new level of realistic expression.</w:t>
      </w:r>
    </w:p>
    <w:p w14:paraId="2616D28C" w14:textId="685C3119" w:rsidR="00C14F42" w:rsidRPr="008D38F7" w:rsidRDefault="00C14F42" w:rsidP="00C14F42">
      <w:pPr>
        <w:pStyle w:val="Heading1"/>
      </w:pPr>
      <w:bookmarkStart w:id="10" w:name="_Toc529545864"/>
      <w:bookmarkStart w:id="11" w:name="_Toc20758376"/>
      <w:bookmarkStart w:id="12" w:name="_Toc20763221"/>
      <w:bookmarkStart w:id="13" w:name="_Toc62840814"/>
      <w:bookmarkStart w:id="14" w:name="_Toc108455640"/>
      <w:bookmarkStart w:id="15" w:name="_Hlk62915197"/>
      <w:r w:rsidRPr="008D38F7">
        <w:lastRenderedPageBreak/>
        <w:t xml:space="preserve">What’s new in </w:t>
      </w:r>
      <w:r w:rsidR="001825D9">
        <w:t>RealRick 6</w:t>
      </w:r>
      <w:bookmarkEnd w:id="10"/>
      <w:bookmarkEnd w:id="11"/>
      <w:bookmarkEnd w:id="12"/>
      <w:bookmarkEnd w:id="13"/>
      <w:bookmarkEnd w:id="14"/>
    </w:p>
    <w:bookmarkEnd w:id="15"/>
    <w:p w14:paraId="16B0828C" w14:textId="77777777" w:rsidR="001825D9" w:rsidRPr="002634FA" w:rsidRDefault="001825D9" w:rsidP="001825D9">
      <w:pPr>
        <w:pStyle w:val="Heading4"/>
        <w:rPr>
          <w:noProof/>
          <w:lang w:val="en-US"/>
        </w:rPr>
      </w:pPr>
      <w:r>
        <w:rPr>
          <w:noProof/>
        </w:rPr>
        <w:t>200+ new guitar sounds</w:t>
      </w:r>
    </w:p>
    <w:p w14:paraId="0C8D0509" w14:textId="77777777" w:rsidR="001825D9" w:rsidRDefault="001825D9" w:rsidP="001825D9">
      <w:pPr>
        <w:pStyle w:val="ListParagraph"/>
        <w:numPr>
          <w:ilvl w:val="0"/>
          <w:numId w:val="64"/>
        </w:numPr>
        <w:spacing w:after="0" w:line="240" w:lineRule="auto"/>
        <w:contextualSpacing w:val="0"/>
      </w:pPr>
      <w:r>
        <w:t>Over 200 carefully crafted new sounds, which will greatly improve your sonic library.</w:t>
      </w:r>
    </w:p>
    <w:p w14:paraId="1906EB63" w14:textId="77777777" w:rsidR="001825D9" w:rsidRDefault="001825D9" w:rsidP="001825D9">
      <w:pPr>
        <w:pStyle w:val="ListParagraph"/>
        <w:numPr>
          <w:ilvl w:val="0"/>
          <w:numId w:val="64"/>
        </w:numPr>
        <w:spacing w:after="0" w:line="240" w:lineRule="auto"/>
        <w:contextualSpacing w:val="0"/>
      </w:pPr>
      <w:r>
        <w:t xml:space="preserve">You can use amp simulator plug-ins right within our instruments plus save and recall factory and user presets without leaving our instrument window. </w:t>
      </w:r>
    </w:p>
    <w:p w14:paraId="3980E286" w14:textId="142BF936" w:rsidR="001825D9" w:rsidRDefault="001825D9" w:rsidP="001825D9">
      <w:pPr>
        <w:pStyle w:val="ListParagraph"/>
        <w:numPr>
          <w:ilvl w:val="0"/>
          <w:numId w:val="64"/>
        </w:numPr>
        <w:spacing w:after="0" w:line="240" w:lineRule="auto"/>
        <w:contextualSpacing w:val="0"/>
      </w:pPr>
      <w:r>
        <w:t>Backward compatible with previous versions of RealRick.</w:t>
      </w:r>
    </w:p>
    <w:p w14:paraId="207EF2F1" w14:textId="77777777" w:rsidR="001825D9" w:rsidRDefault="001825D9" w:rsidP="001825D9">
      <w:pPr>
        <w:pStyle w:val="ListParagraph"/>
        <w:numPr>
          <w:ilvl w:val="0"/>
          <w:numId w:val="64"/>
        </w:numPr>
        <w:spacing w:after="0" w:line="240" w:lineRule="auto"/>
        <w:contextualSpacing w:val="0"/>
      </w:pPr>
      <w:r>
        <w:t>Strumming engine authenticity improvements.</w:t>
      </w:r>
    </w:p>
    <w:p w14:paraId="413ACD3C" w14:textId="77777777" w:rsidR="001825D9" w:rsidRDefault="001825D9" w:rsidP="001825D9">
      <w:pPr>
        <w:pStyle w:val="ListParagraph"/>
        <w:numPr>
          <w:ilvl w:val="0"/>
          <w:numId w:val="64"/>
        </w:numPr>
        <w:spacing w:after="0" w:line="240" w:lineRule="auto"/>
        <w:contextualSpacing w:val="0"/>
      </w:pPr>
      <w:r>
        <w:t>DAW compatibility improvements.</w:t>
      </w:r>
    </w:p>
    <w:p w14:paraId="7E8C082E" w14:textId="77777777" w:rsidR="00C14F42" w:rsidRPr="008D38F7" w:rsidRDefault="00C14F42" w:rsidP="00214C27"/>
    <w:p w14:paraId="5D22BAA1" w14:textId="77777777" w:rsidR="00FC1B3D" w:rsidRPr="008D38F7" w:rsidRDefault="00FC1B3D" w:rsidP="00E375B0">
      <w:pPr>
        <w:pStyle w:val="Heading1"/>
      </w:pPr>
      <w:bookmarkStart w:id="16" w:name="_Toc126492822"/>
      <w:bookmarkStart w:id="17" w:name="_Toc308106825"/>
      <w:bookmarkStart w:id="18" w:name="_Toc318380067"/>
      <w:bookmarkStart w:id="19" w:name="_Toc62840818"/>
      <w:bookmarkStart w:id="20" w:name="_Toc108455641"/>
      <w:bookmarkStart w:id="21" w:name="_Toc79224629"/>
      <w:bookmarkStart w:id="22" w:name="_Toc79224815"/>
      <w:bookmarkStart w:id="23" w:name="_Toc79224919"/>
      <w:bookmarkStart w:id="24" w:name="_Toc79226126"/>
      <w:r w:rsidRPr="008D38F7">
        <w:lastRenderedPageBreak/>
        <w:t xml:space="preserve">Installing </w:t>
      </w:r>
      <w:r w:rsidR="00E63262" w:rsidRPr="008D38F7">
        <w:t>RealRick</w:t>
      </w:r>
      <w:bookmarkEnd w:id="16"/>
      <w:bookmarkEnd w:id="17"/>
      <w:bookmarkEnd w:id="18"/>
      <w:bookmarkEnd w:id="19"/>
      <w:bookmarkEnd w:id="20"/>
    </w:p>
    <w:p w14:paraId="185E9E50" w14:textId="77777777" w:rsidR="00FC1B3D" w:rsidRPr="008D38F7" w:rsidRDefault="00FC1B3D" w:rsidP="00E375B0">
      <w:pPr>
        <w:pStyle w:val="Heading2"/>
      </w:pPr>
      <w:bookmarkStart w:id="25" w:name="_Toc126492823"/>
      <w:bookmarkStart w:id="26" w:name="_Toc308106826"/>
      <w:bookmarkStart w:id="27" w:name="_Toc318380068"/>
      <w:bookmarkStart w:id="28" w:name="_Toc62840819"/>
      <w:bookmarkStart w:id="29" w:name="_Toc108455642"/>
      <w:r w:rsidRPr="008D38F7">
        <w:t xml:space="preserve">Installing </w:t>
      </w:r>
      <w:r w:rsidR="00E63262" w:rsidRPr="008D38F7">
        <w:t>RealRick</w:t>
      </w:r>
      <w:r w:rsidRPr="008D38F7">
        <w:t xml:space="preserve"> PC version</w:t>
      </w:r>
      <w:bookmarkEnd w:id="25"/>
      <w:bookmarkEnd w:id="26"/>
      <w:bookmarkEnd w:id="27"/>
      <w:bookmarkEnd w:id="28"/>
      <w:bookmarkEnd w:id="29"/>
    </w:p>
    <w:p w14:paraId="00EC2527" w14:textId="77777777" w:rsidR="00FC1B3D" w:rsidRPr="008D38F7" w:rsidRDefault="00C86A5A" w:rsidP="00C936A3">
      <w:r w:rsidRPr="008D38F7">
        <w:t xml:space="preserve">Double-click </w:t>
      </w:r>
      <w:r w:rsidR="00E63262" w:rsidRPr="008D38F7">
        <w:t>RealRick</w:t>
      </w:r>
      <w:r w:rsidRPr="008D38F7">
        <w:t xml:space="preserve"> Installer</w:t>
      </w:r>
      <w:r w:rsidR="00FC1B3D" w:rsidRPr="008D38F7">
        <w:t xml:space="preserve"> file and follow the on-screen instructions.</w:t>
      </w:r>
    </w:p>
    <w:p w14:paraId="7E5A0495" w14:textId="77777777" w:rsidR="00102DB9" w:rsidRPr="008D38F7" w:rsidRDefault="00FC1B3D" w:rsidP="00C936A3">
      <w:r w:rsidRPr="008D38F7">
        <w:t>In case your VST</w:t>
      </w:r>
      <w:r w:rsidR="006251F1" w:rsidRPr="008D38F7">
        <w:t>/VST3</w:t>
      </w:r>
      <w:r w:rsidR="0051334A" w:rsidRPr="008D38F7">
        <w:t xml:space="preserve"> </w:t>
      </w:r>
      <w:r w:rsidRPr="008D38F7">
        <w:t xml:space="preserve">plugins folder is not registered correctly </w:t>
      </w:r>
      <w:r w:rsidR="00E63262" w:rsidRPr="008D38F7">
        <w:t>RealRick</w:t>
      </w:r>
      <w:r w:rsidRPr="008D38F7">
        <w:t xml:space="preserve"> installer will not automatically install </w:t>
      </w:r>
      <w:r w:rsidR="00E63262" w:rsidRPr="008D38F7">
        <w:t>RealRick</w:t>
      </w:r>
      <w:r w:rsidR="006251F1" w:rsidRPr="008D38F7">
        <w:t xml:space="preserve">.dll’s </w:t>
      </w:r>
      <w:r w:rsidR="00DE781A" w:rsidRPr="008D38F7">
        <w:t>in the correct folder</w:t>
      </w:r>
      <w:r w:rsidRPr="008D38F7">
        <w:t xml:space="preserve">. </w:t>
      </w:r>
      <w:r w:rsidR="00C14F42" w:rsidRPr="008D38F7">
        <w:t>So,</w:t>
      </w:r>
      <w:r w:rsidRPr="008D38F7">
        <w:t xml:space="preserve"> to let your VST host ‘find’ </w:t>
      </w:r>
      <w:r w:rsidR="00E63262" w:rsidRPr="008D38F7">
        <w:t>RealRick</w:t>
      </w:r>
      <w:r w:rsidRPr="008D38F7">
        <w:t xml:space="preserve"> you have to manually copy </w:t>
      </w:r>
      <w:r w:rsidR="00E63262" w:rsidRPr="008D38F7">
        <w:t>RealRick</w:t>
      </w:r>
      <w:r w:rsidRPr="008D38F7">
        <w:t>.dll</w:t>
      </w:r>
      <w:r w:rsidR="006251F1" w:rsidRPr="008D38F7">
        <w:t xml:space="preserve">, </w:t>
      </w:r>
      <w:r w:rsidR="00E63262" w:rsidRPr="008D38F7">
        <w:t>RealRick</w:t>
      </w:r>
      <w:r w:rsidR="006251F1" w:rsidRPr="008D38F7">
        <w:t xml:space="preserve"> (2 mono).dll, </w:t>
      </w:r>
      <w:r w:rsidR="00E63262" w:rsidRPr="008D38F7">
        <w:t>RealRick</w:t>
      </w:r>
      <w:r w:rsidR="006251F1" w:rsidRPr="008D38F7">
        <w:t xml:space="preserve"> (2 stereo).dll, and </w:t>
      </w:r>
      <w:r w:rsidR="00E63262" w:rsidRPr="008D38F7">
        <w:t>RealRick</w:t>
      </w:r>
      <w:r w:rsidR="006251F1" w:rsidRPr="008D38F7">
        <w:t>.</w:t>
      </w:r>
      <w:r w:rsidR="00D140F4" w:rsidRPr="008D38F7">
        <w:t>vst</w:t>
      </w:r>
      <w:r w:rsidR="006251F1" w:rsidRPr="008D38F7">
        <w:t>3</w:t>
      </w:r>
      <w:r w:rsidRPr="008D38F7">
        <w:t xml:space="preserve"> </w:t>
      </w:r>
      <w:r w:rsidR="00D140F4" w:rsidRPr="008D38F7">
        <w:t xml:space="preserve">files </w:t>
      </w:r>
      <w:r w:rsidRPr="008D38F7">
        <w:t xml:space="preserve">from </w:t>
      </w:r>
      <w:r w:rsidR="00E63262" w:rsidRPr="008D38F7">
        <w:t>RealRick</w:t>
      </w:r>
      <w:r w:rsidRPr="008D38F7">
        <w:t xml:space="preserve"> installation folder to your VSTplugins</w:t>
      </w:r>
      <w:r w:rsidR="006251F1" w:rsidRPr="008D38F7">
        <w:t>/VST3</w:t>
      </w:r>
      <w:r w:rsidRPr="008D38F7">
        <w:t xml:space="preserve"> directory.</w:t>
      </w:r>
      <w:r w:rsidR="00102DB9" w:rsidRPr="008D38F7">
        <w:t xml:space="preserve"> </w:t>
      </w:r>
    </w:p>
    <w:p w14:paraId="5E6EC9E8" w14:textId="77777777" w:rsidR="00102DB9" w:rsidRPr="008D38F7" w:rsidRDefault="00102DB9" w:rsidP="00C936A3">
      <w:r w:rsidRPr="008D38F7">
        <w:t xml:space="preserve">If your Windows is 64bit, please note of installation folders: </w:t>
      </w:r>
    </w:p>
    <w:p w14:paraId="5B449F5F" w14:textId="214463F1" w:rsidR="008D7016" w:rsidRPr="008D38F7" w:rsidRDefault="00102DB9" w:rsidP="00102DB9">
      <w:r w:rsidRPr="008D38F7">
        <w:t xml:space="preserve">32bit: </w:t>
      </w:r>
      <w:r w:rsidRPr="008D38F7">
        <w:rPr>
          <w:i/>
        </w:rPr>
        <w:t>C:\Program Files (X86)\MusicLab\</w:t>
      </w:r>
      <w:r w:rsidR="001825D9">
        <w:rPr>
          <w:i/>
        </w:rPr>
        <w:t>RealRick 6</w:t>
      </w:r>
    </w:p>
    <w:p w14:paraId="72A2F466" w14:textId="36A3832B" w:rsidR="00102DB9" w:rsidRPr="008D38F7" w:rsidRDefault="00102DB9" w:rsidP="00102DB9">
      <w:r w:rsidRPr="008D38F7">
        <w:t xml:space="preserve">64bit: </w:t>
      </w:r>
      <w:r w:rsidRPr="008D38F7">
        <w:rPr>
          <w:i/>
        </w:rPr>
        <w:t>C:\Program Files\MusicLab\</w:t>
      </w:r>
      <w:r w:rsidR="001825D9">
        <w:rPr>
          <w:i/>
        </w:rPr>
        <w:t>RealRick 6</w:t>
      </w:r>
    </w:p>
    <w:p w14:paraId="7086D4AE" w14:textId="77777777" w:rsidR="004E1F0F" w:rsidRPr="008D38F7" w:rsidRDefault="004E1F0F" w:rsidP="00E375B0">
      <w:pPr>
        <w:pStyle w:val="Heading2"/>
        <w:rPr>
          <w:color w:val="FF0000"/>
          <w:sz w:val="26"/>
        </w:rPr>
      </w:pPr>
      <w:bookmarkStart w:id="30" w:name="_Toc126642976"/>
      <w:bookmarkStart w:id="31" w:name="_Toc308106827"/>
      <w:bookmarkStart w:id="32" w:name="_Toc318380069"/>
      <w:bookmarkStart w:id="33" w:name="_Toc62840820"/>
      <w:bookmarkStart w:id="34" w:name="_Toc108455643"/>
      <w:r w:rsidRPr="008D38F7">
        <w:t xml:space="preserve">Installing </w:t>
      </w:r>
      <w:r w:rsidR="00E63262" w:rsidRPr="008D38F7">
        <w:t>RealRick</w:t>
      </w:r>
      <w:r w:rsidRPr="008D38F7">
        <w:t xml:space="preserve"> Mac version</w:t>
      </w:r>
      <w:bookmarkEnd w:id="30"/>
      <w:bookmarkEnd w:id="31"/>
      <w:bookmarkEnd w:id="32"/>
      <w:bookmarkEnd w:id="33"/>
      <w:bookmarkEnd w:id="34"/>
    </w:p>
    <w:p w14:paraId="7F99F923" w14:textId="77777777" w:rsidR="004E1F0F" w:rsidRPr="008D38F7" w:rsidRDefault="00C86A5A" w:rsidP="004E1F0F">
      <w:pPr>
        <w:spacing w:before="120"/>
      </w:pPr>
      <w:r w:rsidRPr="008D38F7">
        <w:t xml:space="preserve">Double-click </w:t>
      </w:r>
      <w:r w:rsidR="00E63262" w:rsidRPr="008D38F7">
        <w:t>RealRick</w:t>
      </w:r>
      <w:r w:rsidRPr="008D38F7">
        <w:t xml:space="preserve"> Installer</w:t>
      </w:r>
      <w:r w:rsidR="004E1F0F" w:rsidRPr="008D38F7">
        <w:t xml:space="preserve"> icon and follow the on-screen instructions.</w:t>
      </w:r>
    </w:p>
    <w:p w14:paraId="7F18B4D7" w14:textId="77777777" w:rsidR="007746EE" w:rsidRPr="008D38F7" w:rsidRDefault="007746EE" w:rsidP="007746EE">
      <w:pPr>
        <w:jc w:val="center"/>
      </w:pPr>
      <w:bookmarkStart w:id="35" w:name="_Toc308106828"/>
    </w:p>
    <w:p w14:paraId="288FCBC7" w14:textId="2A656312" w:rsidR="001825D9" w:rsidRPr="00CF2529" w:rsidRDefault="001825D9" w:rsidP="001825D9">
      <w:pPr>
        <w:pStyle w:val="Heading1"/>
      </w:pPr>
      <w:bookmarkStart w:id="36" w:name="_Toc108455001"/>
      <w:bookmarkStart w:id="37" w:name="_Toc108455644"/>
      <w:bookmarkEnd w:id="21"/>
      <w:bookmarkEnd w:id="22"/>
      <w:bookmarkEnd w:id="23"/>
      <w:bookmarkEnd w:id="24"/>
      <w:bookmarkEnd w:id="35"/>
      <w:r w:rsidRPr="00CF2529">
        <w:lastRenderedPageBreak/>
        <w:t xml:space="preserve">Launching </w:t>
      </w:r>
      <w:r>
        <w:t>RealRICK</w:t>
      </w:r>
      <w:bookmarkEnd w:id="36"/>
      <w:bookmarkEnd w:id="37"/>
    </w:p>
    <w:p w14:paraId="0330BF1C" w14:textId="77777777" w:rsidR="00F72345" w:rsidRPr="008D38F7" w:rsidRDefault="00F72345" w:rsidP="00934525">
      <w:pPr>
        <w:rPr>
          <w:sz w:val="26"/>
        </w:rPr>
      </w:pPr>
      <w:r w:rsidRPr="008D38F7">
        <w:t xml:space="preserve">Launching </w:t>
      </w:r>
      <w:r w:rsidR="00E63262" w:rsidRPr="008D38F7">
        <w:t>RealRick</w:t>
      </w:r>
      <w:r w:rsidRPr="008D38F7">
        <w:t xml:space="preserve"> as a VST</w:t>
      </w:r>
      <w:r w:rsidR="00102DB9" w:rsidRPr="008D38F7">
        <w:t>/AU</w:t>
      </w:r>
      <w:r w:rsidRPr="008D38F7">
        <w:t xml:space="preserve"> instrument:</w:t>
      </w:r>
    </w:p>
    <w:p w14:paraId="0020450E" w14:textId="77777777" w:rsidR="00F72345" w:rsidRPr="008D38F7" w:rsidRDefault="00F72345" w:rsidP="0018732E">
      <w:pPr>
        <w:numPr>
          <w:ilvl w:val="0"/>
          <w:numId w:val="8"/>
        </w:numPr>
        <w:spacing w:before="120"/>
        <w:ind w:left="714" w:hanging="357"/>
      </w:pPr>
      <w:r w:rsidRPr="008D38F7">
        <w:t xml:space="preserve">Open </w:t>
      </w:r>
      <w:r w:rsidR="00102DB9" w:rsidRPr="008D38F7">
        <w:t>your DAW (host application).</w:t>
      </w:r>
    </w:p>
    <w:p w14:paraId="7105E02F" w14:textId="77777777" w:rsidR="00102DB9" w:rsidRPr="008D38F7" w:rsidRDefault="00102DB9" w:rsidP="0018732E">
      <w:pPr>
        <w:numPr>
          <w:ilvl w:val="0"/>
          <w:numId w:val="8"/>
        </w:numPr>
        <w:spacing w:before="120"/>
        <w:ind w:left="714" w:hanging="357"/>
      </w:pPr>
      <w:r w:rsidRPr="008D38F7">
        <w:t>Create Software Instrument track.</w:t>
      </w:r>
    </w:p>
    <w:p w14:paraId="09766176" w14:textId="77777777" w:rsidR="00F72345" w:rsidRPr="008D38F7" w:rsidRDefault="00102DB9" w:rsidP="0018732E">
      <w:pPr>
        <w:numPr>
          <w:ilvl w:val="0"/>
          <w:numId w:val="8"/>
        </w:numPr>
        <w:spacing w:before="120"/>
        <w:ind w:left="714" w:hanging="357"/>
      </w:pPr>
      <w:r w:rsidRPr="008D38F7">
        <w:t>Add</w:t>
      </w:r>
      <w:r w:rsidR="00F72345" w:rsidRPr="008D38F7">
        <w:t xml:space="preserve"> </w:t>
      </w:r>
      <w:r w:rsidR="00E63262" w:rsidRPr="008D38F7">
        <w:t>RealRick</w:t>
      </w:r>
      <w:r w:rsidR="00DC12C6" w:rsidRPr="008D38F7">
        <w:t xml:space="preserve"> </w:t>
      </w:r>
      <w:r w:rsidRPr="008D38F7">
        <w:t>to the track</w:t>
      </w:r>
      <w:r w:rsidR="005A6647" w:rsidRPr="008D38F7">
        <w:t>.</w:t>
      </w:r>
    </w:p>
    <w:p w14:paraId="1D858EDC" w14:textId="77777777" w:rsidR="00F72345" w:rsidRPr="008D38F7" w:rsidRDefault="00F72345" w:rsidP="0018732E">
      <w:pPr>
        <w:numPr>
          <w:ilvl w:val="0"/>
          <w:numId w:val="8"/>
        </w:numPr>
        <w:spacing w:before="120"/>
        <w:ind w:left="714" w:hanging="357"/>
      </w:pPr>
      <w:r w:rsidRPr="008D38F7">
        <w:t xml:space="preserve">Open the </w:t>
      </w:r>
      <w:r w:rsidR="00E63262" w:rsidRPr="008D38F7">
        <w:t>RealRick</w:t>
      </w:r>
      <w:r w:rsidRPr="008D38F7">
        <w:t xml:space="preserve"> window by </w:t>
      </w:r>
      <w:r w:rsidR="00102DB9" w:rsidRPr="008D38F7">
        <w:t>double-</w:t>
      </w:r>
      <w:r w:rsidRPr="008D38F7">
        <w:t xml:space="preserve">clicking the </w:t>
      </w:r>
      <w:r w:rsidR="00E63262" w:rsidRPr="008D38F7">
        <w:t>RealRick</w:t>
      </w:r>
      <w:r w:rsidR="00102DB9" w:rsidRPr="008D38F7">
        <w:t xml:space="preserve"> button/icon</w:t>
      </w:r>
      <w:r w:rsidRPr="008D38F7">
        <w:t>.</w:t>
      </w:r>
    </w:p>
    <w:p w14:paraId="27C66118" w14:textId="77777777" w:rsidR="003943B5" w:rsidRPr="008D38F7" w:rsidRDefault="003943B5" w:rsidP="003943B5">
      <w:pPr>
        <w:numPr>
          <w:ilvl w:val="0"/>
          <w:numId w:val="8"/>
        </w:numPr>
        <w:spacing w:before="120" w:after="0" w:line="240" w:lineRule="auto"/>
        <w:ind w:left="714" w:hanging="357"/>
      </w:pPr>
      <w:r w:rsidRPr="008D38F7">
        <w:t xml:space="preserve">Launching </w:t>
      </w:r>
      <w:r w:rsidR="00E63262" w:rsidRPr="008D38F7">
        <w:t>RealRick</w:t>
      </w:r>
      <w:r w:rsidRPr="008D38F7">
        <w:t xml:space="preserve"> multi output version:</w:t>
      </w:r>
      <w:r w:rsidRPr="008D38F7">
        <w:br/>
        <w:t xml:space="preserve">One of the most powerful </w:t>
      </w:r>
      <w:r w:rsidR="00E63262" w:rsidRPr="008D38F7">
        <w:t>RealRick</w:t>
      </w:r>
      <w:r w:rsidRPr="008D38F7">
        <w:t xml:space="preserve"> features is the ability to simulate ‘double-tracked’ guitar part. To use this </w:t>
      </w:r>
      <w:r w:rsidR="002F22B7" w:rsidRPr="008D38F7">
        <w:t>feature,</w:t>
      </w:r>
      <w:r w:rsidRPr="008D38F7">
        <w:t xml:space="preserve"> you must run </w:t>
      </w:r>
      <w:r w:rsidR="00E63262" w:rsidRPr="008D38F7">
        <w:t>RealRick</w:t>
      </w:r>
      <w:r w:rsidRPr="008D38F7">
        <w:t xml:space="preserve"> </w:t>
      </w:r>
      <w:r w:rsidR="00584E67" w:rsidRPr="008D38F7">
        <w:t>two</w:t>
      </w:r>
      <w:r w:rsidRPr="008D38F7">
        <w:t xml:space="preserve"> output version, </w:t>
      </w:r>
      <w:r w:rsidR="00E63262" w:rsidRPr="008D38F7">
        <w:t>RealRick</w:t>
      </w:r>
      <w:r w:rsidRPr="008D38F7">
        <w:t xml:space="preserve"> (</w:t>
      </w:r>
      <w:r w:rsidR="005053BF" w:rsidRPr="008D38F7">
        <w:t>2</w:t>
      </w:r>
      <w:r w:rsidRPr="008D38F7">
        <w:t xml:space="preserve"> mono) or </w:t>
      </w:r>
      <w:r w:rsidR="00E63262" w:rsidRPr="008D38F7">
        <w:t>RealRick</w:t>
      </w:r>
      <w:r w:rsidRPr="008D38F7">
        <w:t xml:space="preserve"> (</w:t>
      </w:r>
      <w:r w:rsidR="005053BF" w:rsidRPr="008D38F7">
        <w:t>2</w:t>
      </w:r>
      <w:r w:rsidRPr="008D38F7">
        <w:t xml:space="preserve"> stereo), depending on mono or stereo amps/FXs you are going to use. These plugins provide </w:t>
      </w:r>
      <w:r w:rsidR="005053BF" w:rsidRPr="008D38F7">
        <w:t>2</w:t>
      </w:r>
      <w:r w:rsidRPr="008D38F7">
        <w:t xml:space="preserve"> outs in your DAW’s mixer. In </w:t>
      </w:r>
      <w:r w:rsidR="00F34789" w:rsidRPr="008D38F7">
        <w:t>the</w:t>
      </w:r>
      <w:r w:rsidRPr="008D38F7">
        <w:t xml:space="preserve"> DAW’s mixer pan each output </w:t>
      </w:r>
      <w:r w:rsidR="005053BF" w:rsidRPr="008D38F7">
        <w:t>hard left and hard right</w:t>
      </w:r>
      <w:r w:rsidRPr="008D38F7">
        <w:t>, then add the amps/FXs of your choice on each channel.</w:t>
      </w:r>
    </w:p>
    <w:p w14:paraId="0087A107" w14:textId="77777777" w:rsidR="00F72345" w:rsidRPr="008D38F7" w:rsidRDefault="00F72345" w:rsidP="003943B5">
      <w:pPr>
        <w:numPr>
          <w:ilvl w:val="0"/>
          <w:numId w:val="8"/>
        </w:numPr>
        <w:spacing w:before="120" w:after="0" w:line="240" w:lineRule="auto"/>
        <w:ind w:left="714" w:hanging="357"/>
      </w:pPr>
      <w:r w:rsidRPr="008D38F7">
        <w:t xml:space="preserve">Launching </w:t>
      </w:r>
      <w:r w:rsidR="00E63262" w:rsidRPr="008D38F7">
        <w:t>RealRick</w:t>
      </w:r>
      <w:r w:rsidRPr="008D38F7">
        <w:t xml:space="preserve"> as a standalone version:</w:t>
      </w:r>
    </w:p>
    <w:p w14:paraId="6E392BB5" w14:textId="4814CD24" w:rsidR="00C06BBD" w:rsidRPr="008D38F7" w:rsidRDefault="003943B5" w:rsidP="00FC1B3D">
      <w:pPr>
        <w:ind w:left="360"/>
      </w:pPr>
      <w:r w:rsidRPr="008D38F7">
        <w:rPr>
          <w:b/>
        </w:rPr>
        <w:t>PC:</w:t>
      </w:r>
      <w:r w:rsidRPr="008D38F7">
        <w:t xml:space="preserve"> </w:t>
      </w:r>
      <w:r w:rsidR="00CD7329" w:rsidRPr="008D38F7">
        <w:t xml:space="preserve">In </w:t>
      </w:r>
      <w:r w:rsidR="00F72345" w:rsidRPr="008D38F7">
        <w:t xml:space="preserve">Start Menu go to </w:t>
      </w:r>
      <w:r w:rsidR="00992390" w:rsidRPr="008D38F7">
        <w:rPr>
          <w:i/>
        </w:rPr>
        <w:t xml:space="preserve">Programs/MusicLab </w:t>
      </w:r>
      <w:r w:rsidR="001825D9">
        <w:rPr>
          <w:i/>
        </w:rPr>
        <w:t>RealRick 6</w:t>
      </w:r>
      <w:r w:rsidR="00992390" w:rsidRPr="008D38F7">
        <w:t xml:space="preserve"> </w:t>
      </w:r>
      <w:r w:rsidR="002D1EFE" w:rsidRPr="008D38F7">
        <w:t xml:space="preserve">folder and </w:t>
      </w:r>
      <w:r w:rsidR="00A31E84" w:rsidRPr="008D38F7">
        <w:t>click the</w:t>
      </w:r>
      <w:r w:rsidR="002D1EFE" w:rsidRPr="008D38F7">
        <w:t xml:space="preserve"> </w:t>
      </w:r>
      <w:r w:rsidR="00E63262" w:rsidRPr="008D38F7">
        <w:t>RealRick</w:t>
      </w:r>
      <w:r w:rsidR="002D1EFE" w:rsidRPr="008D38F7">
        <w:t xml:space="preserve"> icon.</w:t>
      </w:r>
      <w:bookmarkStart w:id="38" w:name="_Toc79224630"/>
      <w:bookmarkStart w:id="39" w:name="_Toc79224816"/>
      <w:bookmarkStart w:id="40" w:name="_Toc79224920"/>
      <w:bookmarkStart w:id="41" w:name="_Toc79226127"/>
    </w:p>
    <w:p w14:paraId="224EB85E" w14:textId="660A8061" w:rsidR="005E610E" w:rsidRPr="008D38F7" w:rsidRDefault="003943B5" w:rsidP="00C936A3">
      <w:pPr>
        <w:ind w:left="360"/>
      </w:pPr>
      <w:r w:rsidRPr="008D38F7">
        <w:rPr>
          <w:b/>
        </w:rPr>
        <w:t>MAC:</w:t>
      </w:r>
      <w:r w:rsidRPr="008D38F7">
        <w:t xml:space="preserve"> </w:t>
      </w:r>
      <w:r w:rsidR="00A31E84" w:rsidRPr="008D38F7">
        <w:t xml:space="preserve">Run </w:t>
      </w:r>
      <w:r w:rsidR="00A31E84" w:rsidRPr="008D38F7">
        <w:rPr>
          <w:i/>
        </w:rPr>
        <w:t>HD/Applications/</w:t>
      </w:r>
      <w:r w:rsidR="001825D9">
        <w:rPr>
          <w:i/>
        </w:rPr>
        <w:t>RealRick</w:t>
      </w:r>
      <w:bookmarkEnd w:id="38"/>
      <w:bookmarkEnd w:id="39"/>
      <w:bookmarkEnd w:id="40"/>
      <w:bookmarkEnd w:id="41"/>
    </w:p>
    <w:p w14:paraId="696BB22C" w14:textId="77777777" w:rsidR="001825D9" w:rsidRPr="008D38F7" w:rsidRDefault="001825D9" w:rsidP="001825D9">
      <w:pPr>
        <w:pStyle w:val="Heading2"/>
      </w:pPr>
      <w:bookmarkStart w:id="42" w:name="_Toc318380070"/>
      <w:bookmarkStart w:id="43" w:name="_Toc62840821"/>
      <w:bookmarkStart w:id="44" w:name="_Toc108455645"/>
      <w:r w:rsidRPr="008D38F7">
        <w:t>Managing Sound Bank</w:t>
      </w:r>
      <w:bookmarkEnd w:id="42"/>
      <w:bookmarkEnd w:id="43"/>
      <w:bookmarkEnd w:id="44"/>
    </w:p>
    <w:p w14:paraId="639F2441" w14:textId="77777777" w:rsidR="001825D9" w:rsidRPr="008D38F7" w:rsidRDefault="001825D9" w:rsidP="001825D9">
      <w:pPr>
        <w:spacing w:before="120"/>
      </w:pPr>
      <w:r w:rsidRPr="008D38F7">
        <w:t xml:space="preserve">Note, the default 44-48 kHz sound bank will be installed. </w:t>
      </w:r>
    </w:p>
    <w:p w14:paraId="6B3EAE99" w14:textId="77777777" w:rsidR="001825D9" w:rsidRPr="008D38F7" w:rsidRDefault="001825D9" w:rsidP="001825D9">
      <w:pPr>
        <w:spacing w:before="120"/>
      </w:pPr>
      <w:r w:rsidRPr="008D38F7">
        <w:t xml:space="preserve">If you change sample rate for your audio work to 88.2 kHz and higher RealRick will open dialog letting you download/install 96 kHz-native sound bank. </w:t>
      </w:r>
    </w:p>
    <w:p w14:paraId="5EBD0D61" w14:textId="77777777" w:rsidR="001825D9" w:rsidRPr="008D38F7" w:rsidRDefault="001825D9" w:rsidP="001825D9">
      <w:pPr>
        <w:spacing w:before="120"/>
      </w:pPr>
      <w:r w:rsidRPr="008D38F7">
        <w:rPr>
          <w:noProof/>
        </w:rPr>
        <w:drawing>
          <wp:inline distT="0" distB="0" distL="0" distR="0" wp14:anchorId="09E8D978" wp14:editId="44EB8D10">
            <wp:extent cx="4263390" cy="1552575"/>
            <wp:effectExtent l="0" t="0" r="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3390" cy="1552575"/>
                    </a:xfrm>
                    <a:prstGeom prst="rect">
                      <a:avLst/>
                    </a:prstGeom>
                    <a:noFill/>
                    <a:ln>
                      <a:noFill/>
                    </a:ln>
                  </pic:spPr>
                </pic:pic>
              </a:graphicData>
            </a:graphic>
          </wp:inline>
        </w:drawing>
      </w:r>
    </w:p>
    <w:p w14:paraId="15B72E5D" w14:textId="77777777" w:rsidR="001825D9" w:rsidRPr="008D38F7" w:rsidRDefault="001825D9" w:rsidP="001825D9">
      <w:pPr>
        <w:spacing w:before="120"/>
      </w:pPr>
      <w:r w:rsidRPr="008D38F7">
        <w:t xml:space="preserve">Click ‘Yes’ and bank will be automatically installed to the sound bank installation directory. To load new sound bank simply re-run RealRick. </w:t>
      </w:r>
    </w:p>
    <w:p w14:paraId="2F7A5D62" w14:textId="77777777" w:rsidR="001825D9" w:rsidRPr="008D38F7" w:rsidRDefault="001825D9" w:rsidP="001825D9">
      <w:pPr>
        <w:spacing w:before="120"/>
      </w:pPr>
      <w:r w:rsidRPr="008D38F7">
        <w:t>You can manually download and install 96 kHz sound bank from Start menu-&gt;All Programs-&gt;MusicLab RealRick</w:t>
      </w:r>
    </w:p>
    <w:p w14:paraId="045D49E7" w14:textId="77777777" w:rsidR="001825D9" w:rsidRPr="008D38F7" w:rsidRDefault="001825D9" w:rsidP="001825D9">
      <w:pPr>
        <w:spacing w:before="120"/>
      </w:pPr>
      <w:r w:rsidRPr="008D38F7">
        <w:t>If you don’t install the bank RealRick will use the default sound bank optimized to your audio system sample rate.</w:t>
      </w:r>
    </w:p>
    <w:p w14:paraId="4103A5AC" w14:textId="77777777" w:rsidR="002768E9" w:rsidRPr="008D38F7" w:rsidRDefault="002768E9" w:rsidP="002768E9">
      <w:pPr>
        <w:rPr>
          <w:i/>
        </w:rPr>
      </w:pPr>
    </w:p>
    <w:p w14:paraId="43F781D0" w14:textId="14199517" w:rsidR="006C73E4" w:rsidRPr="008D38F7" w:rsidRDefault="002768E9" w:rsidP="00AC4947">
      <w:pPr>
        <w:pStyle w:val="Heading2"/>
      </w:pPr>
      <w:bookmarkStart w:id="45" w:name="_Toc318380072"/>
      <w:bookmarkStart w:id="46" w:name="_Toc79224631"/>
      <w:bookmarkStart w:id="47" w:name="_Toc79224817"/>
      <w:bookmarkStart w:id="48" w:name="_Toc79224921"/>
      <w:bookmarkStart w:id="49" w:name="_Toc79226128"/>
      <w:bookmarkStart w:id="50" w:name="_Toc308106830"/>
      <w:r w:rsidRPr="008D38F7">
        <w:br w:type="page"/>
      </w:r>
      <w:bookmarkStart w:id="51" w:name="_Toc62840823"/>
      <w:bookmarkStart w:id="52" w:name="_Toc108455646"/>
      <w:r w:rsidR="001825D9">
        <w:lastRenderedPageBreak/>
        <w:t>Loading</w:t>
      </w:r>
      <w:r w:rsidR="006C73E4" w:rsidRPr="008D38F7">
        <w:t xml:space="preserve"> Guitar Patches</w:t>
      </w:r>
      <w:bookmarkEnd w:id="45"/>
      <w:bookmarkEnd w:id="51"/>
      <w:bookmarkEnd w:id="52"/>
    </w:p>
    <w:p w14:paraId="093BE999" w14:textId="77777777" w:rsidR="0029049D" w:rsidRPr="008D38F7" w:rsidRDefault="00E63262" w:rsidP="0029049D">
      <w:r w:rsidRPr="008D38F7">
        <w:t>RealRick</w:t>
      </w:r>
      <w:r w:rsidR="00244C1B" w:rsidRPr="008D38F7">
        <w:t xml:space="preserve"> installs three versions of </w:t>
      </w:r>
      <w:r w:rsidRPr="008D38F7">
        <w:t>RealRick</w:t>
      </w:r>
      <w:r w:rsidR="00244C1B" w:rsidRPr="008D38F7">
        <w:t xml:space="preserve"> soft instrument: </w:t>
      </w:r>
      <w:r w:rsidRPr="008D38F7">
        <w:rPr>
          <w:b/>
        </w:rPr>
        <w:t>RealRick</w:t>
      </w:r>
      <w:r w:rsidR="00244C1B" w:rsidRPr="008D38F7">
        <w:t xml:space="preserve">, </w:t>
      </w:r>
      <w:r w:rsidRPr="008D38F7">
        <w:rPr>
          <w:b/>
        </w:rPr>
        <w:t>RealRick</w:t>
      </w:r>
      <w:r w:rsidR="00244C1B" w:rsidRPr="008D38F7">
        <w:rPr>
          <w:b/>
        </w:rPr>
        <w:t xml:space="preserve"> (2 mono)</w:t>
      </w:r>
      <w:r w:rsidR="00244C1B" w:rsidRPr="008D38F7">
        <w:t xml:space="preserve">, </w:t>
      </w:r>
      <w:r w:rsidRPr="008D38F7">
        <w:rPr>
          <w:b/>
        </w:rPr>
        <w:t>RealRick</w:t>
      </w:r>
      <w:r w:rsidR="00244C1B" w:rsidRPr="008D38F7">
        <w:rPr>
          <w:b/>
        </w:rPr>
        <w:t xml:space="preserve"> (2 stereo)</w:t>
      </w:r>
      <w:r w:rsidR="00244C1B" w:rsidRPr="008D38F7">
        <w:t xml:space="preserve">. </w:t>
      </w:r>
      <w:r w:rsidRPr="008D38F7">
        <w:rPr>
          <w:b/>
        </w:rPr>
        <w:t>RealRick</w:t>
      </w:r>
      <w:r w:rsidR="00244C1B" w:rsidRPr="008D38F7">
        <w:t xml:space="preserve"> is normal plugin with single stereo output, </w:t>
      </w:r>
      <w:r w:rsidRPr="008D38F7">
        <w:rPr>
          <w:b/>
        </w:rPr>
        <w:t>RealRick</w:t>
      </w:r>
      <w:r w:rsidR="00244C1B" w:rsidRPr="008D38F7">
        <w:rPr>
          <w:b/>
        </w:rPr>
        <w:t xml:space="preserve"> (2 mono)</w:t>
      </w:r>
      <w:r w:rsidR="00244C1B" w:rsidRPr="008D38F7">
        <w:t xml:space="preserve"> provides 2 mono outputs in your DAW, while </w:t>
      </w:r>
      <w:r w:rsidRPr="008D38F7">
        <w:rPr>
          <w:b/>
        </w:rPr>
        <w:t>RealRick</w:t>
      </w:r>
      <w:r w:rsidR="00244C1B" w:rsidRPr="008D38F7">
        <w:rPr>
          <w:b/>
        </w:rPr>
        <w:t xml:space="preserve"> (2 stereo)</w:t>
      </w:r>
      <w:r w:rsidR="00244C1B" w:rsidRPr="008D38F7">
        <w:t xml:space="preserve"> provides 2 stereo outputs respectively. Choosing between them depends on what gui</w:t>
      </w:r>
      <w:r w:rsidR="00A32E84" w:rsidRPr="008D38F7">
        <w:t>tar patch you are going to use.</w:t>
      </w:r>
    </w:p>
    <w:p w14:paraId="5A7D4EAC" w14:textId="77777777" w:rsidR="0029049D" w:rsidRPr="008D38F7" w:rsidRDefault="0029049D" w:rsidP="0029049D">
      <w:r w:rsidRPr="008D38F7">
        <w:t>Click the black screen combo box in the upper part of RealRick window to select the guitar patch from the list of available ones installed to RealRick Sound Bank.</w:t>
      </w:r>
    </w:p>
    <w:p w14:paraId="14401040" w14:textId="346FA182" w:rsidR="0029049D" w:rsidRPr="008D38F7" w:rsidRDefault="00EC6264" w:rsidP="00A32E84">
      <w:pPr>
        <w:jc w:val="center"/>
      </w:pPr>
      <w:r w:rsidRPr="008D38F7">
        <w:rPr>
          <w:noProof/>
        </w:rPr>
        <w:drawing>
          <wp:inline distT="0" distB="0" distL="0" distR="0" wp14:anchorId="3993D8CF" wp14:editId="0B04D042">
            <wp:extent cx="2704762" cy="2666667"/>
            <wp:effectExtent l="0" t="0" r="635" b="635"/>
            <wp:docPr id="2738" name="Picture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 name="Picture 2738"/>
                    <pic:cNvPicPr/>
                  </pic:nvPicPr>
                  <pic:blipFill>
                    <a:blip r:embed="rId12">
                      <a:extLst>
                        <a:ext uri="{28A0092B-C50C-407E-A947-70E740481C1C}">
                          <a14:useLocalDpi xmlns:a14="http://schemas.microsoft.com/office/drawing/2010/main" val="0"/>
                        </a:ext>
                      </a:extLst>
                    </a:blip>
                    <a:stretch>
                      <a:fillRect/>
                    </a:stretch>
                  </pic:blipFill>
                  <pic:spPr>
                    <a:xfrm>
                      <a:off x="0" y="0"/>
                      <a:ext cx="2704762" cy="2666667"/>
                    </a:xfrm>
                    <a:prstGeom prst="rect">
                      <a:avLst/>
                    </a:prstGeom>
                  </pic:spPr>
                </pic:pic>
              </a:graphicData>
            </a:graphic>
          </wp:inline>
        </w:drawing>
      </w:r>
    </w:p>
    <w:p w14:paraId="78BC3313" w14:textId="77777777" w:rsidR="0029049D" w:rsidRPr="008D38F7" w:rsidRDefault="0029049D" w:rsidP="0029049D">
      <w:r w:rsidRPr="008D38F7">
        <w:t>RealRick features 6 guitar patches:</w:t>
      </w:r>
    </w:p>
    <w:p w14:paraId="67005936" w14:textId="77777777" w:rsidR="00A32E84" w:rsidRPr="008D38F7" w:rsidRDefault="00A32E84" w:rsidP="00A32E84">
      <w:r w:rsidRPr="008D38F7">
        <w:t>6-string</w:t>
      </w:r>
      <w:r w:rsidRPr="008D38F7">
        <w:tab/>
      </w:r>
      <w:r w:rsidRPr="008D38F7">
        <w:tab/>
      </w:r>
      <w:r w:rsidRPr="008D38F7">
        <w:tab/>
        <w:t>- Mono</w:t>
      </w:r>
    </w:p>
    <w:p w14:paraId="136B4975" w14:textId="77777777" w:rsidR="00A32E84" w:rsidRPr="008D38F7" w:rsidRDefault="00A32E84" w:rsidP="00A32E84">
      <w:r w:rsidRPr="008D38F7">
        <w:t>12-string A</w:t>
      </w:r>
      <w:r w:rsidRPr="008D38F7">
        <w:tab/>
      </w:r>
      <w:r w:rsidRPr="008D38F7">
        <w:tab/>
      </w:r>
      <w:r w:rsidRPr="008D38F7">
        <w:tab/>
        <w:t>- Mono, 3rd string pair tuned in OCTAVE</w:t>
      </w:r>
    </w:p>
    <w:p w14:paraId="15EDC301" w14:textId="77777777" w:rsidR="00A32E84" w:rsidRPr="008D38F7" w:rsidRDefault="00A32E84" w:rsidP="00A32E84">
      <w:r w:rsidRPr="008D38F7">
        <w:t>12-string B</w:t>
      </w:r>
      <w:r w:rsidRPr="008D38F7">
        <w:tab/>
      </w:r>
      <w:r w:rsidRPr="008D38F7">
        <w:tab/>
      </w:r>
      <w:r w:rsidRPr="008D38F7">
        <w:tab/>
        <w:t xml:space="preserve">- Mono, 3rd string pair tuned in UNISON </w:t>
      </w:r>
    </w:p>
    <w:p w14:paraId="5D5ECB5D" w14:textId="77777777" w:rsidR="00A32E84" w:rsidRPr="008D38F7" w:rsidRDefault="00A32E84" w:rsidP="00A32E84">
      <w:r w:rsidRPr="008D38F7">
        <w:t>6-string (Stereo/Double-track)</w:t>
      </w:r>
      <w:r w:rsidR="00227F3E" w:rsidRPr="008D38F7">
        <w:t>:</w:t>
      </w:r>
    </w:p>
    <w:p w14:paraId="18AC8C00" w14:textId="77777777" w:rsidR="00A32E84" w:rsidRPr="008D38F7" w:rsidRDefault="00A32E84" w:rsidP="00A23C39">
      <w:pPr>
        <w:pStyle w:val="ColorfulList-Accent11"/>
        <w:numPr>
          <w:ilvl w:val="0"/>
          <w:numId w:val="40"/>
        </w:numPr>
        <w:rPr>
          <w:lang w:val="en-US"/>
        </w:rPr>
      </w:pPr>
      <w:r w:rsidRPr="008D38F7">
        <w:rPr>
          <w:lang w:val="en-US"/>
        </w:rPr>
        <w:t>when loaded in</w:t>
      </w:r>
      <w:r w:rsidR="00227F3E" w:rsidRPr="008D38F7">
        <w:rPr>
          <w:lang w:val="en-US"/>
        </w:rPr>
        <w:t xml:space="preserve"> RealRick single output version</w:t>
      </w:r>
      <w:r w:rsidRPr="008D38F7">
        <w:rPr>
          <w:lang w:val="en-US"/>
        </w:rPr>
        <w:t xml:space="preserve"> is a stereo guitar patch panned hard left and hard right (emulates ‘Rick-O-Sound’ stereo output)</w:t>
      </w:r>
    </w:p>
    <w:p w14:paraId="2E838DFB" w14:textId="778354ED" w:rsidR="00A32E84" w:rsidRPr="008D38F7" w:rsidRDefault="00A32E84" w:rsidP="00A23C39">
      <w:pPr>
        <w:pStyle w:val="ColorfulList-Accent11"/>
        <w:numPr>
          <w:ilvl w:val="0"/>
          <w:numId w:val="40"/>
        </w:numPr>
        <w:spacing w:after="120"/>
        <w:ind w:left="714" w:hanging="357"/>
        <w:rPr>
          <w:lang w:val="en-US"/>
        </w:rPr>
      </w:pPr>
      <w:r w:rsidRPr="008D38F7">
        <w:rPr>
          <w:lang w:val="en-US"/>
        </w:rPr>
        <w:t>when used in RealRick two output version gives you the ability to produce double-tracked guitar parts</w:t>
      </w:r>
      <w:r w:rsidR="004C25BF" w:rsidRPr="008D38F7">
        <w:rPr>
          <w:lang w:val="en-US"/>
        </w:rPr>
        <w:t xml:space="preserve"> (refer to </w:t>
      </w:r>
      <w:hyperlink w:anchor="_Double-Tracking" w:history="1">
        <w:r w:rsidR="004C25BF" w:rsidRPr="00357782">
          <w:rPr>
            <w:rStyle w:val="Hyperlink"/>
            <w:lang w:val="en-US"/>
          </w:rPr>
          <w:t>Double-Tracking</w:t>
        </w:r>
      </w:hyperlink>
      <w:r w:rsidR="004C25BF" w:rsidRPr="008D38F7">
        <w:rPr>
          <w:lang w:val="en-US"/>
        </w:rPr>
        <w:t xml:space="preserve"> section of the Manual for details)</w:t>
      </w:r>
      <w:r w:rsidRPr="008D38F7">
        <w:rPr>
          <w:lang w:val="en-US"/>
        </w:rPr>
        <w:tab/>
      </w:r>
    </w:p>
    <w:p w14:paraId="07EA8F95" w14:textId="77777777" w:rsidR="00A32E84" w:rsidRPr="008D38F7" w:rsidRDefault="00A32E84" w:rsidP="00A32E84">
      <w:r w:rsidRPr="008D38F7">
        <w:t>12-string A (Stereo/Mono) - Main (sustain) sound is Stereo, additional sounds are Mono</w:t>
      </w:r>
    </w:p>
    <w:p w14:paraId="4C92FFD9" w14:textId="045DED41" w:rsidR="0029049D" w:rsidRPr="008D38F7" w:rsidRDefault="00A32E84" w:rsidP="0029049D">
      <w:r w:rsidRPr="008D38F7">
        <w:t>12-string B (Stereo/Mono) - Main (sustain) sound is Stereo, additional sounds are Mono</w:t>
      </w:r>
    </w:p>
    <w:p w14:paraId="3E6E14EE" w14:textId="77777777" w:rsidR="0029049D" w:rsidRPr="008D38F7" w:rsidRDefault="0029049D" w:rsidP="0029049D">
      <w:pPr>
        <w:rPr>
          <w:i/>
        </w:rPr>
      </w:pPr>
      <w:r w:rsidRPr="008D38F7">
        <w:rPr>
          <w:i/>
        </w:rPr>
        <w:t>Note, Stereo patches must be used with amp. simulator presets having Stereo input.</w:t>
      </w:r>
      <w:r w:rsidRPr="008D38F7">
        <w:tab/>
      </w:r>
    </w:p>
    <w:p w14:paraId="2025B3EC" w14:textId="77777777" w:rsidR="0029049D" w:rsidRPr="008D38F7" w:rsidRDefault="0029049D" w:rsidP="0029049D">
      <w:pPr>
        <w:rPr>
          <w:b/>
        </w:rPr>
      </w:pPr>
      <w:r w:rsidRPr="008D38F7">
        <w:rPr>
          <w:b/>
        </w:rPr>
        <w:t>About 12-string electric guitar</w:t>
      </w:r>
    </w:p>
    <w:p w14:paraId="617426D2" w14:textId="77777777" w:rsidR="0029049D" w:rsidRPr="008D38F7" w:rsidRDefault="0029049D" w:rsidP="0029049D">
      <w:r w:rsidRPr="008D38F7">
        <w:t xml:space="preserve">The 12-string electric guitar has been around for well over 50 years, with the first commercially produced instrument appearing in 1954 courtesy of Stratosphere, a </w:t>
      </w:r>
      <w:r w:rsidRPr="008D38F7">
        <w:lastRenderedPageBreak/>
        <w:t>small company based in Springfield, Missouri, but the concept really took off in 1963 when Rickenbacker® introduced a multi-strung equivalent of its 360 semi.</w:t>
      </w:r>
    </w:p>
    <w:p w14:paraId="40022812" w14:textId="77777777" w:rsidR="0029049D" w:rsidRPr="008D38F7" w:rsidRDefault="0029049D" w:rsidP="0029049D">
      <w:pPr>
        <w:spacing w:before="120"/>
      </w:pPr>
      <w:r w:rsidRPr="008D38F7">
        <w:t>12-string success was soon guaranteed via high-profile use by bands such as The Beatles (heard on almost every song of Hard Day’s Night album) and The Byrds, heralding an era in the late sixties when virtually every electric guitar maker offered at least one 12-stringer. Some models prove to be more short-lived than others, but Rickenbacker’s benchmark status has ensured consistent popularity and constant production that now spans five decades.</w:t>
      </w:r>
    </w:p>
    <w:p w14:paraId="2DC815F4" w14:textId="77777777" w:rsidR="0029049D" w:rsidRPr="008D38F7" w:rsidRDefault="0029049D" w:rsidP="0029049D">
      <w:pPr>
        <w:spacing w:before="120"/>
      </w:pPr>
      <w:r w:rsidRPr="008D38F7">
        <w:t xml:space="preserve">The twelve-string guitar has twelve strings in six courses (pairs). The courses are most often tuned E-A-D-G-B-E similarly to a six-string guitar. The lowest three courses (E-A-D) are normally tuned at octaves, while the upper two courses (B-E) are tuned to unison. The G course is either unison or at octaves. </w:t>
      </w:r>
    </w:p>
    <w:p w14:paraId="6FFEFC31" w14:textId="77777777" w:rsidR="0029049D" w:rsidRPr="008D38F7" w:rsidRDefault="0029049D" w:rsidP="0029049D">
      <w:r w:rsidRPr="008D38F7">
        <w:t>RealRick 12-string guitar patches present either types of tuning, that is indicated with A or B symbol in the patch name.</w:t>
      </w:r>
    </w:p>
    <w:p w14:paraId="241DD9BD" w14:textId="77777777" w:rsidR="0029049D" w:rsidRPr="008D38F7" w:rsidRDefault="0029049D" w:rsidP="0029049D">
      <w:r w:rsidRPr="008D38F7">
        <w:t>12-string A and B tuning:</w:t>
      </w:r>
    </w:p>
    <w:p w14:paraId="2836FDE8" w14:textId="77777777" w:rsidR="0029049D" w:rsidRPr="008D38F7" w:rsidRDefault="0029049D" w:rsidP="0029049D">
      <w:pPr>
        <w:rPr>
          <w:lang w:val="fr-FR"/>
        </w:rPr>
      </w:pPr>
      <w:r w:rsidRPr="008D38F7">
        <w:t xml:space="preserve">        </w:t>
      </w:r>
      <w:r w:rsidRPr="008D38F7">
        <w:tab/>
        <w:t xml:space="preserve">   </w:t>
      </w:r>
      <w:r w:rsidRPr="008D38F7">
        <w:tab/>
        <w:t xml:space="preserve">   </w:t>
      </w:r>
      <w:r w:rsidRPr="008D38F7">
        <w:rPr>
          <w:lang w:val="fr-FR"/>
        </w:rPr>
        <w:t xml:space="preserve">A              </w:t>
      </w:r>
      <w:r w:rsidRPr="008D38F7">
        <w:rPr>
          <w:lang w:val="fr-FR"/>
        </w:rPr>
        <w:tab/>
        <w:t xml:space="preserve">   B</w:t>
      </w:r>
    </w:p>
    <w:p w14:paraId="60B76361" w14:textId="77777777" w:rsidR="0029049D" w:rsidRPr="008D38F7" w:rsidRDefault="0029049D" w:rsidP="0029049D">
      <w:pPr>
        <w:rPr>
          <w:lang w:val="fr-FR"/>
        </w:rPr>
      </w:pPr>
      <w:r w:rsidRPr="008D38F7">
        <w:rPr>
          <w:lang w:val="fr-FR"/>
        </w:rPr>
        <w:t>1 (e)</w:t>
      </w:r>
      <w:r w:rsidRPr="008D38F7">
        <w:rPr>
          <w:lang w:val="fr-FR"/>
        </w:rPr>
        <w:tab/>
      </w:r>
      <w:r w:rsidRPr="008D38F7">
        <w:rPr>
          <w:lang w:val="fr-FR"/>
        </w:rPr>
        <w:tab/>
        <w:t>unison</w:t>
      </w:r>
      <w:r w:rsidRPr="008D38F7">
        <w:rPr>
          <w:lang w:val="fr-FR"/>
        </w:rPr>
        <w:tab/>
        <w:t>unison</w:t>
      </w:r>
    </w:p>
    <w:p w14:paraId="766C5F9E" w14:textId="77777777" w:rsidR="0029049D" w:rsidRPr="008D38F7" w:rsidRDefault="0029049D" w:rsidP="0029049D">
      <w:pPr>
        <w:rPr>
          <w:lang w:val="fr-FR"/>
        </w:rPr>
      </w:pPr>
      <w:r w:rsidRPr="008D38F7">
        <w:rPr>
          <w:lang w:val="fr-FR"/>
        </w:rPr>
        <w:t>2 (B)</w:t>
      </w:r>
      <w:r w:rsidRPr="008D38F7">
        <w:rPr>
          <w:lang w:val="fr-FR"/>
        </w:rPr>
        <w:tab/>
      </w:r>
      <w:r w:rsidRPr="008D38F7">
        <w:rPr>
          <w:lang w:val="fr-FR"/>
        </w:rPr>
        <w:tab/>
        <w:t>unison</w:t>
      </w:r>
      <w:r w:rsidRPr="008D38F7">
        <w:rPr>
          <w:lang w:val="fr-FR"/>
        </w:rPr>
        <w:tab/>
        <w:t>unison</w:t>
      </w:r>
    </w:p>
    <w:p w14:paraId="369D395E" w14:textId="77777777" w:rsidR="0029049D" w:rsidRPr="008D38F7" w:rsidRDefault="0029049D" w:rsidP="0029049D">
      <w:r w:rsidRPr="008D38F7">
        <w:t>3 (G)</w:t>
      </w:r>
      <w:r w:rsidRPr="008D38F7">
        <w:tab/>
      </w:r>
      <w:r w:rsidRPr="008D38F7">
        <w:tab/>
      </w:r>
      <w:r w:rsidRPr="008D38F7">
        <w:rPr>
          <w:b/>
        </w:rPr>
        <w:t>octave</w:t>
      </w:r>
      <w:r w:rsidRPr="008D38F7">
        <w:tab/>
        <w:t xml:space="preserve"> </w:t>
      </w:r>
      <w:r w:rsidRPr="008D38F7">
        <w:tab/>
      </w:r>
      <w:r w:rsidRPr="008D38F7">
        <w:rPr>
          <w:b/>
        </w:rPr>
        <w:t>unison</w:t>
      </w:r>
    </w:p>
    <w:p w14:paraId="48AEA67C" w14:textId="77777777" w:rsidR="0029049D" w:rsidRPr="008D38F7" w:rsidRDefault="0029049D" w:rsidP="0029049D">
      <w:r w:rsidRPr="008D38F7">
        <w:t>4 (D)</w:t>
      </w:r>
      <w:r w:rsidRPr="008D38F7">
        <w:tab/>
      </w:r>
      <w:r w:rsidRPr="008D38F7">
        <w:tab/>
        <w:t>octave</w:t>
      </w:r>
      <w:r w:rsidRPr="008D38F7">
        <w:tab/>
      </w:r>
      <w:r w:rsidRPr="008D38F7">
        <w:tab/>
        <w:t>octave</w:t>
      </w:r>
    </w:p>
    <w:p w14:paraId="6F35CCFE" w14:textId="77777777" w:rsidR="0029049D" w:rsidRPr="008D38F7" w:rsidRDefault="0029049D" w:rsidP="0029049D">
      <w:r w:rsidRPr="008D38F7">
        <w:t>5 (A)</w:t>
      </w:r>
      <w:r w:rsidRPr="008D38F7">
        <w:tab/>
      </w:r>
      <w:r w:rsidRPr="008D38F7">
        <w:tab/>
        <w:t>octave</w:t>
      </w:r>
      <w:r w:rsidRPr="008D38F7">
        <w:tab/>
        <w:t xml:space="preserve"> </w:t>
      </w:r>
      <w:r w:rsidRPr="008D38F7">
        <w:tab/>
        <w:t>octave</w:t>
      </w:r>
    </w:p>
    <w:p w14:paraId="7E062654" w14:textId="77777777" w:rsidR="0029049D" w:rsidRPr="008D38F7" w:rsidRDefault="0029049D" w:rsidP="0029049D">
      <w:r w:rsidRPr="008D38F7">
        <w:t>6 (E)</w:t>
      </w:r>
      <w:r w:rsidRPr="008D38F7">
        <w:tab/>
      </w:r>
      <w:r w:rsidRPr="008D38F7">
        <w:tab/>
        <w:t>octave</w:t>
      </w:r>
      <w:r w:rsidRPr="008D38F7">
        <w:tab/>
        <w:t xml:space="preserve"> </w:t>
      </w:r>
      <w:r w:rsidRPr="008D38F7">
        <w:tab/>
        <w:t>octave</w:t>
      </w:r>
    </w:p>
    <w:p w14:paraId="4CF960AC" w14:textId="3882D140" w:rsidR="00244C1B" w:rsidRDefault="0029049D" w:rsidP="004C25BF">
      <w:r w:rsidRPr="008D38F7">
        <w:t>(6 is the lowest in pitch)</w:t>
      </w:r>
      <w:bookmarkStart w:id="53" w:name="_Virtual_Fretboard"/>
      <w:bookmarkEnd w:id="53"/>
    </w:p>
    <w:p w14:paraId="52F79DB2" w14:textId="77777777" w:rsidR="001825D9" w:rsidRPr="00830973" w:rsidRDefault="001825D9" w:rsidP="001825D9">
      <w:pPr>
        <w:pStyle w:val="Heading2"/>
        <w:pageBreakBefore/>
        <w:rPr>
          <w:noProof/>
        </w:rPr>
      </w:pPr>
      <w:bookmarkStart w:id="54" w:name="_Toc108362043"/>
      <w:bookmarkStart w:id="55" w:name="_Toc108445509"/>
      <w:bookmarkStart w:id="56" w:name="_Toc108455006"/>
      <w:bookmarkStart w:id="57" w:name="_Toc108455647"/>
      <w:r>
        <w:rPr>
          <w:noProof/>
        </w:rPr>
        <w:lastRenderedPageBreak/>
        <w:t>Using Guitar Amplifier</w:t>
      </w:r>
      <w:bookmarkEnd w:id="54"/>
      <w:bookmarkEnd w:id="55"/>
      <w:bookmarkEnd w:id="56"/>
      <w:bookmarkEnd w:id="57"/>
    </w:p>
    <w:p w14:paraId="00698B50" w14:textId="77777777" w:rsidR="001825D9" w:rsidRDefault="001825D9" w:rsidP="001825D9">
      <w:r>
        <w:t>Our instruments host most popular guitar amp sim plug-ins inside. You can use our own guitar tone presets, create your own ones and recall them in one click without the necessity of leaving the instrument window.</w:t>
      </w:r>
    </w:p>
    <w:p w14:paraId="6C1220C6" w14:textId="77777777" w:rsidR="001825D9" w:rsidRDefault="001825D9" w:rsidP="001825D9">
      <w:r>
        <w:t>We have created over 200 guitar tone presets for open source Guitarix plug-in so that you don’t have to purchase an additional guitar sim plug-in in case you don’t have one already.</w:t>
      </w:r>
      <w:r w:rsidRPr="00830973">
        <w:t xml:space="preserve"> </w:t>
      </w:r>
    </w:p>
    <w:p w14:paraId="0E804C49" w14:textId="3AE063D0" w:rsidR="001825D9" w:rsidRPr="00830973" w:rsidRDefault="00357782" w:rsidP="001825D9">
      <w:pPr>
        <w:jc w:val="center"/>
      </w:pPr>
      <w:r>
        <w:rPr>
          <w:noProof/>
        </w:rPr>
        <w:drawing>
          <wp:inline distT="0" distB="0" distL="0" distR="0" wp14:anchorId="4D62064B" wp14:editId="44983C05">
            <wp:extent cx="1980952" cy="761905"/>
            <wp:effectExtent l="0" t="0" r="635" b="63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80952" cy="761905"/>
                    </a:xfrm>
                    <a:prstGeom prst="rect">
                      <a:avLst/>
                    </a:prstGeom>
                  </pic:spPr>
                </pic:pic>
              </a:graphicData>
            </a:graphic>
          </wp:inline>
        </w:drawing>
      </w:r>
    </w:p>
    <w:p w14:paraId="6AFB5439" w14:textId="46E3ED22" w:rsidR="001825D9" w:rsidRDefault="001825D9" w:rsidP="001825D9">
      <w:r>
        <w:t>When you open Real</w:t>
      </w:r>
      <w:r w:rsidR="00357782">
        <w:t>Rick</w:t>
      </w:r>
      <w:r>
        <w:t xml:space="preserve">, Guitar Amplifier is ON by default. You can turn it OFF by clicking on square button. </w:t>
      </w:r>
    </w:p>
    <w:p w14:paraId="46DB0864" w14:textId="3CED9AC5" w:rsidR="001825D9" w:rsidRDefault="00357782" w:rsidP="001825D9">
      <w:pPr>
        <w:jc w:val="center"/>
      </w:pPr>
      <w:r>
        <w:rPr>
          <w:noProof/>
        </w:rPr>
        <w:drawing>
          <wp:inline distT="0" distB="0" distL="0" distR="0" wp14:anchorId="025747D2" wp14:editId="696AE501">
            <wp:extent cx="2123810" cy="3085714"/>
            <wp:effectExtent l="0" t="0" r="0" b="63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23810" cy="3085714"/>
                    </a:xfrm>
                    <a:prstGeom prst="rect">
                      <a:avLst/>
                    </a:prstGeom>
                  </pic:spPr>
                </pic:pic>
              </a:graphicData>
            </a:graphic>
          </wp:inline>
        </w:drawing>
      </w:r>
    </w:p>
    <w:p w14:paraId="5BDDBD91" w14:textId="77777777" w:rsidR="001825D9" w:rsidRDefault="001825D9" w:rsidP="001825D9">
      <w:r>
        <w:t>You can choose presets from three categories: Acoustic, Electric and Bass. Acoustic category offers two subcategories: Acoustic and Effect. Electric category offers five subcategories: Clean, Crunch, Distortion, Effect and Lead. Bass category offers two subcategories: Bass and Effect.</w:t>
      </w:r>
    </w:p>
    <w:p w14:paraId="64BE4A53" w14:textId="5CC2B718" w:rsidR="001825D9" w:rsidRDefault="00357782" w:rsidP="001825D9">
      <w:pPr>
        <w:jc w:val="center"/>
      </w:pPr>
      <w:r>
        <w:rPr>
          <w:noProof/>
        </w:rPr>
        <w:drawing>
          <wp:inline distT="0" distB="0" distL="0" distR="0" wp14:anchorId="34F702B0" wp14:editId="032EF428">
            <wp:extent cx="2114286" cy="1019048"/>
            <wp:effectExtent l="0" t="0" r="63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14286" cy="1019048"/>
                    </a:xfrm>
                    <a:prstGeom prst="rect">
                      <a:avLst/>
                    </a:prstGeom>
                  </pic:spPr>
                </pic:pic>
              </a:graphicData>
            </a:graphic>
          </wp:inline>
        </w:drawing>
      </w:r>
    </w:p>
    <w:p w14:paraId="73364C82" w14:textId="77777777" w:rsidR="001825D9" w:rsidRDefault="001825D9" w:rsidP="001825D9">
      <w:pPr>
        <w:rPr>
          <w:lang w:val="en-US"/>
        </w:rPr>
      </w:pPr>
      <w:r>
        <w:rPr>
          <w:lang w:val="en-US"/>
        </w:rPr>
        <w:t xml:space="preserve">You can save and load guitar amplifier presets by clicking on “…” button. </w:t>
      </w:r>
    </w:p>
    <w:p w14:paraId="052208D2" w14:textId="29F32164" w:rsidR="001825D9" w:rsidRDefault="00357782" w:rsidP="001825D9">
      <w:pPr>
        <w:jc w:val="center"/>
        <w:rPr>
          <w:lang w:val="en-US"/>
        </w:rPr>
      </w:pPr>
      <w:r>
        <w:rPr>
          <w:noProof/>
        </w:rPr>
        <w:drawing>
          <wp:inline distT="0" distB="0" distL="0" distR="0" wp14:anchorId="6F54B20C" wp14:editId="1F3F6375">
            <wp:extent cx="2104762" cy="1009524"/>
            <wp:effectExtent l="0" t="0" r="0" b="63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04762" cy="1009524"/>
                    </a:xfrm>
                    <a:prstGeom prst="rect">
                      <a:avLst/>
                    </a:prstGeom>
                  </pic:spPr>
                </pic:pic>
              </a:graphicData>
            </a:graphic>
          </wp:inline>
        </w:drawing>
      </w:r>
    </w:p>
    <w:p w14:paraId="05B921DB" w14:textId="77777777" w:rsidR="001825D9" w:rsidRPr="00453622" w:rsidRDefault="001825D9" w:rsidP="001825D9">
      <w:pPr>
        <w:rPr>
          <w:lang w:val="en-US"/>
        </w:rPr>
      </w:pPr>
      <w:r w:rsidRPr="005671F8">
        <w:rPr>
          <w:lang w:val="en-US"/>
        </w:rPr>
        <w:t xml:space="preserve">By clicking </w:t>
      </w:r>
      <w:r>
        <w:rPr>
          <w:lang w:val="en-US"/>
        </w:rPr>
        <w:t>“</w:t>
      </w:r>
      <w:r w:rsidRPr="005671F8">
        <w:rPr>
          <w:lang w:val="en-US"/>
        </w:rPr>
        <w:t>Select Guitar Amplifier</w:t>
      </w:r>
      <w:r>
        <w:rPr>
          <w:lang w:val="en-US"/>
        </w:rPr>
        <w:t>” button you can select your</w:t>
      </w:r>
      <w:r w:rsidRPr="00453622">
        <w:rPr>
          <w:lang w:val="en-US"/>
        </w:rPr>
        <w:t xml:space="preserve"> </w:t>
      </w:r>
      <w:r>
        <w:rPr>
          <w:lang w:val="en-US"/>
        </w:rPr>
        <w:t>preferred Guitar Amplifier.</w:t>
      </w:r>
    </w:p>
    <w:p w14:paraId="2A547F90" w14:textId="77777777" w:rsidR="001825D9" w:rsidRDefault="001825D9" w:rsidP="001825D9">
      <w:pPr>
        <w:jc w:val="center"/>
        <w:rPr>
          <w:lang w:val="en-US"/>
        </w:rPr>
      </w:pPr>
      <w:r>
        <w:rPr>
          <w:noProof/>
        </w:rPr>
        <w:drawing>
          <wp:inline distT="0" distB="0" distL="0" distR="0" wp14:anchorId="5CB5C05E" wp14:editId="43A1CCE9">
            <wp:extent cx="2352381" cy="263809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2381" cy="2638095"/>
                    </a:xfrm>
                    <a:prstGeom prst="rect">
                      <a:avLst/>
                    </a:prstGeom>
                  </pic:spPr>
                </pic:pic>
              </a:graphicData>
            </a:graphic>
          </wp:inline>
        </w:drawing>
      </w:r>
    </w:p>
    <w:p w14:paraId="06AE8937" w14:textId="77777777" w:rsidR="001825D9" w:rsidRPr="00EF0A58" w:rsidRDefault="001825D9" w:rsidP="001825D9">
      <w:pPr>
        <w:rPr>
          <w:lang w:val="en-US"/>
        </w:rPr>
      </w:pPr>
      <w:r>
        <w:rPr>
          <w:lang w:val="en-US"/>
        </w:rPr>
        <w:t>Please note, when you save/load Guitar Settings file guitar amplifier preset information saves/loads as well.</w:t>
      </w:r>
    </w:p>
    <w:p w14:paraId="70D2A48C" w14:textId="5A095949" w:rsidR="001825D9" w:rsidRDefault="00357782" w:rsidP="001825D9">
      <w:pPr>
        <w:jc w:val="center"/>
      </w:pPr>
      <w:r>
        <w:rPr>
          <w:noProof/>
        </w:rPr>
        <w:drawing>
          <wp:inline distT="0" distB="0" distL="0" distR="0" wp14:anchorId="33B3238E" wp14:editId="7A67D6D9">
            <wp:extent cx="2657143" cy="3942857"/>
            <wp:effectExtent l="0" t="0" r="0" b="63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57143" cy="3942857"/>
                    </a:xfrm>
                    <a:prstGeom prst="rect">
                      <a:avLst/>
                    </a:prstGeom>
                  </pic:spPr>
                </pic:pic>
              </a:graphicData>
            </a:graphic>
          </wp:inline>
        </w:drawing>
      </w:r>
    </w:p>
    <w:p w14:paraId="0DA26057" w14:textId="5BFF7715" w:rsidR="001825D9" w:rsidRPr="008D38F7" w:rsidRDefault="001825D9" w:rsidP="001825D9">
      <w:r>
        <w:t>Select presets by clicking on “&lt;&gt;” buttons.</w:t>
      </w:r>
      <w:r w:rsidRPr="00FA0598">
        <w:rPr>
          <w:lang w:val="en-US"/>
        </w:rPr>
        <w:t xml:space="preserve"> </w:t>
      </w:r>
      <w:r>
        <w:rPr>
          <w:lang w:val="en-US"/>
        </w:rPr>
        <w:t xml:space="preserve">Click Edit button to finetune your Guitar Amplifier. </w:t>
      </w:r>
      <w:r>
        <w:t>You can add different blocks by clicking on “+” button</w:t>
      </w:r>
      <w:r w:rsidRPr="00830973">
        <w:t>.</w:t>
      </w:r>
      <w:r>
        <w:t xml:space="preserve"> “–“ button deletes block.</w:t>
      </w:r>
    </w:p>
    <w:p w14:paraId="15FE7F94" w14:textId="6EE29704" w:rsidR="00F72345" w:rsidRPr="008D38F7" w:rsidRDefault="00F72345" w:rsidP="00AC4947">
      <w:pPr>
        <w:pStyle w:val="Heading2"/>
      </w:pPr>
      <w:bookmarkStart w:id="58" w:name="_Toc318380073"/>
      <w:bookmarkStart w:id="59" w:name="_Toc62840824"/>
      <w:bookmarkStart w:id="60" w:name="_Toc108455648"/>
      <w:r w:rsidRPr="008D38F7">
        <w:t>Virtual Fretboard</w:t>
      </w:r>
      <w:bookmarkEnd w:id="46"/>
      <w:bookmarkEnd w:id="47"/>
      <w:bookmarkEnd w:id="48"/>
      <w:bookmarkEnd w:id="49"/>
      <w:bookmarkEnd w:id="50"/>
      <w:bookmarkEnd w:id="58"/>
      <w:bookmarkEnd w:id="59"/>
      <w:bookmarkEnd w:id="60"/>
    </w:p>
    <w:p w14:paraId="5F71031E" w14:textId="77777777" w:rsidR="003B05A3" w:rsidRPr="008D38F7" w:rsidRDefault="003B05A3" w:rsidP="0018732E">
      <w:r w:rsidRPr="008D38F7">
        <w:t xml:space="preserve">In </w:t>
      </w:r>
      <w:r w:rsidR="00E63262" w:rsidRPr="008D38F7">
        <w:t>RealRick</w:t>
      </w:r>
      <w:r w:rsidRPr="008D38F7">
        <w:t xml:space="preserve"> we have realized the </w:t>
      </w:r>
      <w:r w:rsidRPr="008D38F7">
        <w:rPr>
          <w:b/>
          <w:bCs/>
        </w:rPr>
        <w:t>Floating Fret Position</w:t>
      </w:r>
      <w:r w:rsidRPr="008D38F7">
        <w:t xml:space="preserve"> principle, which imitates change of fret position of a guitarist's hand on the neck. This gives a unique po</w:t>
      </w:r>
      <w:r w:rsidR="00E4210D" w:rsidRPr="008D38F7">
        <w:t>ssibility of playing on up to 140</w:t>
      </w:r>
      <w:r w:rsidRPr="008D38F7">
        <w:t xml:space="preserve"> guitar frets using just 4</w:t>
      </w:r>
      <w:r w:rsidR="00E4210D" w:rsidRPr="008D38F7">
        <w:t>6</w:t>
      </w:r>
      <w:r w:rsidRPr="008D38F7">
        <w:t xml:space="preserve"> keys of a standard keyboard! This, along with</w:t>
      </w:r>
      <w:r w:rsidR="00E4210D" w:rsidRPr="008D38F7">
        <w:t xml:space="preserve"> the fact that we have sampled 22</w:t>
      </w:r>
      <w:r w:rsidRPr="008D38F7">
        <w:t xml:space="preserve"> frets of all </w:t>
      </w:r>
      <w:r w:rsidR="00E4210D" w:rsidRPr="008D38F7">
        <w:t xml:space="preserve">six strings for all </w:t>
      </w:r>
      <w:r w:rsidRPr="008D38F7">
        <w:t xml:space="preserve">of </w:t>
      </w:r>
      <w:r w:rsidR="00B25A1B" w:rsidRPr="008D38F7">
        <w:t xml:space="preserve">our </w:t>
      </w:r>
      <w:r w:rsidR="00E63262" w:rsidRPr="008D38F7">
        <w:t>RealRick</w:t>
      </w:r>
      <w:r w:rsidR="00B25A1B" w:rsidRPr="008D38F7">
        <w:t xml:space="preserve"> sounds</w:t>
      </w:r>
      <w:r w:rsidRPr="008D38F7">
        <w:t>, allows you to emulate a guitar performance with maximum sonic accuracy.</w:t>
      </w:r>
    </w:p>
    <w:p w14:paraId="0D917223" w14:textId="77777777" w:rsidR="00432C60" w:rsidRPr="008D38F7" w:rsidRDefault="00F72345" w:rsidP="0018732E">
      <w:r w:rsidRPr="008D38F7">
        <w:t xml:space="preserve">In the center of the </w:t>
      </w:r>
      <w:r w:rsidR="00E63262" w:rsidRPr="008D38F7">
        <w:t>RealRick</w:t>
      </w:r>
      <w:r w:rsidRPr="008D38F7">
        <w:t xml:space="preserve"> window </w:t>
      </w:r>
      <w:r w:rsidR="00DE781A" w:rsidRPr="008D38F7">
        <w:t>is the</w:t>
      </w:r>
      <w:r w:rsidRPr="008D38F7">
        <w:t xml:space="preserve"> virtual </w:t>
      </w:r>
      <w:r w:rsidRPr="008D38F7">
        <w:rPr>
          <w:b/>
        </w:rPr>
        <w:t>Fretboard</w:t>
      </w:r>
      <w:r w:rsidRPr="008D38F7">
        <w:t>, one of the important elements of the plug-in, which allows</w:t>
      </w:r>
      <w:r w:rsidR="00365605" w:rsidRPr="008D38F7">
        <w:t xml:space="preserve"> you</w:t>
      </w:r>
      <w:r w:rsidRPr="008D38F7">
        <w:t xml:space="preserve"> to visualize and control the Floating Fret Position while playing the guitar part.</w:t>
      </w:r>
    </w:p>
    <w:p w14:paraId="1FD47332" w14:textId="2F0BCB08" w:rsidR="00452096" w:rsidRPr="008D38F7" w:rsidRDefault="00296EEE" w:rsidP="0018732E">
      <w:pPr>
        <w:jc w:val="center"/>
      </w:pPr>
      <w:r w:rsidRPr="008D38F7">
        <w:rPr>
          <w:noProof/>
        </w:rPr>
        <w:drawing>
          <wp:inline distT="0" distB="0" distL="0" distR="0" wp14:anchorId="6BBD8BB5" wp14:editId="7C10E41B">
            <wp:extent cx="5784215" cy="797560"/>
            <wp:effectExtent l="0" t="0" r="0" b="0"/>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84215" cy="797560"/>
                    </a:xfrm>
                    <a:prstGeom prst="rect">
                      <a:avLst/>
                    </a:prstGeom>
                    <a:noFill/>
                    <a:ln>
                      <a:noFill/>
                    </a:ln>
                  </pic:spPr>
                </pic:pic>
              </a:graphicData>
            </a:graphic>
          </wp:inline>
        </w:drawing>
      </w:r>
    </w:p>
    <w:p w14:paraId="34540DC5" w14:textId="77777777" w:rsidR="00F72345" w:rsidRPr="008D38F7" w:rsidRDefault="00F72345" w:rsidP="0018732E">
      <w:r w:rsidRPr="008D38F7">
        <w:t>The Fretboard has a number of functions:</w:t>
      </w:r>
    </w:p>
    <w:p w14:paraId="17A118C8" w14:textId="77777777" w:rsidR="00F72345" w:rsidRPr="008D38F7" w:rsidRDefault="00F72345" w:rsidP="00A23C39">
      <w:pPr>
        <w:numPr>
          <w:ilvl w:val="0"/>
          <w:numId w:val="32"/>
        </w:numPr>
      </w:pPr>
      <w:r w:rsidRPr="008D38F7">
        <w:rPr>
          <w:b/>
          <w:bCs/>
        </w:rPr>
        <w:t xml:space="preserve">Preview </w:t>
      </w:r>
      <w:r w:rsidRPr="008D38F7">
        <w:t xml:space="preserve">- allows </w:t>
      </w:r>
      <w:r w:rsidR="00365605" w:rsidRPr="008D38F7">
        <w:t xml:space="preserve">audio </w:t>
      </w:r>
      <w:r w:rsidRPr="008D38F7">
        <w:t>preview</w:t>
      </w:r>
      <w:r w:rsidR="00FC2DAE" w:rsidRPr="008D38F7">
        <w:t>ing</w:t>
      </w:r>
      <w:r w:rsidRPr="008D38F7">
        <w:t xml:space="preserve"> the loaded guitar patch by simply clicking on string</w:t>
      </w:r>
      <w:r w:rsidR="00DC12C6" w:rsidRPr="008D38F7">
        <w:t>s</w:t>
      </w:r>
      <w:r w:rsidRPr="008D38F7">
        <w:t>.</w:t>
      </w:r>
    </w:p>
    <w:p w14:paraId="1A407ECF" w14:textId="77777777" w:rsidR="00F72345" w:rsidRPr="008D38F7" w:rsidRDefault="00F72345" w:rsidP="00A23C39">
      <w:pPr>
        <w:numPr>
          <w:ilvl w:val="0"/>
          <w:numId w:val="32"/>
        </w:numPr>
      </w:pPr>
      <w:r w:rsidRPr="008D38F7">
        <w:rPr>
          <w:b/>
          <w:bCs/>
        </w:rPr>
        <w:t>Display notes</w:t>
      </w:r>
      <w:r w:rsidRPr="008D38F7">
        <w:t xml:space="preserve"> - shows the performed notes</w:t>
      </w:r>
      <w:r w:rsidR="00CF1AF3" w:rsidRPr="008D38F7">
        <w:t xml:space="preserve"> (with names)</w:t>
      </w:r>
      <w:r w:rsidRPr="008D38F7">
        <w:t xml:space="preserve"> in accordance with visual representation </w:t>
      </w:r>
      <w:r w:rsidR="00FC2DAE" w:rsidRPr="008D38F7">
        <w:t>on the fretboard and real sound</w:t>
      </w:r>
      <w:r w:rsidRPr="008D38F7">
        <w:t xml:space="preserve"> (you see the notes displayed on string and fret of exactly the same</w:t>
      </w:r>
      <w:r w:rsidR="00365605" w:rsidRPr="008D38F7">
        <w:t xml:space="preserve"> sound</w:t>
      </w:r>
      <w:r w:rsidRPr="008D38F7">
        <w:t xml:space="preserve"> samples</w:t>
      </w:r>
      <w:r w:rsidR="00365605" w:rsidRPr="008D38F7">
        <w:t xml:space="preserve"> currently playing</w:t>
      </w:r>
      <w:r w:rsidRPr="008D38F7">
        <w:t>).</w:t>
      </w:r>
    </w:p>
    <w:p w14:paraId="374D8FFC" w14:textId="77777777" w:rsidR="00F72345" w:rsidRPr="008D38F7" w:rsidRDefault="00F72345" w:rsidP="00A23C39">
      <w:pPr>
        <w:numPr>
          <w:ilvl w:val="0"/>
          <w:numId w:val="32"/>
        </w:numPr>
      </w:pPr>
      <w:r w:rsidRPr="008D38F7">
        <w:rPr>
          <w:b/>
          <w:bCs/>
        </w:rPr>
        <w:t xml:space="preserve">Fret Position Auto </w:t>
      </w:r>
      <w:r w:rsidRPr="008D38F7">
        <w:t xml:space="preserve">control (the </w:t>
      </w:r>
      <w:r w:rsidRPr="008D38F7">
        <w:rPr>
          <w:b/>
          <w:bCs/>
        </w:rPr>
        <w:t>Auto</w:t>
      </w:r>
      <w:r w:rsidRPr="008D38F7">
        <w:t xml:space="preserve"> button is</w:t>
      </w:r>
      <w:r w:rsidR="00DC12C6" w:rsidRPr="008D38F7">
        <w:t xml:space="preserve"> pressed) - realizes automatic</w:t>
      </w:r>
      <w:r w:rsidRPr="008D38F7">
        <w:t xml:space="preserve"> fret position change in Solo and Harmony modes, which moves the ‘Capo’ strip along the Fretboard depending on the sequence of performed notes. </w:t>
      </w:r>
    </w:p>
    <w:p w14:paraId="359986A5" w14:textId="77777777" w:rsidR="00F72345" w:rsidRPr="008D38F7" w:rsidRDefault="00F72345" w:rsidP="00A23C39">
      <w:pPr>
        <w:numPr>
          <w:ilvl w:val="0"/>
          <w:numId w:val="32"/>
        </w:numPr>
      </w:pPr>
      <w:r w:rsidRPr="008D38F7">
        <w:rPr>
          <w:b/>
          <w:bCs/>
        </w:rPr>
        <w:t xml:space="preserve">Fret Position Manual </w:t>
      </w:r>
      <w:r w:rsidRPr="008D38F7">
        <w:t xml:space="preserve">control (the </w:t>
      </w:r>
      <w:r w:rsidRPr="008D38F7">
        <w:rPr>
          <w:b/>
          <w:bCs/>
        </w:rPr>
        <w:t>Auto</w:t>
      </w:r>
      <w:r w:rsidRPr="008D38F7">
        <w:t xml:space="preserve"> button is </w:t>
      </w:r>
      <w:r w:rsidR="00BB6DD6" w:rsidRPr="008D38F7">
        <w:t>released</w:t>
      </w:r>
      <w:r w:rsidRPr="008D38F7">
        <w:t xml:space="preserve">) - allows </w:t>
      </w:r>
      <w:r w:rsidR="00FC2DAE" w:rsidRPr="008D38F7">
        <w:t>manually changing</w:t>
      </w:r>
      <w:r w:rsidRPr="008D38F7">
        <w:t xml:space="preserve"> fret position by right clicking on any fret. A ‘Capo’ strip will appear on the fretboard, which will prevent play</w:t>
      </w:r>
      <w:r w:rsidR="00FC2DAE" w:rsidRPr="008D38F7">
        <w:t>ing</w:t>
      </w:r>
      <w:r w:rsidRPr="008D38F7">
        <w:t xml:space="preserve"> samples from any fret lower on the neck than the ‘Capo’ position (except for the 6th string).</w:t>
      </w:r>
    </w:p>
    <w:p w14:paraId="5DCF4873" w14:textId="11EE3FC5" w:rsidR="007A3CC3" w:rsidRPr="008D38F7" w:rsidRDefault="002768E9" w:rsidP="00AC4947">
      <w:pPr>
        <w:pStyle w:val="Heading2"/>
      </w:pPr>
      <w:bookmarkStart w:id="61" w:name="_Toc308106831"/>
      <w:bookmarkStart w:id="62" w:name="_Toc318380074"/>
      <w:r w:rsidRPr="008D38F7">
        <w:br w:type="page"/>
      </w:r>
      <w:bookmarkStart w:id="63" w:name="_Toc62840825"/>
      <w:bookmarkStart w:id="64" w:name="_Toc108455649"/>
      <w:r w:rsidR="007A3CC3" w:rsidRPr="008D38F7">
        <w:t>Virtual Keyboard</w:t>
      </w:r>
      <w:bookmarkEnd w:id="61"/>
      <w:bookmarkEnd w:id="62"/>
      <w:bookmarkEnd w:id="63"/>
      <w:bookmarkEnd w:id="64"/>
    </w:p>
    <w:p w14:paraId="741B3BD1" w14:textId="77777777" w:rsidR="007A3CC3" w:rsidRPr="008D38F7" w:rsidRDefault="007A3CC3" w:rsidP="00044DB6">
      <w:pPr>
        <w:spacing w:after="240"/>
      </w:pPr>
      <w:r w:rsidRPr="008D38F7">
        <w:t xml:space="preserve">In the lower part of </w:t>
      </w:r>
      <w:r w:rsidR="00E63262" w:rsidRPr="008D38F7">
        <w:t>RealRick</w:t>
      </w:r>
      <w:r w:rsidRPr="008D38F7">
        <w:t xml:space="preserve"> window you see</w:t>
      </w:r>
      <w:r w:rsidR="00365605" w:rsidRPr="008D38F7">
        <w:t xml:space="preserve"> a</w:t>
      </w:r>
      <w:r w:rsidRPr="008D38F7">
        <w:t xml:space="preserve"> virtual keyboard that visualizes </w:t>
      </w:r>
      <w:r w:rsidR="00E63262" w:rsidRPr="008D38F7">
        <w:t>RealRick</w:t>
      </w:r>
      <w:r w:rsidR="00A27EF7" w:rsidRPr="008D38F7">
        <w:t xml:space="preserve"> </w:t>
      </w:r>
      <w:r w:rsidRPr="008D38F7">
        <w:t>keyboard layout (Main and Repeat zones), indicates activated Key Switches in Solo mode, and shows all MIDI</w:t>
      </w:r>
      <w:r w:rsidR="00C166FB" w:rsidRPr="008D38F7">
        <w:t xml:space="preserve"> notes incoming to </w:t>
      </w:r>
      <w:r w:rsidR="00E63262" w:rsidRPr="008D38F7">
        <w:t>RealRick</w:t>
      </w:r>
      <w:r w:rsidR="00BB6DD6" w:rsidRPr="008D38F7">
        <w:t xml:space="preserve"> or played on virtual fretboard with a mouse</w:t>
      </w:r>
      <w:r w:rsidR="00C166FB" w:rsidRPr="008D38F7">
        <w:t>:</w:t>
      </w:r>
    </w:p>
    <w:p w14:paraId="53D2AB2C" w14:textId="5413B96B" w:rsidR="00BB6DD6" w:rsidRPr="008D38F7" w:rsidRDefault="00D45518" w:rsidP="00C136FF">
      <w:pPr>
        <w:jc w:val="center"/>
      </w:pPr>
      <w:bookmarkStart w:id="65" w:name="_Toc79224632"/>
      <w:bookmarkStart w:id="66" w:name="_Toc79224818"/>
      <w:bookmarkStart w:id="67" w:name="_Toc79224922"/>
      <w:bookmarkStart w:id="68" w:name="_Toc79226129"/>
      <w:r>
        <w:rPr>
          <w:noProof/>
        </w:rPr>
        <w:drawing>
          <wp:inline distT="0" distB="0" distL="0" distR="0" wp14:anchorId="13BD1C49" wp14:editId="4F95FE86">
            <wp:extent cx="6120130" cy="7054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0">
                      <a:extLst>
                        <a:ext uri="{28A0092B-C50C-407E-A947-70E740481C1C}">
                          <a14:useLocalDpi xmlns:a14="http://schemas.microsoft.com/office/drawing/2010/main" val="0"/>
                        </a:ext>
                      </a:extLst>
                    </a:blip>
                    <a:stretch>
                      <a:fillRect/>
                    </a:stretch>
                  </pic:blipFill>
                  <pic:spPr>
                    <a:xfrm>
                      <a:off x="0" y="0"/>
                      <a:ext cx="6120130" cy="705485"/>
                    </a:xfrm>
                    <a:prstGeom prst="rect">
                      <a:avLst/>
                    </a:prstGeom>
                  </pic:spPr>
                </pic:pic>
              </a:graphicData>
            </a:graphic>
          </wp:inline>
        </w:drawing>
      </w:r>
    </w:p>
    <w:p w14:paraId="53FDA6B4" w14:textId="77777777" w:rsidR="00C136FF" w:rsidRPr="008D38F7" w:rsidRDefault="00C136FF" w:rsidP="00C136FF">
      <w:pPr>
        <w:jc w:val="center"/>
      </w:pPr>
    </w:p>
    <w:p w14:paraId="44F11A90" w14:textId="2DEA4915" w:rsidR="00CD4B69" w:rsidRDefault="00BB6DD6" w:rsidP="00C534C9">
      <w:r w:rsidRPr="008D38F7">
        <w:t>Additionally</w:t>
      </w:r>
      <w:r w:rsidR="00007BCA" w:rsidRPr="008D38F7">
        <w:t>,</w:t>
      </w:r>
      <w:r w:rsidRPr="008D38F7">
        <w:t xml:space="preserve"> virtual keyboard duplicates the external MIDI keyboard input, so everything you can play by MIDI can be produced on virtual keyboard with a mouse.</w:t>
      </w:r>
      <w:r w:rsidR="00C349F0" w:rsidRPr="008D38F7">
        <w:t xml:space="preserve"> Shift-click</w:t>
      </w:r>
      <w:r w:rsidR="00C852DD" w:rsidRPr="008D38F7">
        <w:t xml:space="preserve">ing will hold </w:t>
      </w:r>
      <w:r w:rsidR="00007BCA" w:rsidRPr="008D38F7">
        <w:t xml:space="preserve">down </w:t>
      </w:r>
      <w:r w:rsidR="00C852DD" w:rsidRPr="008D38F7">
        <w:t>the pressed key</w:t>
      </w:r>
      <w:r w:rsidR="00C349F0" w:rsidRPr="008D38F7">
        <w:t xml:space="preserve"> allowing to preview chords/Key Switch FXs.</w:t>
      </w:r>
    </w:p>
    <w:p w14:paraId="20EF95F2" w14:textId="77777777" w:rsidR="00D45518" w:rsidRPr="00A76774" w:rsidRDefault="00D45518" w:rsidP="00D45518">
      <w:r w:rsidRPr="00A76774">
        <w:t>Hold Pedal button at the right visualizes Hold Pedal controller (CC#64) MIDI activity, as well as serves as toggle for switching Hold Pedal on/off Hold Pedal.</w:t>
      </w:r>
    </w:p>
    <w:p w14:paraId="22582DAC" w14:textId="77777777" w:rsidR="00D45518" w:rsidRPr="008F3542" w:rsidRDefault="00D45518" w:rsidP="00D45518">
      <w:pPr>
        <w:rPr>
          <w:rFonts w:asciiTheme="minorHAnsi" w:hAnsiTheme="minorHAnsi"/>
        </w:rPr>
      </w:pPr>
      <w:r w:rsidRPr="00A76774">
        <w:t>Pitch Wheel and Modulation Wheel indicators at the left visualize Pitch Bender and</w:t>
      </w:r>
      <w:r w:rsidRPr="00A76774">
        <w:rPr>
          <w:rFonts w:asciiTheme="minorHAnsi" w:hAnsiTheme="minorHAnsi"/>
        </w:rPr>
        <w:t xml:space="preserve"> </w:t>
      </w:r>
      <w:r w:rsidRPr="00A76774">
        <w:t>Modulation controllers MIDI activity</w:t>
      </w:r>
      <w:r w:rsidRPr="00A76774">
        <w:rPr>
          <w:rFonts w:asciiTheme="minorHAnsi" w:hAnsiTheme="minorHAnsi"/>
        </w:rPr>
        <w:t>.</w:t>
      </w:r>
    </w:p>
    <w:p w14:paraId="10027436" w14:textId="77777777" w:rsidR="00D45518" w:rsidRPr="008D38F7" w:rsidRDefault="00D45518" w:rsidP="00C534C9">
      <w:pPr>
        <w:rPr>
          <w:rFonts w:ascii="Arial" w:hAnsi="Arial" w:cs="Arial"/>
          <w:bCs/>
          <w:sz w:val="32"/>
          <w:szCs w:val="28"/>
        </w:rPr>
      </w:pPr>
    </w:p>
    <w:p w14:paraId="7094D19D" w14:textId="77777777" w:rsidR="00587E5C" w:rsidRPr="008D38F7" w:rsidRDefault="00E63262" w:rsidP="00E375B0">
      <w:pPr>
        <w:pStyle w:val="Heading1"/>
        <w:rPr>
          <w:rFonts w:cs="Arial"/>
          <w:szCs w:val="32"/>
        </w:rPr>
      </w:pPr>
      <w:bookmarkStart w:id="69" w:name="_Toc308106832"/>
      <w:bookmarkStart w:id="70" w:name="_Toc318380075"/>
      <w:bookmarkStart w:id="71" w:name="_Toc62840826"/>
      <w:bookmarkStart w:id="72" w:name="_Toc108455650"/>
      <w:r w:rsidRPr="008D38F7">
        <w:t>RealRick</w:t>
      </w:r>
      <w:r w:rsidR="00587E5C" w:rsidRPr="008D38F7">
        <w:t xml:space="preserve"> Global Modes</w:t>
      </w:r>
      <w:bookmarkEnd w:id="69"/>
      <w:bookmarkEnd w:id="70"/>
      <w:bookmarkEnd w:id="71"/>
      <w:bookmarkEnd w:id="72"/>
    </w:p>
    <w:p w14:paraId="183A62EF" w14:textId="13C4EF75" w:rsidR="00C534C9" w:rsidRPr="008D38F7" w:rsidRDefault="001825D9" w:rsidP="00C534C9">
      <w:pPr>
        <w:rPr>
          <w:rFonts w:ascii="Times New Roman" w:hAnsi="Times New Roman"/>
        </w:rPr>
      </w:pPr>
      <w:r>
        <w:t>RealRick 6</w:t>
      </w:r>
      <w:r w:rsidR="00C534C9" w:rsidRPr="008D38F7">
        <w:t xml:space="preserve"> provides </w:t>
      </w:r>
      <w:r w:rsidR="009F202D" w:rsidRPr="008D38F7">
        <w:t>4</w:t>
      </w:r>
      <w:r w:rsidR="00C534C9" w:rsidRPr="008D38F7">
        <w:t xml:space="preserve"> Global Modes implementing different </w:t>
      </w:r>
      <w:r w:rsidR="002C0EC2" w:rsidRPr="008D38F7">
        <w:t>working</w:t>
      </w:r>
      <w:r w:rsidR="00C534C9" w:rsidRPr="008D38F7">
        <w:t xml:space="preserve"> methods:</w:t>
      </w:r>
    </w:p>
    <w:p w14:paraId="12F217B6" w14:textId="6C595017" w:rsidR="00AC12AB" w:rsidRPr="008D38F7" w:rsidRDefault="00BF48E7" w:rsidP="00BF48E7">
      <w:pPr>
        <w:jc w:val="center"/>
        <w:rPr>
          <w:rFonts w:ascii="Times New Roman" w:hAnsi="Times New Roman"/>
        </w:rPr>
      </w:pPr>
      <w:r w:rsidRPr="008D38F7">
        <w:rPr>
          <w:rFonts w:ascii="Times New Roman" w:hAnsi="Times New Roman"/>
          <w:noProof/>
        </w:rPr>
        <w:drawing>
          <wp:inline distT="0" distB="0" distL="0" distR="0" wp14:anchorId="39627B11" wp14:editId="0A209DC0">
            <wp:extent cx="6120130" cy="338455"/>
            <wp:effectExtent l="0" t="0" r="0" b="4445"/>
            <wp:docPr id="2739" name="Picture 2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9" name="Picture 2739"/>
                    <pic:cNvPicPr/>
                  </pic:nvPicPr>
                  <pic:blipFill>
                    <a:blip r:embed="rId21">
                      <a:extLst>
                        <a:ext uri="{28A0092B-C50C-407E-A947-70E740481C1C}">
                          <a14:useLocalDpi xmlns:a14="http://schemas.microsoft.com/office/drawing/2010/main" val="0"/>
                        </a:ext>
                      </a:extLst>
                    </a:blip>
                    <a:stretch>
                      <a:fillRect/>
                    </a:stretch>
                  </pic:blipFill>
                  <pic:spPr>
                    <a:xfrm>
                      <a:off x="0" y="0"/>
                      <a:ext cx="6120130" cy="338455"/>
                    </a:xfrm>
                    <a:prstGeom prst="rect">
                      <a:avLst/>
                    </a:prstGeom>
                  </pic:spPr>
                </pic:pic>
              </a:graphicData>
            </a:graphic>
          </wp:inline>
        </w:drawing>
      </w:r>
    </w:p>
    <w:p w14:paraId="6C844D06" w14:textId="77777777" w:rsidR="00C534C9" w:rsidRPr="008D38F7" w:rsidRDefault="00C534C9" w:rsidP="00A23C39">
      <w:pPr>
        <w:numPr>
          <w:ilvl w:val="0"/>
          <w:numId w:val="18"/>
        </w:numPr>
        <w:ind w:left="714" w:hanging="357"/>
      </w:pPr>
      <w:r w:rsidRPr="008D38F7">
        <w:rPr>
          <w:b/>
        </w:rPr>
        <w:t>MIDI Keyboard</w:t>
      </w:r>
      <w:r w:rsidRPr="008D38F7">
        <w:t xml:space="preserve"> - MIDI keyboard/MIDI track input</w:t>
      </w:r>
    </w:p>
    <w:p w14:paraId="2A8BC9F4" w14:textId="77777777" w:rsidR="002768E9" w:rsidRPr="008D38F7" w:rsidRDefault="002768E9" w:rsidP="00A23C39">
      <w:pPr>
        <w:numPr>
          <w:ilvl w:val="0"/>
          <w:numId w:val="18"/>
        </w:numPr>
        <w:ind w:left="714" w:hanging="357"/>
      </w:pPr>
      <w:r w:rsidRPr="008D38F7">
        <w:rPr>
          <w:b/>
          <w:bCs/>
        </w:rPr>
        <w:t>Multi</w:t>
      </w:r>
      <w:r w:rsidRPr="008D38F7">
        <w:t xml:space="preserve"> - a universal mode allowing you to perform various guitar accompaniment techniques that use chords, such as Strumming, Bass and Strum, Bass and String picking, and much more.</w:t>
      </w:r>
    </w:p>
    <w:p w14:paraId="4FCF6956" w14:textId="77777777" w:rsidR="00C534C9" w:rsidRPr="008D38F7" w:rsidRDefault="00C534C9" w:rsidP="00A23C39">
      <w:pPr>
        <w:numPr>
          <w:ilvl w:val="0"/>
          <w:numId w:val="18"/>
        </w:numPr>
        <w:ind w:left="714" w:hanging="357"/>
      </w:pPr>
      <w:r w:rsidRPr="008D38F7">
        <w:rPr>
          <w:b/>
        </w:rPr>
        <w:t>Pattern</w:t>
      </w:r>
      <w:r w:rsidRPr="008D38F7">
        <w:t xml:space="preserve"> </w:t>
      </w:r>
      <w:r w:rsidR="002C0EC2" w:rsidRPr="008D38F7">
        <w:t>-</w:t>
      </w:r>
      <w:r w:rsidRPr="008D38F7">
        <w:t xml:space="preserve"> automatic accompaniment using rhythm patterns from MusicLab Guitar Pattern Library</w:t>
      </w:r>
    </w:p>
    <w:p w14:paraId="6308DDF5" w14:textId="77777777" w:rsidR="00F95EC5" w:rsidRPr="008D38F7" w:rsidRDefault="00F95EC5" w:rsidP="00A23C39">
      <w:pPr>
        <w:numPr>
          <w:ilvl w:val="0"/>
          <w:numId w:val="18"/>
        </w:numPr>
      </w:pPr>
      <w:r w:rsidRPr="008D38F7">
        <w:rPr>
          <w:b/>
        </w:rPr>
        <w:t>Song</w:t>
      </w:r>
      <w:r w:rsidRPr="008D38F7">
        <w:t xml:space="preserve"> </w:t>
      </w:r>
      <w:r w:rsidR="002C0EC2" w:rsidRPr="008D38F7">
        <w:t>-</w:t>
      </w:r>
      <w:r w:rsidRPr="008D38F7">
        <w:t xml:space="preserve"> songwriting tool featuring the </w:t>
      </w:r>
      <w:r w:rsidR="00DF2D32" w:rsidRPr="008D38F7">
        <w:t xml:space="preserve">built-in </w:t>
      </w:r>
      <w:r w:rsidRPr="008D38F7">
        <w:t xml:space="preserve">Song track where you can insert chords and patterns to construct </w:t>
      </w:r>
      <w:r w:rsidR="002C0EC2" w:rsidRPr="008D38F7">
        <w:t>the complete</w:t>
      </w:r>
      <w:r w:rsidRPr="008D38F7">
        <w:t xml:space="preserve"> guitar</w:t>
      </w:r>
      <w:r w:rsidR="002C0EC2" w:rsidRPr="008D38F7">
        <w:t xml:space="preserve"> accompaniment</w:t>
      </w:r>
      <w:r w:rsidRPr="008D38F7">
        <w:t xml:space="preserve"> part</w:t>
      </w:r>
    </w:p>
    <w:p w14:paraId="6637F869" w14:textId="77777777" w:rsidR="00211747" w:rsidRPr="008D38F7" w:rsidRDefault="00211747" w:rsidP="00C936A3"/>
    <w:p w14:paraId="0C41D061" w14:textId="77777777" w:rsidR="00E960F8" w:rsidRPr="008D38F7" w:rsidRDefault="00CF1AF3" w:rsidP="00E86F95">
      <w:pPr>
        <w:pStyle w:val="Heading1"/>
      </w:pPr>
      <w:bookmarkStart w:id="73" w:name="_Toc308106833"/>
      <w:bookmarkStart w:id="74" w:name="_Toc318380076"/>
      <w:bookmarkStart w:id="75" w:name="_Toc62840827"/>
      <w:bookmarkStart w:id="76" w:name="_Toc108455651"/>
      <w:r w:rsidRPr="008D38F7">
        <w:t xml:space="preserve">MIDI </w:t>
      </w:r>
      <w:r w:rsidR="00C534C9" w:rsidRPr="008D38F7">
        <w:t>K</w:t>
      </w:r>
      <w:r w:rsidR="00464E78" w:rsidRPr="008D38F7">
        <w:t>eyboard</w:t>
      </w:r>
      <w:r w:rsidR="00C534C9" w:rsidRPr="008D38F7">
        <w:t xml:space="preserve"> </w:t>
      </w:r>
      <w:r w:rsidR="00A93153" w:rsidRPr="008D38F7">
        <w:t>Global Mode</w:t>
      </w:r>
      <w:bookmarkEnd w:id="73"/>
      <w:bookmarkEnd w:id="74"/>
      <w:bookmarkEnd w:id="75"/>
      <w:bookmarkEnd w:id="76"/>
    </w:p>
    <w:p w14:paraId="53E3D2DB" w14:textId="3C9247D7" w:rsidR="00F72345" w:rsidRPr="008D38F7" w:rsidRDefault="00F72345" w:rsidP="00E86F95">
      <w:pPr>
        <w:pStyle w:val="Heading2"/>
      </w:pPr>
      <w:bookmarkStart w:id="77" w:name="_Toc308106834"/>
      <w:bookmarkStart w:id="78" w:name="_Toc318380077"/>
      <w:bookmarkStart w:id="79" w:name="_Toc62840828"/>
      <w:bookmarkStart w:id="80" w:name="_Toc108455652"/>
      <w:r w:rsidRPr="008D38F7">
        <w:t xml:space="preserve">User Keyboard </w:t>
      </w:r>
      <w:bookmarkEnd w:id="65"/>
      <w:bookmarkEnd w:id="66"/>
      <w:bookmarkEnd w:id="67"/>
      <w:bookmarkEnd w:id="68"/>
      <w:r w:rsidR="007A210B" w:rsidRPr="008D38F7">
        <w:t>Layout</w:t>
      </w:r>
      <w:bookmarkEnd w:id="77"/>
      <w:bookmarkEnd w:id="78"/>
      <w:bookmarkEnd w:id="79"/>
      <w:bookmarkEnd w:id="80"/>
    </w:p>
    <w:p w14:paraId="661D0F8C" w14:textId="77777777" w:rsidR="00B62669" w:rsidRPr="008D38F7" w:rsidRDefault="00F72345" w:rsidP="00787825">
      <w:r w:rsidRPr="008D38F7">
        <w:t xml:space="preserve">When connected to </w:t>
      </w:r>
      <w:r w:rsidR="00E63262" w:rsidRPr="008D38F7">
        <w:t>RealRick</w:t>
      </w:r>
      <w:r w:rsidRPr="008D38F7">
        <w:t xml:space="preserve"> MIDI input the external keyboard is divided into 3 zones: </w:t>
      </w:r>
      <w:r w:rsidRPr="008D38F7">
        <w:rPr>
          <w:b/>
          <w:bCs/>
        </w:rPr>
        <w:t>Main zone</w:t>
      </w:r>
      <w:r w:rsidRPr="008D38F7">
        <w:t xml:space="preserve"> (E1 - B4), left (C</w:t>
      </w:r>
      <w:r w:rsidR="00857D06" w:rsidRPr="008D38F7">
        <w:t>0</w:t>
      </w:r>
      <w:r w:rsidRPr="008D38F7">
        <w:t xml:space="preserve"> - D#1) and right (C5 </w:t>
      </w:r>
      <w:r w:rsidR="00857D06" w:rsidRPr="008D38F7">
        <w:t>–</w:t>
      </w:r>
      <w:r w:rsidRPr="008D38F7">
        <w:t xml:space="preserve"> C</w:t>
      </w:r>
      <w:r w:rsidR="00857D06" w:rsidRPr="008D38F7">
        <w:t>7</w:t>
      </w:r>
      <w:r w:rsidRPr="008D38F7">
        <w:t xml:space="preserve">) </w:t>
      </w:r>
      <w:r w:rsidRPr="008D38F7">
        <w:rPr>
          <w:b/>
          <w:bCs/>
        </w:rPr>
        <w:t>Repeat zones</w:t>
      </w:r>
      <w:r w:rsidRPr="008D38F7">
        <w:t>.</w:t>
      </w:r>
      <w:r w:rsidR="00E17394" w:rsidRPr="008D38F7">
        <w:t xml:space="preserve"> </w:t>
      </w:r>
    </w:p>
    <w:p w14:paraId="03EA4E99" w14:textId="1779E843" w:rsidR="00B62669" w:rsidRPr="008D38F7" w:rsidRDefault="00296EEE" w:rsidP="003A3E9E">
      <w:pPr>
        <w:spacing w:before="240"/>
      </w:pPr>
      <w:r w:rsidRPr="008D38F7">
        <w:rPr>
          <w:noProof/>
        </w:rPr>
        <mc:AlternateContent>
          <mc:Choice Requires="wpg">
            <w:drawing>
              <wp:anchor distT="0" distB="0" distL="114300" distR="114300" simplePos="0" relativeHeight="251654144" behindDoc="0" locked="0" layoutInCell="1" allowOverlap="1" wp14:anchorId="40947B84" wp14:editId="35805642">
                <wp:simplePos x="0" y="0"/>
                <wp:positionH relativeFrom="column">
                  <wp:posOffset>10160</wp:posOffset>
                </wp:positionH>
                <wp:positionV relativeFrom="paragraph">
                  <wp:posOffset>560705</wp:posOffset>
                </wp:positionV>
                <wp:extent cx="5861685" cy="1974215"/>
                <wp:effectExtent l="15875" t="467360" r="18415" b="0"/>
                <wp:wrapTopAndBottom/>
                <wp:docPr id="2714"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1685" cy="1974215"/>
                          <a:chOff x="1034" y="1314"/>
                          <a:chExt cx="9231" cy="3109"/>
                        </a:xfrm>
                      </wpg:grpSpPr>
                      <wpg:grpSp>
                        <wpg:cNvPr id="2715" name="Group 402"/>
                        <wpg:cNvGrpSpPr>
                          <a:grpSpLocks/>
                        </wpg:cNvGrpSpPr>
                        <wpg:grpSpPr bwMode="auto">
                          <a:xfrm>
                            <a:off x="1034" y="1314"/>
                            <a:ext cx="9231" cy="3109"/>
                            <a:chOff x="1034" y="1314"/>
                            <a:chExt cx="9231" cy="3109"/>
                          </a:xfrm>
                        </wpg:grpSpPr>
                        <pic:pic xmlns:pic="http://schemas.openxmlformats.org/drawingml/2006/picture">
                          <pic:nvPicPr>
                            <pic:cNvPr id="2716" name="Picture 40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314" y="1314"/>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17" name="Line 404"/>
                          <wps:cNvCnPr>
                            <a:cxnSpLocks noChangeShapeType="1"/>
                          </wps:cNvCnPr>
                          <wps:spPr bwMode="auto">
                            <a:xfrm>
                              <a:off x="7622" y="2800"/>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18" name="Text Box 405"/>
                          <wps:cNvSpPr txBox="1">
                            <a:spLocks noChangeArrowheads="1"/>
                          </wps:cNvSpPr>
                          <wps:spPr bwMode="auto">
                            <a:xfrm>
                              <a:off x="7974" y="406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3614" w14:textId="77777777" w:rsidR="00880434" w:rsidRPr="00963250" w:rsidRDefault="00880434" w:rsidP="003A3E9E">
                                <w:pPr>
                                  <w:jc w:val="center"/>
                                  <w:rPr>
                                    <w:sz w:val="20"/>
                                    <w:szCs w:val="20"/>
                                  </w:rPr>
                                </w:pPr>
                                <w:r w:rsidRPr="00963250">
                                  <w:rPr>
                                    <w:sz w:val="20"/>
                                    <w:szCs w:val="20"/>
                                  </w:rPr>
                                  <w:t>Repeat zone</w:t>
                                </w:r>
                              </w:p>
                            </w:txbxContent>
                          </wps:txbx>
                          <wps:bodyPr rot="0" vert="horz" wrap="square" lIns="0" tIns="0" rIns="0" bIns="0" anchor="t" anchorCtr="0" upright="1">
                            <a:noAutofit/>
                          </wps:bodyPr>
                        </wps:wsp>
                        <wps:wsp>
                          <wps:cNvPr id="2719" name="Line 406"/>
                          <wps:cNvCnPr>
                            <a:cxnSpLocks noChangeShapeType="1"/>
                          </wps:cNvCnPr>
                          <wps:spPr bwMode="auto">
                            <a:xfrm>
                              <a:off x="1917" y="2815"/>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0" name="Text Box 407"/>
                          <wps:cNvSpPr txBox="1">
                            <a:spLocks noChangeArrowheads="1"/>
                          </wps:cNvSpPr>
                          <wps:spPr bwMode="auto">
                            <a:xfrm>
                              <a:off x="4194" y="3698"/>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FB0CA" w14:textId="77777777" w:rsidR="00880434" w:rsidRPr="00963250" w:rsidRDefault="00880434" w:rsidP="003A3E9E">
                                <w:pPr>
                                  <w:jc w:val="center"/>
                                  <w:rPr>
                                    <w:sz w:val="20"/>
                                    <w:szCs w:val="20"/>
                                  </w:rPr>
                                </w:pPr>
                                <w:r w:rsidRPr="00963250">
                                  <w:rPr>
                                    <w:sz w:val="20"/>
                                    <w:szCs w:val="20"/>
                                  </w:rPr>
                                  <w:t>Main zone</w:t>
                                </w:r>
                              </w:p>
                            </w:txbxContent>
                          </wps:txbx>
                          <wps:bodyPr rot="0" vert="horz" wrap="square" lIns="0" tIns="0" rIns="0" bIns="0" anchor="t" anchorCtr="0" upright="1">
                            <a:noAutofit/>
                          </wps:bodyPr>
                        </wps:wsp>
                        <wps:wsp>
                          <wps:cNvPr id="2721" name="Line 408"/>
                          <wps:cNvCnPr>
                            <a:cxnSpLocks noChangeShapeType="1"/>
                          </wps:cNvCnPr>
                          <wps:spPr bwMode="auto">
                            <a:xfrm flipH="1">
                              <a:off x="1914" y="3880"/>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2" name="Line 409"/>
                          <wps:cNvCnPr>
                            <a:cxnSpLocks noChangeShapeType="1"/>
                          </wps:cNvCnPr>
                          <wps:spPr bwMode="auto">
                            <a:xfrm>
                              <a:off x="5499" y="3880"/>
                              <a:ext cx="211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3" name="Line 410"/>
                          <wps:cNvCnPr>
                            <a:cxnSpLocks noChangeShapeType="1"/>
                          </wps:cNvCnPr>
                          <wps:spPr bwMode="auto">
                            <a:xfrm flipH="1">
                              <a:off x="7614" y="3871"/>
                              <a:ext cx="2391" cy="9"/>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4" name="Line 411"/>
                          <wps:cNvCnPr>
                            <a:cxnSpLocks noChangeShapeType="1"/>
                          </wps:cNvCnPr>
                          <wps:spPr bwMode="auto">
                            <a:xfrm flipH="1">
                              <a:off x="1314" y="3880"/>
                              <a:ext cx="600" cy="5"/>
                            </a:xfrm>
                            <a:prstGeom prst="line">
                              <a:avLst/>
                            </a:prstGeom>
                            <a:noFill/>
                            <a:ln w="6350">
                              <a:solidFill>
                                <a:srgbClr val="000000"/>
                              </a:solidFill>
                              <a:round/>
                              <a:headEnd type="triangl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5" name="Line 412"/>
                          <wps:cNvCnPr>
                            <a:cxnSpLocks noChangeShapeType="1"/>
                          </wps:cNvCnPr>
                          <wps:spPr bwMode="auto">
                            <a:xfrm>
                              <a:off x="1674" y="3880"/>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6" name="Line 413"/>
                          <wps:cNvCnPr>
                            <a:cxnSpLocks noChangeShapeType="1"/>
                          </wps:cNvCnPr>
                          <wps:spPr bwMode="auto">
                            <a:xfrm>
                              <a:off x="1674" y="4238"/>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7" name="Line 414"/>
                          <wps:cNvCnPr>
                            <a:cxnSpLocks noChangeShapeType="1"/>
                          </wps:cNvCnPr>
                          <wps:spPr bwMode="auto">
                            <a:xfrm>
                              <a:off x="8694" y="3878"/>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8" name="Line 415"/>
                          <wps:cNvCnPr>
                            <a:cxnSpLocks noChangeShapeType="1"/>
                          </wps:cNvCnPr>
                          <wps:spPr bwMode="auto">
                            <a:xfrm flipH="1">
                              <a:off x="10007" y="3871"/>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29" name="Line 416"/>
                          <wps:cNvCnPr>
                            <a:cxnSpLocks noChangeShapeType="1"/>
                          </wps:cNvCnPr>
                          <wps:spPr bwMode="auto">
                            <a:xfrm flipH="1">
                              <a:off x="1092" y="3882"/>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30" name="Line 417"/>
                          <wps:cNvCnPr>
                            <a:cxnSpLocks noChangeShapeType="1"/>
                          </wps:cNvCnPr>
                          <wps:spPr bwMode="auto">
                            <a:xfrm flipV="1">
                              <a:off x="5023" y="1323"/>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731" name="Line 418"/>
                          <wps:cNvCnPr>
                            <a:cxnSpLocks noChangeShapeType="1"/>
                          </wps:cNvCnPr>
                          <wps:spPr bwMode="auto">
                            <a:xfrm flipV="1">
                              <a:off x="3814" y="1324"/>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732" name="Line 419"/>
                          <wps:cNvCnPr>
                            <a:cxnSpLocks noChangeShapeType="1"/>
                          </wps:cNvCnPr>
                          <wps:spPr bwMode="auto">
                            <a:xfrm flipH="1">
                              <a:off x="10038" y="2794"/>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33" name="Line 420"/>
                          <wps:cNvCnPr>
                            <a:cxnSpLocks noChangeShapeType="1"/>
                          </wps:cNvCnPr>
                          <wps:spPr bwMode="auto">
                            <a:xfrm flipH="1">
                              <a:off x="10038"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34" name="Line 421"/>
                          <wps:cNvCnPr>
                            <a:cxnSpLocks noChangeShapeType="1"/>
                          </wps:cNvCnPr>
                          <wps:spPr bwMode="auto">
                            <a:xfrm flipH="1">
                              <a:off x="1038" y="2786"/>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735" name="Line 422"/>
                          <wps:cNvCnPr>
                            <a:cxnSpLocks noChangeShapeType="1"/>
                          </wps:cNvCnPr>
                          <wps:spPr bwMode="auto">
                            <a:xfrm flipH="1">
                              <a:off x="1034"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2736" name="Rectangle 423"/>
                        <wps:cNvSpPr>
                          <a:spLocks noChangeArrowheads="1"/>
                        </wps:cNvSpPr>
                        <wps:spPr bwMode="auto">
                          <a:xfrm rot="2844757">
                            <a:off x="4846" y="337"/>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947B84" id="Group 401" o:spid="_x0000_s1026" style="position:absolute;margin-left:.8pt;margin-top:44.15pt;width:461.55pt;height:155.45pt;z-index:251654144" coordorigin="1034,1314" coordsize="9231,3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">
                <v:group id="Group 402" o:spid="_x0000_s1027" style="position:absolute;left:1034;top:1314;width:9231;height:3109" coordorigin="1034,1314" coordsize="9231,3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3" o:spid="_x0000_s1028" type="#_x0000_t75" style="position:absolute;left:1314;top:1314;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">
                    <v:imagedata r:id="rId23" o:title=""/>
                  </v:shape>
                  <v:line id="Line 404" o:spid="_x0000_s1029" style="position:absolute;visibility:visible;mso-wrap-style:square" from="7622,2800" to="7622,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" strokeweight=".5pt">
                    <v:stroke dashstyle="1 1" endarrowwidth="narrow" endarrowlength="short"/>
                  </v:line>
                  <v:shapetype id="_x0000_t202" coordsize="21600,21600" o:spt="202" path="m,l,21600r21600,l21600,xe">
                    <v:stroke joinstyle="miter"/>
                    <v:path gradientshapeok="t" o:connecttype="rect"/>
                  </v:shapetype>
                  <v:shape id="Text Box 405" o:spid="_x0000_s1030" type="#_x0000_t202" style="position:absolute;left:7974;top:406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" filled="f" stroked="f">
                    <v:textbox inset="0,0,0,0">
                      <w:txbxContent>
                        <w:p w14:paraId="21A33614" w14:textId="77777777" w:rsidR="00880434" w:rsidRPr="00963250" w:rsidRDefault="00880434" w:rsidP="003A3E9E">
                          <w:pPr>
                            <w:jc w:val="center"/>
                            <w:rPr>
                              <w:sz w:val="20"/>
                              <w:szCs w:val="20"/>
                            </w:rPr>
                          </w:pPr>
                          <w:r w:rsidRPr="00963250">
                            <w:rPr>
                              <w:sz w:val="20"/>
                              <w:szCs w:val="20"/>
                            </w:rPr>
                            <w:t>Repeat zone</w:t>
                          </w:r>
                        </w:p>
                      </w:txbxContent>
                    </v:textbox>
                  </v:shape>
                  <v:line id="Line 406" o:spid="_x0000_s1031" style="position:absolute;visibility:visible;mso-wrap-style:square" from="1917,2815" to="1917,3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" strokeweight=".5pt">
                    <v:stroke dashstyle="1 1" endarrowwidth="narrow" endarrowlength="short"/>
                  </v:line>
                  <v:shape id="Text Box 407" o:spid="_x0000_s1032" type="#_x0000_t202" style="position:absolute;left:4194;top:3698;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" filled="f" stroked="f">
                    <v:textbox inset="0,0,0,0">
                      <w:txbxContent>
                        <w:p w14:paraId="79EFB0CA" w14:textId="77777777" w:rsidR="00880434" w:rsidRPr="00963250" w:rsidRDefault="00880434" w:rsidP="003A3E9E">
                          <w:pPr>
                            <w:jc w:val="center"/>
                            <w:rPr>
                              <w:sz w:val="20"/>
                              <w:szCs w:val="20"/>
                            </w:rPr>
                          </w:pPr>
                          <w:r w:rsidRPr="00963250">
                            <w:rPr>
                              <w:sz w:val="20"/>
                              <w:szCs w:val="20"/>
                            </w:rPr>
                            <w:t>Main zone</w:t>
                          </w:r>
                        </w:p>
                      </w:txbxContent>
                    </v:textbox>
                  </v:shape>
                  <v:line id="Line 408" o:spid="_x0000_s1033" style="position:absolute;flip:x;visibility:visible;mso-wrap-style:square" from="1914,3880" to="4149,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" strokeweight=".5pt">
                    <v:stroke endarrow="block" endarrowwidth="narrow" endarrowlength="short"/>
                  </v:line>
                  <v:line id="Line 409" o:spid="_x0000_s1034" style="position:absolute;visibility:visible;mso-wrap-style:square" from="5499,3880" to="7614,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" strokeweight=".5pt">
                    <v:stroke endarrow="block" endarrowwidth="narrow" endarrowlength="short"/>
                  </v:line>
                  <v:line id="Line 410" o:spid="_x0000_s1035" style="position:absolute;flip:x;visibility:visible;mso-wrap-style:square" from="7614,3871" to="10005,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" strokeweight=".5pt">
                    <v:stroke endarrow="block" endarrowwidth="narrow" endarrowlength="short"/>
                  </v:line>
                  <v:line id="Line 411" o:spid="_x0000_s1036" style="position:absolute;flip:x;visibility:visible;mso-wrap-style:square" from="1314,3880" to="1914,3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" strokeweight=".5pt">
                    <v:stroke startarrow="block" startarrowwidth="narrow" startarrowlength="short" endarrowwidth="narrow" endarrowlength="short"/>
                  </v:line>
                  <v:line id="Line 412" o:spid="_x0000_s1037" style="position:absolute;visibility:visible;mso-wrap-style:square" from="1674,3880" to="1677,4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" strokeweight=".25pt">
                    <v:stroke dashstyle="1 1" endarrowwidth="narrow" endarrowlength="short"/>
                  </v:line>
                  <v:line id="Line 413" o:spid="_x0000_s1038" style="position:absolute;visibility:visible;mso-wrap-style:square" from="1674,4238" to="7974,4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" strokeweight=".25pt">
                    <v:stroke dashstyle="1 1" endarrowwidth="narrow" endarrowlength="short"/>
                  </v:line>
                  <v:line id="Line 414" o:spid="_x0000_s1039" style="position:absolute;visibility:visible;mso-wrap-style:square" from="8694,3878" to="8694,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" strokeweight=".25pt">
                    <v:stroke dashstyle="1 1" endarrowwidth="narrow" endarrowlength="short"/>
                  </v:line>
                  <v:line id="Line 415" o:spid="_x0000_s1040" style="position:absolute;flip:x;visibility:visible;mso-wrap-style:square" from="10007,3871" to="10234,3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" strokeweight="1.5pt">
                    <v:stroke dashstyle="1 1" endcap="round"/>
                  </v:line>
                  <v:line id="Line 416" o:spid="_x0000_s1041" style="position:absolute;flip:x;visibility:visible;mso-wrap-style:square" from="1092,3882" to="1319,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" strokeweight="1.5pt">
                    <v:stroke dashstyle="1 1" endcap="round"/>
                  </v:line>
                  <v:line id="Line 417" o:spid="_x0000_s1042" style="position:absolute;flip:y;visibility:visible;mso-wrap-style:square" from="5023,1323" to="6622,2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" strokeweight=".5pt">
                    <v:stroke endarrowwidth="narrow" endarrowlength="short"/>
                  </v:line>
                  <v:line id="Line 418" o:spid="_x0000_s1043" style="position:absolute;flip:y;visibility:visible;mso-wrap-style:square" from="3814,1324" to="5413,2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" strokeweight=".5pt">
                    <v:stroke endarrowwidth="narrow" endarrowlength="short"/>
                  </v:line>
                  <v:line id="Line 419" o:spid="_x0000_s1044" style="position:absolute;flip:x;visibility:visible;mso-wrap-style:square" from="10038,2794" to="10265,2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" strokeweight="1.5pt">
                    <v:stroke dashstyle="1 1" endcap="round"/>
                  </v:line>
                  <v:line id="Line 420" o:spid="_x0000_s1045" style="position:absolute;flip:x;visibility:visible;mso-wrap-style:square" from="10038,1330" to="10265,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" strokeweight="1.5pt">
                    <v:stroke dashstyle="1 1" endcap="round"/>
                  </v:line>
                  <v:line id="Line 421" o:spid="_x0000_s1046" style="position:absolute;flip:x;visibility:visible;mso-wrap-style:square" from="1038,2786" to="1265,2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" strokeweight="1.5pt">
                    <v:stroke dashstyle="1 1" endcap="round"/>
                  </v:line>
                  <v:line id="Line 422" o:spid="_x0000_s1047" style="position:absolute;flip:x;visibility:visible;mso-wrap-style:square" from="1034,1330" to="1261,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" strokeweight="1.5pt">
                    <v:stroke dashstyle="1 1" endcap="round"/>
                  </v:line>
                </v:group>
                <v:rect id="Rectangle 423" o:spid="_x0000_s1048" style="position:absolute;left:4846;top:337;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" stroked="f" strokeweight=".5pt">
                  <v:stroke endarrowwidth="narrow" endarrowlength="short"/>
                </v:rect>
                <w10:wrap type="topAndBottom"/>
              </v:group>
            </w:pict>
          </mc:Fallback>
        </mc:AlternateContent>
      </w:r>
      <w:r w:rsidR="00E17394" w:rsidRPr="008D38F7">
        <w:t xml:space="preserve">In Solo mode </w:t>
      </w:r>
      <w:r w:rsidR="00E17394" w:rsidRPr="008D38F7">
        <w:rPr>
          <w:b/>
          <w:bCs/>
        </w:rPr>
        <w:t>Main zone</w:t>
      </w:r>
      <w:r w:rsidR="00E17394" w:rsidRPr="008D38F7">
        <w:rPr>
          <w:bCs/>
        </w:rPr>
        <w:t xml:space="preserve"> extends to </w:t>
      </w:r>
      <w:r w:rsidR="00BB22C4" w:rsidRPr="008D38F7">
        <w:rPr>
          <w:bCs/>
        </w:rPr>
        <w:t>C</w:t>
      </w:r>
      <w:r w:rsidR="00B25A1B" w:rsidRPr="008D38F7">
        <w:rPr>
          <w:bCs/>
        </w:rPr>
        <w:t>1-D5</w:t>
      </w:r>
      <w:r w:rsidR="00E17394" w:rsidRPr="008D38F7">
        <w:rPr>
          <w:bCs/>
        </w:rPr>
        <w:t>.</w:t>
      </w:r>
    </w:p>
    <w:p w14:paraId="4ED5E3CD" w14:textId="77777777" w:rsidR="00F72345" w:rsidRPr="008D38F7" w:rsidRDefault="00F72345" w:rsidP="00B62669">
      <w:pPr>
        <w:spacing w:before="120"/>
      </w:pPr>
      <w:r w:rsidRPr="008D38F7">
        <w:t>Main zone serves for playing melodic parts (Solo and Harmony modes) and entering chords (Chords, Bass &amp; Chord, Bass &amp; Pick modes).</w:t>
      </w:r>
    </w:p>
    <w:p w14:paraId="7E910D5B" w14:textId="77777777" w:rsidR="00F72345" w:rsidRPr="008D38F7" w:rsidRDefault="00F72345" w:rsidP="00B62669">
      <w:pPr>
        <w:spacing w:before="120"/>
      </w:pPr>
      <w:r w:rsidRPr="008D38F7">
        <w:t>Any key of the Repeat zone repeats notes and chords played in the Main zone.</w:t>
      </w:r>
    </w:p>
    <w:p w14:paraId="1DBA4CC1" w14:textId="77777777" w:rsidR="00F72345" w:rsidRPr="008D38F7" w:rsidRDefault="00F72345" w:rsidP="00B62669">
      <w:pPr>
        <w:spacing w:before="120"/>
      </w:pPr>
      <w:r w:rsidRPr="008D38F7">
        <w:t>This way of keyboard mapping allows you to play guitar parts with 2 hands - you play various notes or chords in the Main zone with one hand and repeat them by pressing the pre-mapped keys in Repeat zone with the other hand without changing its position. This is very important for careful</w:t>
      </w:r>
      <w:r w:rsidR="00365605" w:rsidRPr="008D38F7">
        <w:t>ly</w:t>
      </w:r>
      <w:r w:rsidRPr="008D38F7">
        <w:t xml:space="preserve"> preserving rhythm pattern accuracy and groove feel.</w:t>
      </w:r>
    </w:p>
    <w:p w14:paraId="0F1F42C9" w14:textId="77777777" w:rsidR="00F72345" w:rsidRPr="008D38F7" w:rsidRDefault="00F72345" w:rsidP="00B62669">
      <w:pPr>
        <w:spacing w:before="120"/>
      </w:pPr>
      <w:r w:rsidRPr="008D38F7">
        <w:t>Using such a performance technique you can easily imitate the most characteristic details of guitar performance, such as tremolo, strumming, bass and strum, picking on your keyboard making them sound naturally as if they were played on</w:t>
      </w:r>
      <w:r w:rsidR="00BA32FA" w:rsidRPr="008D38F7">
        <w:t xml:space="preserve"> a</w:t>
      </w:r>
      <w:r w:rsidRPr="008D38F7">
        <w:t xml:space="preserve"> real guitar.</w:t>
      </w:r>
    </w:p>
    <w:p w14:paraId="3D51D51D" w14:textId="77777777" w:rsidR="00F72345" w:rsidRPr="008D38F7" w:rsidRDefault="00F72345" w:rsidP="00B62669">
      <w:pPr>
        <w:spacing w:before="120"/>
      </w:pPr>
      <w:r w:rsidRPr="008D38F7">
        <w:t>Repeat Key zone functions:</w:t>
      </w:r>
    </w:p>
    <w:p w14:paraId="076986F1" w14:textId="737FFD14" w:rsidR="00F72345" w:rsidRPr="008D38F7" w:rsidRDefault="00B62669" w:rsidP="0018732E">
      <w:pPr>
        <w:numPr>
          <w:ilvl w:val="0"/>
          <w:numId w:val="9"/>
        </w:numPr>
        <w:spacing w:before="120"/>
        <w:ind w:left="714" w:hanging="357"/>
      </w:pPr>
      <w:r w:rsidRPr="008D38F7">
        <w:t>I</w:t>
      </w:r>
      <w:r w:rsidR="00F72345" w:rsidRPr="008D38F7">
        <w:t xml:space="preserve">n Solo, Harmony, Chords, and Bass &amp; Chord modes you can repeat notes and chords played in the Main zone (any white key repeats the full sound, while black key repeats the muted sound). </w:t>
      </w:r>
      <w:r w:rsidR="009839D8" w:rsidRPr="008D38F7">
        <w:t>Also,</w:t>
      </w:r>
      <w:r w:rsidR="00F72345" w:rsidRPr="008D38F7">
        <w:t xml:space="preserve"> with the keys of Repeat zone you can alternate up/down/muted strokes to produce strumming and tremolo techniques (C, E, G – trigger up stroke; D, F, A - down stroke; C#, F#, A# - muted up stroke; D#, G# - muted down stroke) with both single notes and intervals/chords</w:t>
      </w:r>
      <w:r w:rsidR="005A6647" w:rsidRPr="008D38F7">
        <w:t>.</w:t>
      </w:r>
      <w:r w:rsidR="00F72345" w:rsidRPr="008D38F7">
        <w:t xml:space="preserve"> </w:t>
      </w:r>
    </w:p>
    <w:p w14:paraId="766A7103" w14:textId="77777777" w:rsidR="00F72345" w:rsidRPr="008D38F7" w:rsidRDefault="00B62669" w:rsidP="0018732E">
      <w:pPr>
        <w:numPr>
          <w:ilvl w:val="0"/>
          <w:numId w:val="9"/>
        </w:numPr>
        <w:spacing w:before="120"/>
        <w:ind w:left="714" w:hanging="357"/>
      </w:pPr>
      <w:r w:rsidRPr="008D38F7">
        <w:t>I</w:t>
      </w:r>
      <w:r w:rsidR="00F72345" w:rsidRPr="008D38F7">
        <w:t>n Bass &amp; Chord mode you can trigger Bass I (Root) and Bass II (alternative bass) notes as well as upper string strums</w:t>
      </w:r>
    </w:p>
    <w:p w14:paraId="6C7E7965" w14:textId="77777777" w:rsidR="00F72345" w:rsidRPr="008D38F7" w:rsidRDefault="00B62669" w:rsidP="0018732E">
      <w:pPr>
        <w:numPr>
          <w:ilvl w:val="0"/>
          <w:numId w:val="9"/>
        </w:numPr>
        <w:spacing w:before="120"/>
        <w:ind w:left="714" w:hanging="357"/>
      </w:pPr>
      <w:r w:rsidRPr="008D38F7">
        <w:t>I</w:t>
      </w:r>
      <w:r w:rsidR="00F72345" w:rsidRPr="008D38F7">
        <w:t>n Bass</w:t>
      </w:r>
      <w:r w:rsidR="00365605" w:rsidRPr="008D38F7">
        <w:t xml:space="preserve"> </w:t>
      </w:r>
      <w:r w:rsidR="00F72345" w:rsidRPr="008D38F7">
        <w:t>&amp; Pick mode Repeat keys trigger individual voices (strings) of a chord taken in the Main zone.</w:t>
      </w:r>
    </w:p>
    <w:p w14:paraId="4B041AE4" w14:textId="77777777" w:rsidR="00923C58" w:rsidRPr="008D38F7" w:rsidRDefault="00923C58" w:rsidP="0018732E">
      <w:pPr>
        <w:numPr>
          <w:ilvl w:val="0"/>
          <w:numId w:val="9"/>
        </w:numPr>
        <w:spacing w:before="120"/>
        <w:ind w:left="714" w:hanging="357"/>
      </w:pPr>
      <w:r w:rsidRPr="008D38F7">
        <w:t>In Solo mode Repeat keys</w:t>
      </w:r>
      <w:r w:rsidR="00365605" w:rsidRPr="008D38F7">
        <w:t>,</w:t>
      </w:r>
      <w:r w:rsidRPr="008D38F7">
        <w:t xml:space="preserve"> when activated in Key Switch panel</w:t>
      </w:r>
      <w:r w:rsidR="00365605" w:rsidRPr="008D38F7">
        <w:t>,</w:t>
      </w:r>
      <w:r w:rsidRPr="008D38F7">
        <w:t xml:space="preserve"> can also</w:t>
      </w:r>
      <w:r w:rsidR="00365605" w:rsidRPr="008D38F7">
        <w:t xml:space="preserve"> be</w:t>
      </w:r>
      <w:r w:rsidRPr="008D38F7">
        <w:t xml:space="preserve"> used as Key Switches to switch on various FXs</w:t>
      </w:r>
      <w:r w:rsidR="005A6647" w:rsidRPr="008D38F7">
        <w:t>.</w:t>
      </w:r>
      <w:r w:rsidRPr="008D38F7">
        <w:t xml:space="preserve"> </w:t>
      </w:r>
    </w:p>
    <w:p w14:paraId="778878C3" w14:textId="418AFC11" w:rsidR="00F72345" w:rsidRPr="008D38F7" w:rsidRDefault="00F72345" w:rsidP="00E86F95">
      <w:pPr>
        <w:pStyle w:val="Heading2"/>
      </w:pPr>
      <w:bookmarkStart w:id="81" w:name="_Toc79224633"/>
      <w:bookmarkStart w:id="82" w:name="_Toc79224819"/>
      <w:bookmarkStart w:id="83" w:name="_Toc79224923"/>
      <w:bookmarkStart w:id="84" w:name="_Toc79226130"/>
      <w:bookmarkStart w:id="85" w:name="_Toc308106835"/>
      <w:bookmarkStart w:id="86" w:name="_Toc318380078"/>
      <w:bookmarkStart w:id="87" w:name="_Toc62840829"/>
      <w:bookmarkStart w:id="88" w:name="_Toc108455653"/>
      <w:r w:rsidRPr="008D38F7">
        <w:t>Performance Modes</w:t>
      </w:r>
      <w:bookmarkEnd w:id="81"/>
      <w:bookmarkEnd w:id="82"/>
      <w:bookmarkEnd w:id="83"/>
      <w:bookmarkEnd w:id="84"/>
      <w:bookmarkEnd w:id="85"/>
      <w:bookmarkEnd w:id="86"/>
      <w:bookmarkEnd w:id="87"/>
      <w:bookmarkEnd w:id="88"/>
    </w:p>
    <w:p w14:paraId="498DCC2C" w14:textId="77777777" w:rsidR="00F72345" w:rsidRPr="008D38F7" w:rsidRDefault="00E63262">
      <w:r w:rsidRPr="008D38F7">
        <w:t>RealRick</w:t>
      </w:r>
      <w:r w:rsidR="00BC2786" w:rsidRPr="008D38F7">
        <w:t xml:space="preserve"> MIDI Keyboard Global Mode</w:t>
      </w:r>
      <w:r w:rsidR="00F72345" w:rsidRPr="008D38F7">
        <w:t xml:space="preserve"> includes 5 separate guitar performance modes, each of which is a separate performance tool meant for imitating special guitar performance style:</w:t>
      </w:r>
    </w:p>
    <w:p w14:paraId="5FDE8D39" w14:textId="77777777" w:rsidR="00F72345" w:rsidRPr="008D38F7" w:rsidRDefault="00F72345" w:rsidP="0018732E">
      <w:pPr>
        <w:numPr>
          <w:ilvl w:val="0"/>
          <w:numId w:val="13"/>
        </w:numPr>
        <w:spacing w:before="120"/>
      </w:pPr>
      <w:r w:rsidRPr="008D38F7">
        <w:rPr>
          <w:b/>
          <w:bCs/>
        </w:rPr>
        <w:t>Solo</w:t>
      </w:r>
      <w:r w:rsidRPr="008D38F7">
        <w:t xml:space="preserve"> - polyphonic mode for performing melodic parts</w:t>
      </w:r>
      <w:r w:rsidR="005A6647" w:rsidRPr="008D38F7">
        <w:t>.</w:t>
      </w:r>
    </w:p>
    <w:p w14:paraId="77DCAA5B" w14:textId="77777777" w:rsidR="00F72345" w:rsidRPr="008D38F7" w:rsidRDefault="00F72345" w:rsidP="0018732E">
      <w:pPr>
        <w:numPr>
          <w:ilvl w:val="0"/>
          <w:numId w:val="13"/>
        </w:numPr>
        <w:spacing w:before="120"/>
      </w:pPr>
      <w:r w:rsidRPr="008D38F7">
        <w:rPr>
          <w:b/>
          <w:bCs/>
        </w:rPr>
        <w:t>Harmony</w:t>
      </w:r>
      <w:r w:rsidRPr="008D38F7">
        <w:t xml:space="preserve"> - monophonic mode for performing parallel interval melodic parts</w:t>
      </w:r>
      <w:r w:rsidR="005A6647" w:rsidRPr="008D38F7">
        <w:t>.</w:t>
      </w:r>
    </w:p>
    <w:p w14:paraId="67805F6A" w14:textId="77777777" w:rsidR="00F72345" w:rsidRPr="008D38F7" w:rsidRDefault="00F72345" w:rsidP="0018732E">
      <w:pPr>
        <w:numPr>
          <w:ilvl w:val="0"/>
          <w:numId w:val="13"/>
        </w:numPr>
        <w:spacing w:before="120"/>
      </w:pPr>
      <w:r w:rsidRPr="008D38F7">
        <w:rPr>
          <w:b/>
          <w:bCs/>
        </w:rPr>
        <w:t>Chords</w:t>
      </w:r>
      <w:r w:rsidRPr="008D38F7">
        <w:t xml:space="preserve"> - chord mode for performing accompaniment strumming parts</w:t>
      </w:r>
      <w:r w:rsidR="005A6647" w:rsidRPr="008D38F7">
        <w:t>.</w:t>
      </w:r>
    </w:p>
    <w:p w14:paraId="42D9572D" w14:textId="77777777" w:rsidR="00F72345" w:rsidRPr="008D38F7" w:rsidRDefault="00F72345" w:rsidP="0018732E">
      <w:pPr>
        <w:numPr>
          <w:ilvl w:val="0"/>
          <w:numId w:val="13"/>
        </w:numPr>
        <w:spacing w:before="120"/>
      </w:pPr>
      <w:r w:rsidRPr="008D38F7">
        <w:rPr>
          <w:b/>
          <w:bCs/>
        </w:rPr>
        <w:t>Bass &amp; Chord</w:t>
      </w:r>
      <w:r w:rsidRPr="008D38F7">
        <w:t xml:space="preserve"> - chord mode for performing bass and strum parts</w:t>
      </w:r>
      <w:r w:rsidR="005A6647" w:rsidRPr="008D38F7">
        <w:t>.</w:t>
      </w:r>
    </w:p>
    <w:p w14:paraId="26F221E1" w14:textId="77777777" w:rsidR="00F72345" w:rsidRPr="008D38F7" w:rsidRDefault="00F72345" w:rsidP="0018732E">
      <w:pPr>
        <w:numPr>
          <w:ilvl w:val="0"/>
          <w:numId w:val="13"/>
        </w:numPr>
        <w:spacing w:before="120"/>
      </w:pPr>
      <w:r w:rsidRPr="008D38F7">
        <w:rPr>
          <w:b/>
          <w:bCs/>
        </w:rPr>
        <w:t>Bass &amp;</w:t>
      </w:r>
      <w:r w:rsidR="00E17394" w:rsidRPr="008D38F7">
        <w:rPr>
          <w:b/>
          <w:bCs/>
        </w:rPr>
        <w:t xml:space="preserve"> </w:t>
      </w:r>
      <w:r w:rsidRPr="008D38F7">
        <w:rPr>
          <w:b/>
          <w:bCs/>
        </w:rPr>
        <w:t>Pick</w:t>
      </w:r>
      <w:r w:rsidRPr="008D38F7">
        <w:t xml:space="preserve"> - chord mode for performing picking/plucking parts</w:t>
      </w:r>
      <w:r w:rsidR="005A6647" w:rsidRPr="008D38F7">
        <w:t>.</w:t>
      </w:r>
    </w:p>
    <w:p w14:paraId="320A87FC" w14:textId="77777777" w:rsidR="003E4B3D" w:rsidRPr="008D38F7" w:rsidRDefault="00F72345" w:rsidP="008039A5">
      <w:pPr>
        <w:spacing w:before="120" w:line="360" w:lineRule="auto"/>
      </w:pPr>
      <w:r w:rsidRPr="008D38F7">
        <w:t xml:space="preserve">The </w:t>
      </w:r>
      <w:r w:rsidR="00211747" w:rsidRPr="008D38F7">
        <w:t xml:space="preserve">performance </w:t>
      </w:r>
      <w:r w:rsidRPr="008D38F7">
        <w:t xml:space="preserve">modes are selected by clicking on a respective </w:t>
      </w:r>
      <w:r w:rsidR="00211747" w:rsidRPr="008D38F7">
        <w:t>tab:</w:t>
      </w:r>
    </w:p>
    <w:p w14:paraId="590FA0D1" w14:textId="4CC437FB" w:rsidR="00211747" w:rsidRPr="008D38F7" w:rsidRDefault="00BF48E7" w:rsidP="00121D0E">
      <w:pPr>
        <w:jc w:val="center"/>
      </w:pPr>
      <w:r w:rsidRPr="008D38F7">
        <w:rPr>
          <w:noProof/>
        </w:rPr>
        <w:drawing>
          <wp:inline distT="0" distB="0" distL="0" distR="0" wp14:anchorId="1EA47180" wp14:editId="1453F44D">
            <wp:extent cx="6120130" cy="560705"/>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0" name="Picture 2740"/>
                    <pic:cNvPicPr/>
                  </pic:nvPicPr>
                  <pic:blipFill>
                    <a:blip r:embed="rId24">
                      <a:extLst>
                        <a:ext uri="{28A0092B-C50C-407E-A947-70E740481C1C}">
                          <a14:useLocalDpi xmlns:a14="http://schemas.microsoft.com/office/drawing/2010/main" val="0"/>
                        </a:ext>
                      </a:extLst>
                    </a:blip>
                    <a:stretch>
                      <a:fillRect/>
                    </a:stretch>
                  </pic:blipFill>
                  <pic:spPr>
                    <a:xfrm>
                      <a:off x="0" y="0"/>
                      <a:ext cx="6120130" cy="560705"/>
                    </a:xfrm>
                    <a:prstGeom prst="rect">
                      <a:avLst/>
                    </a:prstGeom>
                  </pic:spPr>
                </pic:pic>
              </a:graphicData>
            </a:graphic>
          </wp:inline>
        </w:drawing>
      </w:r>
    </w:p>
    <w:p w14:paraId="47995CB3" w14:textId="36D28433" w:rsidR="00F72345" w:rsidRPr="008D38F7" w:rsidRDefault="00F72345" w:rsidP="00E375B0">
      <w:pPr>
        <w:pStyle w:val="Heading2"/>
      </w:pPr>
      <w:bookmarkStart w:id="89" w:name="_Toc79224634"/>
      <w:bookmarkStart w:id="90" w:name="_Toc79224820"/>
      <w:bookmarkStart w:id="91" w:name="_Toc79224924"/>
      <w:bookmarkStart w:id="92" w:name="_Toc79226131"/>
      <w:bookmarkStart w:id="93" w:name="_Toc308106836"/>
      <w:bookmarkStart w:id="94" w:name="_Toc318380079"/>
      <w:bookmarkStart w:id="95" w:name="_Toc62840830"/>
      <w:bookmarkStart w:id="96" w:name="_Toc108455654"/>
      <w:r w:rsidRPr="008D38F7">
        <w:t>Solo Mode</w:t>
      </w:r>
      <w:bookmarkEnd w:id="89"/>
      <w:bookmarkEnd w:id="90"/>
      <w:bookmarkEnd w:id="91"/>
      <w:bookmarkEnd w:id="92"/>
      <w:bookmarkEnd w:id="93"/>
      <w:bookmarkEnd w:id="94"/>
      <w:bookmarkEnd w:id="95"/>
      <w:bookmarkEnd w:id="96"/>
    </w:p>
    <w:p w14:paraId="618612A5" w14:textId="77777777" w:rsidR="00FD646E" w:rsidRPr="008D38F7" w:rsidRDefault="00FD646E" w:rsidP="00FD646E">
      <w:r w:rsidRPr="008D38F7">
        <w:t>Click Solo tab to switc</w:t>
      </w:r>
      <w:r w:rsidR="00362CEE" w:rsidRPr="008D38F7">
        <w:t>h on the Solo performance mode.</w:t>
      </w:r>
    </w:p>
    <w:p w14:paraId="6F86390D" w14:textId="5C5A33A4" w:rsidR="00FD646E" w:rsidRPr="008D38F7" w:rsidRDefault="00BF48E7" w:rsidP="00FD646E">
      <w:pPr>
        <w:jc w:val="center"/>
      </w:pPr>
      <w:r w:rsidRPr="008D38F7">
        <w:rPr>
          <w:noProof/>
        </w:rPr>
        <w:drawing>
          <wp:inline distT="0" distB="0" distL="0" distR="0" wp14:anchorId="0B7BF7A5" wp14:editId="47C213EC">
            <wp:extent cx="6120130" cy="2546350"/>
            <wp:effectExtent l="0" t="0" r="0" b="635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1" name="Picture 2741"/>
                    <pic:cNvPicPr/>
                  </pic:nvPicPr>
                  <pic:blipFill>
                    <a:blip r:embed="rId25">
                      <a:extLst>
                        <a:ext uri="{28A0092B-C50C-407E-A947-70E740481C1C}">
                          <a14:useLocalDpi xmlns:a14="http://schemas.microsoft.com/office/drawing/2010/main" val="0"/>
                        </a:ext>
                      </a:extLst>
                    </a:blip>
                    <a:stretch>
                      <a:fillRect/>
                    </a:stretch>
                  </pic:blipFill>
                  <pic:spPr>
                    <a:xfrm>
                      <a:off x="0" y="0"/>
                      <a:ext cx="6120130" cy="2546350"/>
                    </a:xfrm>
                    <a:prstGeom prst="rect">
                      <a:avLst/>
                    </a:prstGeom>
                  </pic:spPr>
                </pic:pic>
              </a:graphicData>
            </a:graphic>
          </wp:inline>
        </w:drawing>
      </w:r>
    </w:p>
    <w:p w14:paraId="0B47A442" w14:textId="77777777" w:rsidR="00FD646E" w:rsidRPr="008D38F7" w:rsidRDefault="00F42B57" w:rsidP="00AC12AB">
      <w:pPr>
        <w:pStyle w:val="a"/>
      </w:pPr>
      <w:r w:rsidRPr="008D38F7">
        <w:t>Solo mode window</w:t>
      </w:r>
    </w:p>
    <w:p w14:paraId="676FDA0D" w14:textId="60869D12" w:rsidR="003050B6" w:rsidRPr="008D38F7" w:rsidRDefault="003050B6"/>
    <w:p w14:paraId="490D2513" w14:textId="2744B8BF" w:rsidR="003050B6" w:rsidRPr="008D38F7" w:rsidRDefault="00BF48E7">
      <w:r w:rsidRPr="008D38F7">
        <w:rPr>
          <w:noProof/>
          <w:lang w:eastAsia="ru-RU"/>
        </w:rPr>
        <mc:AlternateContent>
          <mc:Choice Requires="wpg">
            <w:drawing>
              <wp:anchor distT="0" distB="0" distL="114300" distR="114300" simplePos="0" relativeHeight="251659264" behindDoc="0" locked="0" layoutInCell="1" allowOverlap="1" wp14:anchorId="0B59DB44" wp14:editId="69467417">
                <wp:simplePos x="0" y="0"/>
                <wp:positionH relativeFrom="margin">
                  <wp:posOffset>116958</wp:posOffset>
                </wp:positionH>
                <wp:positionV relativeFrom="paragraph">
                  <wp:posOffset>77455</wp:posOffset>
                </wp:positionV>
                <wp:extent cx="5876925" cy="2632710"/>
                <wp:effectExtent l="0" t="0" r="47625" b="15240"/>
                <wp:wrapThrough wrapText="bothSides">
                  <wp:wrapPolygon edited="0">
                    <wp:start x="1120" y="0"/>
                    <wp:lineTo x="1120" y="1719"/>
                    <wp:lineTo x="1470" y="2501"/>
                    <wp:lineTo x="2241" y="2501"/>
                    <wp:lineTo x="1820" y="5001"/>
                    <wp:lineTo x="0" y="5470"/>
                    <wp:lineTo x="0" y="13285"/>
                    <wp:lineTo x="1120" y="15004"/>
                    <wp:lineTo x="1120" y="15473"/>
                    <wp:lineTo x="2241" y="17505"/>
                    <wp:lineTo x="2521" y="17505"/>
                    <wp:lineTo x="1190" y="18755"/>
                    <wp:lineTo x="1960" y="20006"/>
                    <wp:lineTo x="1960" y="20787"/>
                    <wp:lineTo x="10012" y="21569"/>
                    <wp:lineTo x="16664" y="21569"/>
                    <wp:lineTo x="19815" y="21569"/>
                    <wp:lineTo x="19815" y="20006"/>
                    <wp:lineTo x="21635" y="18912"/>
                    <wp:lineTo x="21495" y="18443"/>
                    <wp:lineTo x="17364" y="17505"/>
                    <wp:lineTo x="19535" y="17505"/>
                    <wp:lineTo x="20305" y="16880"/>
                    <wp:lineTo x="20235" y="15004"/>
                    <wp:lineTo x="20515" y="15004"/>
                    <wp:lineTo x="21705" y="12973"/>
                    <wp:lineTo x="21705" y="5470"/>
                    <wp:lineTo x="21565" y="5314"/>
                    <wp:lineTo x="20235" y="5001"/>
                    <wp:lineTo x="18764" y="2501"/>
                    <wp:lineTo x="19815" y="2501"/>
                    <wp:lineTo x="20305" y="1563"/>
                    <wp:lineTo x="20235" y="0"/>
                    <wp:lineTo x="1120" y="0"/>
                  </wp:wrapPolygon>
                </wp:wrapThrough>
                <wp:docPr id="2678" name="Group 3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701" y="1488"/>
                          <a:chExt cx="9255" cy="4146"/>
                        </a:xfrm>
                      </wpg:grpSpPr>
                      <pic:pic xmlns:pic="http://schemas.openxmlformats.org/drawingml/2006/picture">
                        <pic:nvPicPr>
                          <pic:cNvPr id="2679" name="Picture 3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241" y="2525"/>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80" name="Text Box 367"/>
                        <wps:cNvSpPr txBox="1">
                          <a:spLocks noChangeArrowheads="1"/>
                        </wps:cNvSpPr>
                        <wps:spPr bwMode="auto">
                          <a:xfrm>
                            <a:off x="9081" y="1488"/>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48C115" w14:textId="1BD4CC8D" w:rsidR="00880434" w:rsidRPr="002F0674" w:rsidRDefault="00880434" w:rsidP="002F0674">
                              <w:pPr>
                                <w:rPr>
                                  <w:sz w:val="20"/>
                                  <w:szCs w:val="20"/>
                                </w:rPr>
                              </w:pPr>
                              <w:r>
                                <w:rPr>
                                  <w:sz w:val="20"/>
                                  <w:szCs w:val="20"/>
                                </w:rPr>
                                <w:t xml:space="preserve">     </w:t>
                              </w:r>
                              <w:r w:rsidRPr="002F0674">
                                <w:rPr>
                                  <w:sz w:val="20"/>
                                  <w:szCs w:val="20"/>
                                </w:rPr>
                                <w:t>Muted</w:t>
                              </w:r>
                            </w:p>
                          </w:txbxContent>
                        </wps:txbx>
                        <wps:bodyPr rot="0" vert="horz" wrap="square" lIns="0" tIns="0" rIns="0" bIns="0" anchor="t" anchorCtr="0" upright="1">
                          <a:noAutofit/>
                        </wps:bodyPr>
                      </wps:wsp>
                      <wps:wsp>
                        <wps:cNvPr id="2681" name="Line 368"/>
                        <wps:cNvCnPr>
                          <a:cxnSpLocks noChangeShapeType="1"/>
                        </wps:cNvCnPr>
                        <wps:spPr bwMode="auto">
                          <a:xfrm flipH="1">
                            <a:off x="9156" y="1951"/>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82" name="Line 369"/>
                        <wps:cNvCnPr>
                          <a:cxnSpLocks noChangeShapeType="1"/>
                        </wps:cNvCnPr>
                        <wps:spPr bwMode="auto">
                          <a:xfrm>
                            <a:off x="9621" y="1951"/>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3" name="Line 370"/>
                        <wps:cNvCnPr>
                          <a:cxnSpLocks noChangeShapeType="1"/>
                        </wps:cNvCnPr>
                        <wps:spPr bwMode="auto">
                          <a:xfrm>
                            <a:off x="9621" y="1951"/>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4" name="Line 371"/>
                        <wps:cNvCnPr>
                          <a:cxnSpLocks noChangeShapeType="1"/>
                        </wps:cNvCnPr>
                        <wps:spPr bwMode="auto">
                          <a:xfrm>
                            <a:off x="9621" y="1951"/>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5" name="Text Box 372"/>
                        <wps:cNvSpPr txBox="1">
                          <a:spLocks noChangeArrowheads="1"/>
                        </wps:cNvSpPr>
                        <wps:spPr bwMode="auto">
                          <a:xfrm>
                            <a:off x="9081" y="4371"/>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D2345A" w14:textId="77777777" w:rsidR="00880434" w:rsidRPr="002F0674" w:rsidRDefault="00880434" w:rsidP="002F0674">
                              <w:pPr>
                                <w:jc w:val="center"/>
                                <w:rPr>
                                  <w:sz w:val="20"/>
                                  <w:szCs w:val="20"/>
                                </w:rPr>
                              </w:pPr>
                              <w:r w:rsidRPr="002F0674">
                                <w:rPr>
                                  <w:sz w:val="20"/>
                                  <w:szCs w:val="20"/>
                                </w:rPr>
                                <w:t>Full sound</w:t>
                              </w:r>
                            </w:p>
                          </w:txbxContent>
                        </wps:txbx>
                        <wps:bodyPr rot="0" vert="horz" wrap="square" lIns="0" tIns="0" rIns="0" bIns="0" anchor="t" anchorCtr="0" upright="1">
                          <a:noAutofit/>
                        </wps:bodyPr>
                      </wps:wsp>
                      <wps:wsp>
                        <wps:cNvPr id="2686" name="Line 373"/>
                        <wps:cNvCnPr>
                          <a:cxnSpLocks noChangeShapeType="1"/>
                        </wps:cNvCnPr>
                        <wps:spPr bwMode="auto">
                          <a:xfrm flipH="1" flipV="1">
                            <a:off x="9306" y="3846"/>
                            <a:ext cx="495"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7" name="Line 374"/>
                        <wps:cNvCnPr>
                          <a:cxnSpLocks noChangeShapeType="1"/>
                        </wps:cNvCnPr>
                        <wps:spPr bwMode="auto">
                          <a:xfrm flipH="1" flipV="1">
                            <a:off x="9606" y="3831"/>
                            <a:ext cx="19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8" name="Line 375"/>
                        <wps:cNvCnPr>
                          <a:cxnSpLocks noChangeShapeType="1"/>
                        </wps:cNvCnPr>
                        <wps:spPr bwMode="auto">
                          <a:xfrm flipV="1">
                            <a:off x="9801" y="3816"/>
                            <a:ext cx="90" cy="55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89" name="Line 376"/>
                        <wps:cNvCnPr>
                          <a:cxnSpLocks noChangeShapeType="1"/>
                        </wps:cNvCnPr>
                        <wps:spPr bwMode="auto">
                          <a:xfrm flipV="1">
                            <a:off x="9801" y="3861"/>
                            <a:ext cx="390" cy="51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0" name="Line 377"/>
                        <wps:cNvCnPr>
                          <a:cxnSpLocks noChangeShapeType="1"/>
                        </wps:cNvCnPr>
                        <wps:spPr bwMode="auto">
                          <a:xfrm flipV="1">
                            <a:off x="9801" y="3846"/>
                            <a:ext cx="66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1" name="Line 378"/>
                        <wps:cNvCnPr>
                          <a:cxnSpLocks noChangeShapeType="1"/>
                        </wps:cNvCnPr>
                        <wps:spPr bwMode="auto">
                          <a:xfrm flipV="1">
                            <a:off x="9801" y="3829"/>
                            <a:ext cx="97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2" name="Line 379"/>
                        <wps:cNvCnPr>
                          <a:cxnSpLocks noChangeShapeType="1"/>
                        </wps:cNvCnPr>
                        <wps:spPr bwMode="auto">
                          <a:xfrm>
                            <a:off x="9066" y="4011"/>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3" name="Text Box 380"/>
                        <wps:cNvSpPr txBox="1">
                          <a:spLocks noChangeArrowheads="1"/>
                        </wps:cNvSpPr>
                        <wps:spPr bwMode="auto">
                          <a:xfrm>
                            <a:off x="8901" y="5271"/>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B71A6" w14:textId="77777777" w:rsidR="00880434" w:rsidRPr="002F0674" w:rsidRDefault="00880434" w:rsidP="002F0674">
                              <w:pPr>
                                <w:jc w:val="center"/>
                                <w:rPr>
                                  <w:sz w:val="20"/>
                                  <w:szCs w:val="20"/>
                                </w:rPr>
                              </w:pPr>
                              <w:r w:rsidRPr="002F0674">
                                <w:rPr>
                                  <w:sz w:val="20"/>
                                  <w:szCs w:val="20"/>
                                </w:rPr>
                                <w:t>Repeat keys</w:t>
                              </w:r>
                            </w:p>
                          </w:txbxContent>
                        </wps:txbx>
                        <wps:bodyPr rot="0" vert="horz" wrap="square" lIns="0" tIns="0" rIns="0" bIns="0" anchor="t" anchorCtr="0" upright="1">
                          <a:noAutofit/>
                        </wps:bodyPr>
                      </wps:wsp>
                      <wps:wsp>
                        <wps:cNvPr id="2694" name="Line 381"/>
                        <wps:cNvCnPr>
                          <a:cxnSpLocks noChangeShapeType="1"/>
                        </wps:cNvCnPr>
                        <wps:spPr bwMode="auto">
                          <a:xfrm>
                            <a:off x="2841" y="4026"/>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5" name="Text Box 382"/>
                        <wps:cNvSpPr txBox="1">
                          <a:spLocks noChangeArrowheads="1"/>
                        </wps:cNvSpPr>
                        <wps:spPr bwMode="auto">
                          <a:xfrm>
                            <a:off x="5121" y="4909"/>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05E8B" w14:textId="77777777" w:rsidR="00880434" w:rsidRPr="002F0674" w:rsidRDefault="00880434" w:rsidP="002F0674">
                              <w:pPr>
                                <w:jc w:val="center"/>
                                <w:rPr>
                                  <w:sz w:val="20"/>
                                  <w:szCs w:val="20"/>
                                </w:rPr>
                              </w:pPr>
                              <w:r w:rsidRPr="002F0674">
                                <w:rPr>
                                  <w:sz w:val="20"/>
                                  <w:szCs w:val="20"/>
                                </w:rPr>
                                <w:t>Melody zone</w:t>
                              </w:r>
                            </w:p>
                          </w:txbxContent>
                        </wps:txbx>
                        <wps:bodyPr rot="0" vert="horz" wrap="square" lIns="0" tIns="0" rIns="0" bIns="0" anchor="t" anchorCtr="0" upright="1">
                          <a:noAutofit/>
                        </wps:bodyPr>
                      </wps:wsp>
                      <wps:wsp>
                        <wps:cNvPr id="2696" name="Line 383"/>
                        <wps:cNvCnPr>
                          <a:cxnSpLocks noChangeShapeType="1"/>
                        </wps:cNvCnPr>
                        <wps:spPr bwMode="auto">
                          <a:xfrm flipH="1">
                            <a:off x="2841" y="5091"/>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7" name="Line 384"/>
                        <wps:cNvCnPr>
                          <a:cxnSpLocks noChangeShapeType="1"/>
                        </wps:cNvCnPr>
                        <wps:spPr bwMode="auto">
                          <a:xfrm>
                            <a:off x="6426" y="5091"/>
                            <a:ext cx="2655"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8" name="Line 385"/>
                        <wps:cNvCnPr>
                          <a:cxnSpLocks noChangeShapeType="1"/>
                        </wps:cNvCnPr>
                        <wps:spPr bwMode="auto">
                          <a:xfrm flipH="1" flipV="1">
                            <a:off x="9051" y="5091"/>
                            <a:ext cx="1650"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9" name="Line 386"/>
                        <wps:cNvCnPr>
                          <a:cxnSpLocks noChangeShapeType="1"/>
                        </wps:cNvCnPr>
                        <wps:spPr bwMode="auto">
                          <a:xfrm>
                            <a:off x="10341" y="5094"/>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0" name="Text Box 387"/>
                        <wps:cNvSpPr txBox="1">
                          <a:spLocks noChangeArrowheads="1"/>
                        </wps:cNvSpPr>
                        <wps:spPr bwMode="auto">
                          <a:xfrm>
                            <a:off x="2241" y="1491"/>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33654" w14:textId="25E13948" w:rsidR="00880434" w:rsidRPr="002F0674" w:rsidRDefault="00880434" w:rsidP="002F0674">
                              <w:pPr>
                                <w:rPr>
                                  <w:sz w:val="20"/>
                                  <w:szCs w:val="20"/>
                                </w:rPr>
                              </w:pPr>
                              <w:r>
                                <w:rPr>
                                  <w:sz w:val="20"/>
                                  <w:szCs w:val="20"/>
                                </w:rPr>
                                <w:t xml:space="preserve">    </w:t>
                              </w:r>
                              <w:r w:rsidRPr="002F0674">
                                <w:rPr>
                                  <w:sz w:val="20"/>
                                  <w:szCs w:val="20"/>
                                </w:rPr>
                                <w:t>Muted</w:t>
                              </w:r>
                            </w:p>
                          </w:txbxContent>
                        </wps:txbx>
                        <wps:bodyPr rot="0" vert="horz" wrap="square" lIns="0" tIns="0" rIns="0" bIns="0" anchor="t" anchorCtr="0" upright="1">
                          <a:noAutofit/>
                        </wps:bodyPr>
                      </wps:wsp>
                      <wps:wsp>
                        <wps:cNvPr id="2701" name="Line 388"/>
                        <wps:cNvCnPr>
                          <a:cxnSpLocks noChangeShapeType="1"/>
                        </wps:cNvCnPr>
                        <wps:spPr bwMode="auto">
                          <a:xfrm flipH="1">
                            <a:off x="2541" y="1851"/>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2" name="Line 389"/>
                        <wps:cNvCnPr>
                          <a:cxnSpLocks noChangeShapeType="1"/>
                        </wps:cNvCnPr>
                        <wps:spPr bwMode="auto">
                          <a:xfrm>
                            <a:off x="2781" y="1851"/>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3" name="Text Box 390"/>
                        <wps:cNvSpPr txBox="1">
                          <a:spLocks noChangeArrowheads="1"/>
                        </wps:cNvSpPr>
                        <wps:spPr bwMode="auto">
                          <a:xfrm>
                            <a:off x="1701" y="2571"/>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FD555" w14:textId="77777777" w:rsidR="00880434" w:rsidRPr="002F0674" w:rsidRDefault="00880434" w:rsidP="002F0674">
                              <w:pPr>
                                <w:jc w:val="center"/>
                                <w:rPr>
                                  <w:sz w:val="20"/>
                                  <w:szCs w:val="20"/>
                                </w:rPr>
                              </w:pPr>
                              <w:r w:rsidRPr="002F0674">
                                <w:rPr>
                                  <w:sz w:val="20"/>
                                  <w:szCs w:val="20"/>
                                </w:rPr>
                                <w:t>Full sound</w:t>
                              </w:r>
                            </w:p>
                          </w:txbxContent>
                        </wps:txbx>
                        <wps:bodyPr rot="0" vert="vert270" wrap="square" lIns="0" tIns="0" rIns="0" bIns="0" anchor="t" anchorCtr="0" upright="1">
                          <a:noAutofit/>
                        </wps:bodyPr>
                      </wps:wsp>
                      <wps:wsp>
                        <wps:cNvPr id="2704" name="Line 391"/>
                        <wps:cNvCnPr>
                          <a:cxnSpLocks noChangeShapeType="1"/>
                        </wps:cNvCnPr>
                        <wps:spPr bwMode="auto">
                          <a:xfrm>
                            <a:off x="2061" y="3291"/>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5" name="Line 392"/>
                        <wps:cNvCnPr>
                          <a:cxnSpLocks noChangeShapeType="1"/>
                        </wps:cNvCnPr>
                        <wps:spPr bwMode="auto">
                          <a:xfrm>
                            <a:off x="2061" y="3289"/>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6" name="Line 393"/>
                        <wps:cNvCnPr>
                          <a:cxnSpLocks noChangeShapeType="1"/>
                        </wps:cNvCnPr>
                        <wps:spPr bwMode="auto">
                          <a:xfrm flipH="1">
                            <a:off x="2241" y="5091"/>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7" name="Line 394"/>
                        <wps:cNvCnPr>
                          <a:cxnSpLocks noChangeShapeType="1"/>
                        </wps:cNvCnPr>
                        <wps:spPr bwMode="auto">
                          <a:xfrm>
                            <a:off x="2601" y="5091"/>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8" name="Line 395"/>
                        <wps:cNvCnPr>
                          <a:cxnSpLocks noChangeShapeType="1"/>
                        </wps:cNvCnPr>
                        <wps:spPr bwMode="auto">
                          <a:xfrm>
                            <a:off x="2601" y="5449"/>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9" name="Line 396"/>
                        <wps:cNvCnPr>
                          <a:cxnSpLocks noChangeShapeType="1"/>
                        </wps:cNvCnPr>
                        <wps:spPr bwMode="auto">
                          <a:xfrm>
                            <a:off x="9621" y="5089"/>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10" name="Text Box 397"/>
                        <wps:cNvSpPr txBox="1">
                          <a:spLocks noChangeArrowheads="1"/>
                        </wps:cNvSpPr>
                        <wps:spPr bwMode="auto">
                          <a:xfrm>
                            <a:off x="2241" y="4189"/>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BEABF" w14:textId="77777777" w:rsidR="00880434" w:rsidRPr="00680787" w:rsidRDefault="00880434" w:rsidP="002F0674">
                              <w:pPr>
                                <w:jc w:val="center"/>
                                <w:rPr>
                                  <w:sz w:val="20"/>
                                  <w:szCs w:val="20"/>
                                </w:rPr>
                              </w:pPr>
                              <w:r w:rsidRPr="00680787">
                                <w:rPr>
                                  <w:sz w:val="20"/>
                                  <w:szCs w:val="20"/>
                                </w:rPr>
                                <w:t>C1</w:t>
                              </w:r>
                            </w:p>
                          </w:txbxContent>
                        </wps:txbx>
                        <wps:bodyPr rot="0" vert="horz" wrap="square" lIns="0" tIns="0" rIns="0" bIns="0" anchor="t" anchorCtr="0" upright="1">
                          <a:noAutofit/>
                        </wps:bodyPr>
                      </wps:wsp>
                      <wps:wsp>
                        <wps:cNvPr id="2711" name="Rectangle 398"/>
                        <wps:cNvSpPr>
                          <a:spLocks noChangeArrowheads="1"/>
                        </wps:cNvSpPr>
                        <wps:spPr bwMode="auto">
                          <a:xfrm rot="2844757">
                            <a:off x="5773" y="1548"/>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2712" name="Line 399"/>
                        <wps:cNvCnPr>
                          <a:cxnSpLocks noChangeShapeType="1"/>
                        </wps:cNvCnPr>
                        <wps:spPr bwMode="auto">
                          <a:xfrm flipV="1">
                            <a:off x="4741" y="2535"/>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713" name="Line 400"/>
                        <wps:cNvCnPr>
                          <a:cxnSpLocks noChangeShapeType="1"/>
                        </wps:cNvCnPr>
                        <wps:spPr bwMode="auto">
                          <a:xfrm flipV="1">
                            <a:off x="5950" y="2534"/>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B59DB44" id="Group 365" o:spid="_x0000_s1049" style="position:absolute;margin-left:9.2pt;margin-top:6.1pt;width:462.75pt;height:207.3pt;z-index:251659264;mso-position-horizontal-relative:margin" coordorigin="1701,1488"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">
                <v:shape id="Picture 366" o:spid="_x0000_s1050" type="#_x0000_t75" style="position:absolute;left:2241;top:2525;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">
                  <v:imagedata r:id="rId23" o:title=""/>
                </v:shape>
                <v:shape id="Text Box 367" o:spid="_x0000_s1051" type="#_x0000_t202" style="position:absolute;left:9081;top:1488;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" filled="f" stroked="f">
                  <v:textbox inset="0,0,0,0">
                    <w:txbxContent>
                      <w:p w14:paraId="6948C115" w14:textId="1BD4CC8D" w:rsidR="00880434" w:rsidRPr="002F0674" w:rsidRDefault="00880434" w:rsidP="002F0674">
                        <w:pPr>
                          <w:rPr>
                            <w:sz w:val="20"/>
                            <w:szCs w:val="20"/>
                          </w:rPr>
                        </w:pPr>
                        <w:r>
                          <w:rPr>
                            <w:sz w:val="20"/>
                            <w:szCs w:val="20"/>
                          </w:rPr>
                          <w:t xml:space="preserve">     </w:t>
                        </w:r>
                        <w:r w:rsidRPr="002F0674">
                          <w:rPr>
                            <w:sz w:val="20"/>
                            <w:szCs w:val="20"/>
                          </w:rPr>
                          <w:t>Muted</w:t>
                        </w:r>
                      </w:p>
                    </w:txbxContent>
                  </v:textbox>
                </v:shape>
                <v:line id="Line 368" o:spid="_x0000_s1052" style="position:absolute;flip:x;visibility:visible;mso-wrap-style:square" from="9156,1951" to="962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" strokeweight=".5pt">
                  <v:stroke endarrow="block" endarrowwidth="narrow" endarrowlength="short"/>
                </v:line>
                <v:line id="Line 369" o:spid="_x0000_s1053" style="position:absolute;visibility:visible;mso-wrap-style:square" from="9621,1951" to="97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" strokeweight=".5pt">
                  <v:stroke endarrow="block" endarrowwidth="narrow" endarrowlength="short"/>
                </v:line>
                <v:line id="Line 370" o:spid="_x0000_s1054" style="position:absolute;visibility:visible;mso-wrap-style:square" from="9621,1951" to="100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" strokeweight=".5pt">
                  <v:stroke endarrow="block" endarrowwidth="narrow" endarrowlength="short"/>
                </v:line>
                <v:line id="Line 371" o:spid="_x0000_s1055" style="position:absolute;visibility:visible;mso-wrap-style:square" from="9621,1951" to="10341,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" strokeweight=".5pt">
                  <v:stroke endarrow="block" endarrowwidth="narrow" endarrowlength="short"/>
                </v:line>
                <v:shape id="Text Box 372" o:spid="_x0000_s1056" type="#_x0000_t202" style="position:absolute;left:9081;top:4371;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" filled="f" stroked="f">
                  <v:textbox inset="0,0,0,0">
                    <w:txbxContent>
                      <w:p w14:paraId="2FD2345A" w14:textId="77777777" w:rsidR="00880434" w:rsidRPr="002F0674" w:rsidRDefault="00880434" w:rsidP="002F0674">
                        <w:pPr>
                          <w:jc w:val="center"/>
                          <w:rPr>
                            <w:sz w:val="20"/>
                            <w:szCs w:val="20"/>
                          </w:rPr>
                        </w:pPr>
                        <w:r w:rsidRPr="002F0674">
                          <w:rPr>
                            <w:sz w:val="20"/>
                            <w:szCs w:val="20"/>
                          </w:rPr>
                          <w:t>Full sound</w:t>
                        </w:r>
                      </w:p>
                    </w:txbxContent>
                  </v:textbox>
                </v:shape>
                <v:line id="Line 373" o:spid="_x0000_s1057" style="position:absolute;flip:x y;visibility:visible;mso-wrap-style:square" from="9306,3846" to="980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" strokeweight=".5pt">
                  <v:stroke endarrow="block" endarrowwidth="narrow" endarrowlength="short"/>
                </v:line>
                <v:line id="Line 374" o:spid="_x0000_s1058" style="position:absolute;flip:x y;visibility:visible;mso-wrap-style:square" from="9606,3831" to="980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" strokeweight=".5pt">
                  <v:stroke endarrow="block" endarrowwidth="narrow" endarrowlength="short"/>
                </v:line>
                <v:line id="Line 375" o:spid="_x0000_s1059" style="position:absolute;flip:y;visibility:visible;mso-wrap-style:square" from="9801,3816" to="989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" strokeweight=".5pt">
                  <v:stroke endarrow="block" endarrowwidth="narrow" endarrowlength="short"/>
                </v:line>
                <v:line id="Line 376" o:spid="_x0000_s1060" style="position:absolute;flip:y;visibility:visible;mso-wrap-style:square" from="9801,3861" to="1019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" strokeweight=".5pt">
                  <v:stroke endarrow="block" endarrowwidth="narrow" endarrowlength="short"/>
                </v:line>
                <v:line id="Line 377" o:spid="_x0000_s1061" style="position:absolute;flip:y;visibility:visible;mso-wrap-style:square" from="9801,3846" to="10461,4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" strokeweight=".5pt">
                  <v:stroke endarrow="block" endarrowwidth="narrow" endarrowlength="short"/>
                </v:line>
                <v:line id="Line 378" o:spid="_x0000_s1062" style="position:absolute;flip:y;visibility:visible;mso-wrap-style:square" from="9801,3829" to="10776,4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" strokeweight=".5pt">
                  <v:stroke endarrow="block" endarrowwidth="narrow" endarrowlength="short"/>
                </v:line>
                <v:line id="Line 379" o:spid="_x0000_s1063" style="position:absolute;visibility:visible;mso-wrap-style:square" from="9066,4011" to="9066,5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" strokeweight=".5pt">
                  <v:stroke dashstyle="1 1" endarrowwidth="narrow" endarrowlength="short"/>
                </v:line>
                <v:shape id="Text Box 380" o:spid="_x0000_s1064" type="#_x0000_t202" style="position:absolute;left:8901;top:5271;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" filled="f" stroked="f">
                  <v:textbox inset="0,0,0,0">
                    <w:txbxContent>
                      <w:p w14:paraId="645B71A6" w14:textId="77777777" w:rsidR="00880434" w:rsidRPr="002F0674" w:rsidRDefault="00880434" w:rsidP="002F0674">
                        <w:pPr>
                          <w:jc w:val="center"/>
                          <w:rPr>
                            <w:sz w:val="20"/>
                            <w:szCs w:val="20"/>
                          </w:rPr>
                        </w:pPr>
                        <w:r w:rsidRPr="002F0674">
                          <w:rPr>
                            <w:sz w:val="20"/>
                            <w:szCs w:val="20"/>
                          </w:rPr>
                          <w:t>Repeat keys</w:t>
                        </w:r>
                      </w:p>
                    </w:txbxContent>
                  </v:textbox>
                </v:shape>
                <v:line id="Line 381" o:spid="_x0000_s1065" style="position:absolute;visibility:visible;mso-wrap-style:square" from="2841,4026" to="2841,5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" strokeweight=".5pt">
                  <v:stroke dashstyle="1 1" endarrowwidth="narrow" endarrowlength="short"/>
                </v:line>
                <v:shape id="Text Box 382" o:spid="_x0000_s1066" type="#_x0000_t202" style="position:absolute;left:5121;top:4909;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" filled="f" stroked="f">
                  <v:textbox inset="0,0,0,0">
                    <w:txbxContent>
                      <w:p w14:paraId="2F705E8B" w14:textId="77777777" w:rsidR="00880434" w:rsidRPr="002F0674" w:rsidRDefault="00880434" w:rsidP="002F0674">
                        <w:pPr>
                          <w:jc w:val="center"/>
                          <w:rPr>
                            <w:sz w:val="20"/>
                            <w:szCs w:val="20"/>
                          </w:rPr>
                        </w:pPr>
                        <w:r w:rsidRPr="002F0674">
                          <w:rPr>
                            <w:sz w:val="20"/>
                            <w:szCs w:val="20"/>
                          </w:rPr>
                          <w:t>Melody zone</w:t>
                        </w:r>
                      </w:p>
                    </w:txbxContent>
                  </v:textbox>
                </v:shape>
                <v:line id="Line 383" o:spid="_x0000_s1067" style="position:absolute;flip:x;visibility:visible;mso-wrap-style:square" from="2841,5091" to="5076,5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" strokeweight=".5pt">
                  <v:stroke endarrow="block" endarrowwidth="narrow" endarrowlength="short"/>
                </v:line>
                <v:line id="Line 384" o:spid="_x0000_s1068" style="position:absolute;visibility:visible;mso-wrap-style:square" from="6426,5091" to="908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" strokeweight=".5pt">
                  <v:stroke endarrow="block" endarrowwidth="narrow" endarrowlength="short"/>
                </v:line>
                <v:line id="Line 385" o:spid="_x0000_s1069" style="position:absolute;flip:x y;visibility:visible;mso-wrap-style:square" from="9051,5091" to="10701,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" strokeweight=".5pt">
                  <v:stroke endarrow="block" endarrowwidth="narrow" endarrowlength="short"/>
                </v:line>
                <v:line id="Line 386" o:spid="_x0000_s1070" style="position:absolute;visibility:visible;mso-wrap-style:square" from="10341,5094" to="10926,5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" strokeweight=".5pt">
                  <v:stroke endarrow="block" endarrowwidth="narrow" endarrowlength="short"/>
                </v:line>
                <v:shape id="Text Box 387" o:spid="_x0000_s1071" type="#_x0000_t202" style="position:absolute;left:2241;top:1491;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" filled="f" stroked="f">
                  <v:textbox inset="0,0,0,0">
                    <w:txbxContent>
                      <w:p w14:paraId="4D033654" w14:textId="25E13948" w:rsidR="00880434" w:rsidRPr="002F0674" w:rsidRDefault="00880434" w:rsidP="002F0674">
                        <w:pPr>
                          <w:rPr>
                            <w:sz w:val="20"/>
                            <w:szCs w:val="20"/>
                          </w:rPr>
                        </w:pPr>
                        <w:r>
                          <w:rPr>
                            <w:sz w:val="20"/>
                            <w:szCs w:val="20"/>
                          </w:rPr>
                          <w:t xml:space="preserve">    </w:t>
                        </w:r>
                        <w:r w:rsidRPr="002F0674">
                          <w:rPr>
                            <w:sz w:val="20"/>
                            <w:szCs w:val="20"/>
                          </w:rPr>
                          <w:t>Muted</w:t>
                        </w:r>
                      </w:p>
                    </w:txbxContent>
                  </v:textbox>
                </v:shape>
                <v:line id="Line 388" o:spid="_x0000_s1072" style="position:absolute;flip:x;visibility:visible;mso-wrap-style:square" from="2541,1851" to="2781,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" strokeweight=".5pt">
                  <v:stroke endarrow="block" endarrowwidth="narrow" endarrowlength="short"/>
                </v:line>
                <v:line id="Line 389" o:spid="_x0000_s1073" style="position:absolute;visibility:visible;mso-wrap-style:square" from="2781,1851" to="2856,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" strokeweight=".5pt">
                  <v:stroke endarrow="block" endarrowwidth="narrow" endarrowlength="short"/>
                </v:line>
                <v:shape id="Text Box 390" o:spid="_x0000_s1074" type="#_x0000_t202" style="position:absolute;left:1701;top:2571;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" filled="f" stroked="f">
                  <v:textbox style="layout-flow:vertical;mso-layout-flow-alt:bottom-to-top" inset="0,0,0,0">
                    <w:txbxContent>
                      <w:p w14:paraId="596FD555" w14:textId="77777777" w:rsidR="00880434" w:rsidRPr="002F0674" w:rsidRDefault="00880434" w:rsidP="002F0674">
                        <w:pPr>
                          <w:jc w:val="center"/>
                          <w:rPr>
                            <w:sz w:val="20"/>
                            <w:szCs w:val="20"/>
                          </w:rPr>
                        </w:pPr>
                        <w:r w:rsidRPr="002F0674">
                          <w:rPr>
                            <w:sz w:val="20"/>
                            <w:szCs w:val="20"/>
                          </w:rPr>
                          <w:t>Full sound</w:t>
                        </w:r>
                      </w:p>
                    </w:txbxContent>
                  </v:textbox>
                </v:shape>
                <v:line id="Line 391" o:spid="_x0000_s1075" style="position:absolute;visibility:visible;mso-wrap-style:square" from="2061,3291" to="2691,3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" strokeweight=".5pt">
                  <v:stroke endarrow="block" endarrowwidth="narrow" endarrowlength="short"/>
                </v:line>
                <v:line id="Line 392" o:spid="_x0000_s1076" style="position:absolute;visibility:visible;mso-wrap-style:square" from="2061,3289" to="2376,3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" strokeweight=".5pt">
                  <v:stroke endarrow="block" endarrowwidth="narrow" endarrowlength="short"/>
                </v:line>
                <v:line id="Line 393" o:spid="_x0000_s1077" style="position:absolute;flip:x;visibility:visible;mso-wrap-style:square" from="2241,5091" to="2841,5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" strokeweight=".5pt">
                  <v:stroke startarrow="block" startarrowwidth="narrow" startarrowlength="short" endarrow="block" endarrowwidth="narrow" endarrowlength="short"/>
                </v:line>
                <v:line id="Line 394" o:spid="_x0000_s1078" style="position:absolute;visibility:visible;mso-wrap-style:square" from="2601,5091" to="2604,5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" strokeweight=".25pt">
                  <v:stroke dashstyle="1 1" endarrowwidth="narrow" endarrowlength="short"/>
                </v:line>
                <v:line id="Line 395" o:spid="_x0000_s1079" style="position:absolute;visibility:visible;mso-wrap-style:square" from="2601,5449" to="8901,5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" strokeweight=".25pt">
                  <v:stroke dashstyle="1 1" endarrowwidth="narrow" endarrowlength="short"/>
                </v:line>
                <v:line id="Line 396" o:spid="_x0000_s1080" style="position:absolute;visibility:visible;mso-wrap-style:square" from="9621,5089" to="9621,5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" strokeweight=".25pt">
                  <v:stroke dashstyle="1 1" endarrowwidth="narrow" endarrowlength="short"/>
                </v:line>
                <v:shape id="Text Box 397" o:spid="_x0000_s1081" type="#_x0000_t202" style="position:absolute;left:2241;top:4189;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" filled="f" stroked="f">
                  <v:textbox inset="0,0,0,0">
                    <w:txbxContent>
                      <w:p w14:paraId="785BEABF" w14:textId="77777777" w:rsidR="00880434" w:rsidRPr="00680787" w:rsidRDefault="00880434" w:rsidP="002F0674">
                        <w:pPr>
                          <w:jc w:val="center"/>
                          <w:rPr>
                            <w:sz w:val="20"/>
                            <w:szCs w:val="20"/>
                          </w:rPr>
                        </w:pPr>
                        <w:r w:rsidRPr="00680787">
                          <w:rPr>
                            <w:sz w:val="20"/>
                            <w:szCs w:val="20"/>
                          </w:rPr>
                          <w:t>C1</w:t>
                        </w:r>
                      </w:p>
                    </w:txbxContent>
                  </v:textbox>
                </v:shape>
                <v:rect id="Rectangle 398" o:spid="_x0000_s1082" style="position:absolute;left:5773;top:1548;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" stroked="f" strokeweight=".5pt">
                  <v:stroke endarrowwidth="narrow" endarrowlength="short"/>
                </v:rect>
                <v:line id="Line 399" o:spid="_x0000_s1083" style="position:absolute;flip:y;visibility:visible;mso-wrap-style:square" from="4741,2535" to="6340,4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" strokeweight=".5pt">
                  <v:stroke endarrowwidth="narrow" endarrowlength="short"/>
                </v:line>
                <v:line id="Line 400" o:spid="_x0000_s1084" style="position:absolute;flip:y;visibility:visible;mso-wrap-style:square" from="5950,2534" to="7549,4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" strokeweight=".5pt">
                  <v:stroke endarrowwidth="narrow" endarrowlength="short"/>
                </v:line>
                <w10:wrap type="through" anchorx="margin"/>
              </v:group>
            </w:pict>
          </mc:Fallback>
        </mc:AlternateContent>
      </w:r>
    </w:p>
    <w:p w14:paraId="18542983" w14:textId="17269C1A" w:rsidR="003050B6" w:rsidRPr="008D38F7" w:rsidRDefault="003050B6"/>
    <w:p w14:paraId="6FC957BC" w14:textId="77777777" w:rsidR="003050B6" w:rsidRPr="008D38F7" w:rsidRDefault="003050B6"/>
    <w:p w14:paraId="1A37BCA3" w14:textId="77777777" w:rsidR="003050B6" w:rsidRPr="008D38F7" w:rsidRDefault="003050B6"/>
    <w:p w14:paraId="674C7E12" w14:textId="77777777" w:rsidR="003050B6" w:rsidRPr="008D38F7" w:rsidRDefault="003050B6"/>
    <w:p w14:paraId="3DD1428F" w14:textId="77777777" w:rsidR="00292D0A" w:rsidRDefault="00292D0A"/>
    <w:p w14:paraId="6EA1522C" w14:textId="07896AC2" w:rsidR="00F72345" w:rsidRPr="008D38F7" w:rsidRDefault="00F72345">
      <w:r w:rsidRPr="008D38F7">
        <w:t xml:space="preserve">In this mode the Main zone (E1 </w:t>
      </w:r>
      <w:r w:rsidR="00E17394" w:rsidRPr="008D38F7">
        <w:t>–</w:t>
      </w:r>
      <w:r w:rsidRPr="008D38F7">
        <w:t xml:space="preserve"> </w:t>
      </w:r>
      <w:r w:rsidR="00B25A1B" w:rsidRPr="008D38F7">
        <w:t>D5</w:t>
      </w:r>
      <w:r w:rsidRPr="008D38F7">
        <w:t>) of the keyboard works as a normal polyphonic keyboard, while both Repeat Key zones (left (C</w:t>
      </w:r>
      <w:r w:rsidR="00E17394" w:rsidRPr="008D38F7">
        <w:t>0</w:t>
      </w:r>
      <w:r w:rsidRPr="008D38F7">
        <w:t xml:space="preserve"> - D#1) and right (</w:t>
      </w:r>
      <w:r w:rsidR="00B25A1B" w:rsidRPr="008D38F7">
        <w:t>D#</w:t>
      </w:r>
      <w:r w:rsidR="00F40A04" w:rsidRPr="008D38F7">
        <w:t>5 – C7</w:t>
      </w:r>
      <w:r w:rsidRPr="008D38F7">
        <w:t>)) allow you to repeat notes taken on the Main zone (white keys repeat full sound; black keys repeat muted sound of the same notes).</w:t>
      </w:r>
    </w:p>
    <w:p w14:paraId="3DDA4FAE" w14:textId="77777777" w:rsidR="00F72345" w:rsidRPr="008D38F7" w:rsidRDefault="00F72345" w:rsidP="00E375B0">
      <w:pPr>
        <w:pStyle w:val="Heading3"/>
      </w:pPr>
      <w:bookmarkStart w:id="97" w:name="_Toc308106837"/>
      <w:bookmarkStart w:id="98" w:name="_Toc62840831"/>
      <w:r w:rsidRPr="008D38F7">
        <w:t>Controls</w:t>
      </w:r>
      <w:bookmarkEnd w:id="97"/>
      <w:bookmarkEnd w:id="98"/>
    </w:p>
    <w:p w14:paraId="7B2F9D0D" w14:textId="77777777" w:rsidR="00573571" w:rsidRPr="008D38F7" w:rsidRDefault="00E63262" w:rsidP="00573571">
      <w:pPr>
        <w:spacing w:before="120"/>
        <w:rPr>
          <w:bCs/>
        </w:rPr>
      </w:pPr>
      <w:r w:rsidRPr="008D38F7">
        <w:rPr>
          <w:bCs/>
        </w:rPr>
        <w:t>RealRick</w:t>
      </w:r>
      <w:r w:rsidR="00DC67C1" w:rsidRPr="008D38F7">
        <w:rPr>
          <w:bCs/>
        </w:rPr>
        <w:t xml:space="preserve"> Solo mode provides you with multiple permanent and switchable controls allowing </w:t>
      </w:r>
      <w:r w:rsidR="00365605" w:rsidRPr="008D38F7">
        <w:rPr>
          <w:bCs/>
        </w:rPr>
        <w:t xml:space="preserve">you </w:t>
      </w:r>
      <w:r w:rsidR="00DC67C1" w:rsidRPr="008D38F7">
        <w:rPr>
          <w:bCs/>
        </w:rPr>
        <w:t xml:space="preserve">to easily add various specific guitar articulations and effects to your performance.  </w:t>
      </w:r>
    </w:p>
    <w:p w14:paraId="6CA8E991" w14:textId="77777777" w:rsidR="004E070B" w:rsidRPr="008D38F7" w:rsidRDefault="004E070B" w:rsidP="007F3BAC">
      <w:pPr>
        <w:pStyle w:val="Heading3"/>
      </w:pPr>
      <w:bookmarkStart w:id="99" w:name="_Toc308106838"/>
      <w:bookmarkStart w:id="100" w:name="_Toc62840832"/>
      <w:r w:rsidRPr="008D38F7">
        <w:t>Velocity Switch Effects</w:t>
      </w:r>
      <w:bookmarkEnd w:id="99"/>
      <w:bookmarkEnd w:id="100"/>
    </w:p>
    <w:p w14:paraId="2715449B" w14:textId="77777777" w:rsidR="004E070B" w:rsidRPr="008D38F7" w:rsidRDefault="004E070B" w:rsidP="004E070B">
      <w:r w:rsidRPr="008D38F7">
        <w:t xml:space="preserve">On the left lower part of Solo panel you see </w:t>
      </w:r>
      <w:r w:rsidRPr="008D38F7">
        <w:rPr>
          <w:b/>
        </w:rPr>
        <w:t>Velocity Switch</w:t>
      </w:r>
      <w:r w:rsidRPr="008D38F7">
        <w:t xml:space="preserve"> </w:t>
      </w:r>
      <w:r w:rsidRPr="008D38F7">
        <w:rPr>
          <w:b/>
        </w:rPr>
        <w:t>FX</w:t>
      </w:r>
      <w:r w:rsidRPr="008D38F7">
        <w:t xml:space="preserve"> section including two FX boxes:</w:t>
      </w:r>
    </w:p>
    <w:p w14:paraId="75F5BB8F" w14:textId="17319BC1" w:rsidR="004E070B" w:rsidRPr="008D38F7" w:rsidRDefault="00296EEE" w:rsidP="004E070B">
      <w:pPr>
        <w:spacing w:before="240" w:after="240"/>
        <w:jc w:val="center"/>
      </w:pPr>
      <w:r w:rsidRPr="008D38F7">
        <w:rPr>
          <w:noProof/>
        </w:rPr>
        <w:drawing>
          <wp:inline distT="0" distB="0" distL="0" distR="0" wp14:anchorId="113D6791" wp14:editId="0FED21AD">
            <wp:extent cx="1488440" cy="1360805"/>
            <wp:effectExtent l="0" t="0" r="0" b="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88440" cy="1360805"/>
                    </a:xfrm>
                    <a:prstGeom prst="rect">
                      <a:avLst/>
                    </a:prstGeom>
                    <a:noFill/>
                    <a:ln>
                      <a:noFill/>
                    </a:ln>
                  </pic:spPr>
                </pic:pic>
              </a:graphicData>
            </a:graphic>
          </wp:inline>
        </w:drawing>
      </w:r>
    </w:p>
    <w:p w14:paraId="6F294133" w14:textId="77777777" w:rsidR="004E070B" w:rsidRPr="008D38F7" w:rsidRDefault="004E070B" w:rsidP="00ED64F9">
      <w:r w:rsidRPr="008D38F7">
        <w:t xml:space="preserve">Using the Velocity Switch FX controls, two FXs can be dynamically engaged depending on the velocity of the MIDI notes played.  For low velocity notes, set the numeric box on the left side to the threshold at which notes played at a lower velocity will trigger the FX selected in the lower FX selector.  For high velocity notes, set the numeric box on the right side to the threshold at which notes played at a higher velocity will trigger the FX selected in the upper FX selector.  As notes are played below or above the two thresholds, the two FX selector boxes will change to a </w:t>
      </w:r>
      <w:r w:rsidR="00566473" w:rsidRPr="008D38F7">
        <w:t>light grey</w:t>
      </w:r>
      <w:r w:rsidRPr="008D38F7">
        <w:t xml:space="preserve"> color to indicate they are being engaged.   As with all FX selectors, each of the two Velocity Switch FX selector boxes have a FX Enable LED button so you can enable one, both or neither.</w:t>
      </w:r>
    </w:p>
    <w:p w14:paraId="1CB7433B" w14:textId="77777777" w:rsidR="00573571" w:rsidRPr="008D38F7" w:rsidRDefault="003E6006" w:rsidP="007F3BAC">
      <w:pPr>
        <w:pStyle w:val="Heading3"/>
      </w:pPr>
      <w:bookmarkStart w:id="101" w:name="_Toc308106839"/>
      <w:bookmarkStart w:id="102" w:name="_Toc62840833"/>
      <w:r w:rsidRPr="008D38F7">
        <w:t xml:space="preserve">Permanent </w:t>
      </w:r>
      <w:r w:rsidR="00573571" w:rsidRPr="008D38F7">
        <w:t>Effe</w:t>
      </w:r>
      <w:r w:rsidR="00FC1B3D" w:rsidRPr="008D38F7">
        <w:t>cts</w:t>
      </w:r>
      <w:bookmarkEnd w:id="101"/>
      <w:bookmarkEnd w:id="102"/>
    </w:p>
    <w:p w14:paraId="3D9AF218" w14:textId="016E00A9" w:rsidR="00E825BB" w:rsidRPr="008D38F7" w:rsidRDefault="00296EEE" w:rsidP="00F25DF8">
      <w:pPr>
        <w:spacing w:before="240"/>
        <w:jc w:val="center"/>
        <w:rPr>
          <w:b/>
          <w:bCs/>
        </w:rPr>
      </w:pPr>
      <w:r w:rsidRPr="008D38F7">
        <w:rPr>
          <w:b/>
          <w:bCs/>
          <w:noProof/>
        </w:rPr>
        <w:drawing>
          <wp:inline distT="0" distB="0" distL="0" distR="0" wp14:anchorId="7BBAF16D" wp14:editId="38D29369">
            <wp:extent cx="2243455" cy="659130"/>
            <wp:effectExtent l="0" t="0" r="0" b="0"/>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43455" cy="659130"/>
                    </a:xfrm>
                    <a:prstGeom prst="rect">
                      <a:avLst/>
                    </a:prstGeom>
                    <a:noFill/>
                    <a:ln>
                      <a:noFill/>
                    </a:ln>
                  </pic:spPr>
                </pic:pic>
              </a:graphicData>
            </a:graphic>
          </wp:inline>
        </w:drawing>
      </w:r>
    </w:p>
    <w:p w14:paraId="7C465D61" w14:textId="77777777" w:rsidR="001F6469" w:rsidRPr="008D38F7" w:rsidRDefault="003E5DEE" w:rsidP="00F25DF8">
      <w:pPr>
        <w:spacing w:before="240" w:after="240"/>
        <w:rPr>
          <w:bCs/>
        </w:rPr>
      </w:pPr>
      <w:r w:rsidRPr="008D38F7">
        <w:rPr>
          <w:b/>
          <w:bCs/>
        </w:rPr>
        <w:t xml:space="preserve">Permanent </w:t>
      </w:r>
      <w:r w:rsidR="00A27EF7" w:rsidRPr="008D38F7">
        <w:rPr>
          <w:b/>
          <w:bCs/>
        </w:rPr>
        <w:t>FX</w:t>
      </w:r>
      <w:r w:rsidR="00E825BB" w:rsidRPr="008D38F7">
        <w:rPr>
          <w:b/>
          <w:bCs/>
        </w:rPr>
        <w:t xml:space="preserve"> </w:t>
      </w:r>
      <w:r w:rsidR="00A27EF7" w:rsidRPr="008D38F7">
        <w:rPr>
          <w:bCs/>
        </w:rPr>
        <w:t>Box</w:t>
      </w:r>
      <w:r w:rsidR="00E825BB" w:rsidRPr="008D38F7">
        <w:rPr>
          <w:bCs/>
        </w:rPr>
        <w:t xml:space="preserve"> </w:t>
      </w:r>
      <w:r w:rsidR="00A27EF7" w:rsidRPr="008D38F7">
        <w:rPr>
          <w:bCs/>
        </w:rPr>
        <w:t>-</w:t>
      </w:r>
      <w:r w:rsidR="00E825BB" w:rsidRPr="008D38F7">
        <w:rPr>
          <w:bCs/>
        </w:rPr>
        <w:t xml:space="preserve"> </w:t>
      </w:r>
      <w:r w:rsidR="001F6469" w:rsidRPr="008D38F7">
        <w:rPr>
          <w:bCs/>
        </w:rPr>
        <w:t>allows select</w:t>
      </w:r>
      <w:r w:rsidR="00BA32FA" w:rsidRPr="008D38F7">
        <w:rPr>
          <w:bCs/>
        </w:rPr>
        <w:t>ion of</w:t>
      </w:r>
      <w:r w:rsidR="001F6469" w:rsidRPr="008D38F7">
        <w:rPr>
          <w:bCs/>
        </w:rPr>
        <w:t xml:space="preserve"> </w:t>
      </w:r>
      <w:r w:rsidR="00A27EF7" w:rsidRPr="008D38F7">
        <w:rPr>
          <w:bCs/>
        </w:rPr>
        <w:t>Effect</w:t>
      </w:r>
      <w:r w:rsidR="00BA1B5D" w:rsidRPr="008D38F7">
        <w:rPr>
          <w:bCs/>
        </w:rPr>
        <w:t xml:space="preserve"> in the pull-</w:t>
      </w:r>
      <w:r w:rsidR="001F6469" w:rsidRPr="008D38F7">
        <w:rPr>
          <w:bCs/>
        </w:rPr>
        <w:t xml:space="preserve">down menu and activate it by clicking on </w:t>
      </w:r>
      <w:r w:rsidR="00A27EF7" w:rsidRPr="008D38F7">
        <w:rPr>
          <w:b/>
          <w:bCs/>
        </w:rPr>
        <w:t>FX Enable</w:t>
      </w:r>
      <w:r w:rsidR="00A27EF7" w:rsidRPr="008D38F7">
        <w:rPr>
          <w:bCs/>
        </w:rPr>
        <w:t xml:space="preserve"> </w:t>
      </w:r>
      <w:r w:rsidR="001F6469" w:rsidRPr="008D38F7">
        <w:rPr>
          <w:bCs/>
        </w:rPr>
        <w:t>LED button</w:t>
      </w:r>
      <w:r w:rsidR="00A702A5" w:rsidRPr="008D38F7">
        <w:rPr>
          <w:bCs/>
        </w:rPr>
        <w:t xml:space="preserve"> in the upper left corner</w:t>
      </w:r>
      <w:r w:rsidR="004023A1" w:rsidRPr="008D38F7">
        <w:rPr>
          <w:bCs/>
        </w:rPr>
        <w:t>.</w:t>
      </w:r>
    </w:p>
    <w:p w14:paraId="32794A33" w14:textId="77777777" w:rsidR="00DF4594" w:rsidRPr="008D38F7" w:rsidRDefault="00E825BB" w:rsidP="00F25DF8">
      <w:r w:rsidRPr="008D38F7">
        <w:rPr>
          <w:b/>
          <w:bCs/>
        </w:rPr>
        <w:t xml:space="preserve">Slide &gt; Capo </w:t>
      </w:r>
      <w:r w:rsidRPr="008D38F7">
        <w:rPr>
          <w:bCs/>
        </w:rPr>
        <w:t xml:space="preserve">- </w:t>
      </w:r>
      <w:r w:rsidR="00DF4594" w:rsidRPr="008D38F7">
        <w:t>controls the movement of the capo along the fre</w:t>
      </w:r>
      <w:r w:rsidR="00F25DF8" w:rsidRPr="008D38F7">
        <w:t>t</w:t>
      </w:r>
      <w:r w:rsidR="00DF4594" w:rsidRPr="008D38F7">
        <w:t>board while performing either a Slide or Hammer-On effect. You can select any of 3 modes in a Slide&gt;Capo combo box:</w:t>
      </w:r>
    </w:p>
    <w:p w14:paraId="72205905" w14:textId="77777777" w:rsidR="00DF4594" w:rsidRPr="008D38F7" w:rsidRDefault="00DF4594" w:rsidP="00A23C39">
      <w:pPr>
        <w:numPr>
          <w:ilvl w:val="0"/>
          <w:numId w:val="15"/>
        </w:numPr>
      </w:pPr>
      <w:r w:rsidRPr="008D38F7">
        <w:rPr>
          <w:b/>
        </w:rPr>
        <w:t>Fixed</w:t>
      </w:r>
      <w:r w:rsidRPr="008D38F7">
        <w:t xml:space="preserve"> -</w:t>
      </w:r>
      <w:r w:rsidR="003E4B3D" w:rsidRPr="008D38F7">
        <w:t xml:space="preserve"> Capo is not affected. </w:t>
      </w:r>
      <w:r w:rsidRPr="008D38F7">
        <w:t xml:space="preserve">All notes will be played to the right of Capo position moving from string to string (except for the notes on the 6th </w:t>
      </w:r>
      <w:r w:rsidR="00365605" w:rsidRPr="008D38F7">
        <w:t>string which the capo does not a</w:t>
      </w:r>
      <w:r w:rsidRPr="008D38F7">
        <w:t>ffect).</w:t>
      </w:r>
    </w:p>
    <w:p w14:paraId="5E04147E" w14:textId="77777777" w:rsidR="00DF4594" w:rsidRPr="008D38F7" w:rsidRDefault="00DF4594" w:rsidP="00A23C39">
      <w:pPr>
        <w:numPr>
          <w:ilvl w:val="0"/>
          <w:numId w:val="16"/>
        </w:numPr>
      </w:pPr>
      <w:r w:rsidRPr="008D38F7">
        <w:rPr>
          <w:b/>
        </w:rPr>
        <w:t>Ignore</w:t>
      </w:r>
      <w:r w:rsidR="003E4B3D" w:rsidRPr="008D38F7">
        <w:t xml:space="preserve"> - Capo is not affected. </w:t>
      </w:r>
      <w:r w:rsidRPr="008D38F7">
        <w:t>Slides ignore Capo position</w:t>
      </w:r>
      <w:r w:rsidR="00365605" w:rsidRPr="008D38F7">
        <w:t>;</w:t>
      </w:r>
      <w:r w:rsidRPr="008D38F7">
        <w:t xml:space="preserve"> notes will be performed along the string moving to another string only in case of reaching first or last fret.</w:t>
      </w:r>
    </w:p>
    <w:p w14:paraId="5D931364" w14:textId="77777777" w:rsidR="00E825BB" w:rsidRPr="008D38F7" w:rsidRDefault="00DF4594" w:rsidP="00A23C39">
      <w:pPr>
        <w:numPr>
          <w:ilvl w:val="0"/>
          <w:numId w:val="16"/>
        </w:numPr>
      </w:pPr>
      <w:r w:rsidRPr="008D38F7">
        <w:rPr>
          <w:b/>
        </w:rPr>
        <w:t>Move</w:t>
      </w:r>
      <w:r w:rsidRPr="008D38F7">
        <w:t xml:space="preserve"> - Capo moves with Slide or H.O.</w:t>
      </w:r>
      <w:r w:rsidR="00365605" w:rsidRPr="008D38F7">
        <w:t xml:space="preserve"> (Hammer-on)</w:t>
      </w:r>
      <w:r w:rsidRPr="008D38F7">
        <w:t xml:space="preserve"> notes along the fretboard.</w:t>
      </w:r>
    </w:p>
    <w:p w14:paraId="6E5BD990" w14:textId="5793200E" w:rsidR="00E825BB" w:rsidRPr="008D38F7" w:rsidRDefault="00296EEE" w:rsidP="00F25DF8">
      <w:pPr>
        <w:spacing w:before="240"/>
        <w:jc w:val="center"/>
        <w:rPr>
          <w:b/>
          <w:bCs/>
        </w:rPr>
      </w:pPr>
      <w:r w:rsidRPr="008D38F7">
        <w:rPr>
          <w:b/>
          <w:bCs/>
          <w:noProof/>
        </w:rPr>
        <w:drawing>
          <wp:inline distT="0" distB="0" distL="0" distR="0" wp14:anchorId="4DCCD4F0" wp14:editId="4CD9B8CB">
            <wp:extent cx="1711960" cy="595630"/>
            <wp:effectExtent l="0" t="0" r="0" b="0"/>
            <wp:docPr id="2390"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11960" cy="595630"/>
                    </a:xfrm>
                    <a:prstGeom prst="rect">
                      <a:avLst/>
                    </a:prstGeom>
                    <a:noFill/>
                    <a:ln>
                      <a:noFill/>
                    </a:ln>
                  </pic:spPr>
                </pic:pic>
              </a:graphicData>
            </a:graphic>
          </wp:inline>
        </w:drawing>
      </w:r>
    </w:p>
    <w:p w14:paraId="54B65B47" w14:textId="77777777" w:rsidR="00E825BB" w:rsidRPr="008D38F7" w:rsidRDefault="00E825BB" w:rsidP="00FC1B3D">
      <w:pPr>
        <w:spacing w:before="240"/>
        <w:rPr>
          <w:bCs/>
        </w:rPr>
      </w:pPr>
      <w:r w:rsidRPr="008D38F7">
        <w:rPr>
          <w:b/>
          <w:bCs/>
        </w:rPr>
        <w:t>Legato</w:t>
      </w:r>
      <w:r w:rsidRPr="008D38F7">
        <w:rPr>
          <w:bCs/>
        </w:rPr>
        <w:t xml:space="preserve"> -</w:t>
      </w:r>
      <w:r w:rsidR="00DF4594" w:rsidRPr="008D38F7">
        <w:t xml:space="preserve"> enables producing notes played legato within semi-tone or whole-tone from each</w:t>
      </w:r>
      <w:r w:rsidR="008419F1" w:rsidRPr="008D38F7">
        <w:t xml:space="preserve"> other without triggering attack</w:t>
      </w:r>
      <w:r w:rsidR="00DF4594" w:rsidRPr="008D38F7">
        <w:t>s</w:t>
      </w:r>
      <w:r w:rsidR="003E5DEE" w:rsidRPr="008D38F7">
        <w:t xml:space="preserve"> and being in mono mode (next</w:t>
      </w:r>
      <w:r w:rsidR="00BB22C4" w:rsidRPr="008D38F7">
        <w:t xml:space="preserve"> will mute</w:t>
      </w:r>
      <w:r w:rsidR="003E5DEE" w:rsidRPr="008D38F7">
        <w:t xml:space="preserve"> previous)</w:t>
      </w:r>
      <w:r w:rsidR="00DF4594" w:rsidRPr="008D38F7">
        <w:t>.   The effect is as if the notes were played on the same guitar string when only the first note is picked and the following notes are played by the left hand alone</w:t>
      </w:r>
      <w:r w:rsidR="008419F1" w:rsidRPr="008D38F7">
        <w:t>.</w:t>
      </w:r>
    </w:p>
    <w:p w14:paraId="72D89745" w14:textId="77777777" w:rsidR="00573571" w:rsidRPr="008D38F7" w:rsidRDefault="00573571" w:rsidP="00FC1B3D">
      <w:pPr>
        <w:spacing w:before="240"/>
      </w:pPr>
      <w:r w:rsidRPr="008D38F7">
        <w:rPr>
          <w:b/>
          <w:bCs/>
        </w:rPr>
        <w:t>H.O.</w:t>
      </w:r>
      <w:r w:rsidRPr="008D38F7">
        <w:rPr>
          <w:bCs/>
        </w:rPr>
        <w:t xml:space="preserve"> -</w:t>
      </w:r>
      <w:r w:rsidR="008419F1" w:rsidRPr="008D38F7">
        <w:rPr>
          <w:bCs/>
        </w:rPr>
        <w:t xml:space="preserve"> enables</w:t>
      </w:r>
      <w:r w:rsidRPr="008D38F7">
        <w:rPr>
          <w:bCs/>
        </w:rPr>
        <w:t xml:space="preserve"> </w:t>
      </w:r>
      <w:r w:rsidR="001E4B10" w:rsidRPr="008D38F7">
        <w:t>Hammer-On</w:t>
      </w:r>
      <w:r w:rsidR="008419F1" w:rsidRPr="008D38F7">
        <w:t xml:space="preserve"> Effect</w:t>
      </w:r>
      <w:r w:rsidR="001E4B10" w:rsidRPr="008D38F7">
        <w:t xml:space="preserve"> with automatic Pull-Off</w:t>
      </w:r>
      <w:r w:rsidRPr="008D38F7">
        <w:t xml:space="preserve"> on key release, affected note range </w:t>
      </w:r>
      <w:r w:rsidR="00BA32FA" w:rsidRPr="008D38F7">
        <w:t xml:space="preserve">is specified </w:t>
      </w:r>
      <w:r w:rsidR="008419F1" w:rsidRPr="008D38F7">
        <w:t>(in semi-tones)</w:t>
      </w:r>
      <w:r w:rsidRPr="008D38F7">
        <w:t xml:space="preserve"> </w:t>
      </w:r>
      <w:r w:rsidR="008419F1" w:rsidRPr="008D38F7">
        <w:t xml:space="preserve">in </w:t>
      </w:r>
      <w:r w:rsidR="001E4B10" w:rsidRPr="008D38F7">
        <w:t>numeric</w:t>
      </w:r>
      <w:r w:rsidRPr="008D38F7">
        <w:t xml:space="preserve"> box</w:t>
      </w:r>
      <w:r w:rsidR="00BD175D" w:rsidRPr="008D38F7">
        <w:t>.</w:t>
      </w:r>
    </w:p>
    <w:p w14:paraId="7A302228" w14:textId="77777777" w:rsidR="001D32FA" w:rsidRPr="008D38F7" w:rsidRDefault="001D32FA" w:rsidP="00F25DF8">
      <w:pPr>
        <w:spacing w:before="240"/>
      </w:pPr>
      <w:r w:rsidRPr="008D38F7">
        <w:rPr>
          <w:b/>
        </w:rPr>
        <w:t xml:space="preserve">Bass Zone </w:t>
      </w:r>
      <w:r w:rsidR="00BD175D" w:rsidRPr="008D38F7">
        <w:t xml:space="preserve">- </w:t>
      </w:r>
      <w:r w:rsidRPr="008D38F7">
        <w:t xml:space="preserve">splits the Main Zone of keyboard into two parts to allow individual performance techniques for each </w:t>
      </w:r>
      <w:r w:rsidR="00DC12C6" w:rsidRPr="008D38F7">
        <w:t xml:space="preserve">part. </w:t>
      </w:r>
      <w:r w:rsidRPr="008D38F7">
        <w:t xml:space="preserve">The Bass Zone </w:t>
      </w:r>
      <w:r w:rsidR="00DC12C6" w:rsidRPr="008D38F7">
        <w:t xml:space="preserve">button is toggled on and off. </w:t>
      </w:r>
      <w:r w:rsidRPr="008D38F7">
        <w:t>There are two additional combo boxes to set the lower note (E1</w:t>
      </w:r>
      <w:r w:rsidR="003E5DEE" w:rsidRPr="008D38F7">
        <w:t>, D1 or C</w:t>
      </w:r>
      <w:r w:rsidRPr="008D38F7">
        <w:t>1) and the upper note (rangi</w:t>
      </w:r>
      <w:r w:rsidR="00DC12C6" w:rsidRPr="008D38F7">
        <w:t xml:space="preserve">ng from E1 to E4) of the zone. </w:t>
      </w:r>
      <w:r w:rsidR="003D544F" w:rsidRPr="008D38F7">
        <w:t>Bass</w:t>
      </w:r>
      <w:r w:rsidRPr="008D38F7">
        <w:t xml:space="preserve"> zone notes have a stronger velocity curve and are</w:t>
      </w:r>
      <w:r w:rsidR="008419F1" w:rsidRPr="008D38F7">
        <w:t xml:space="preserve"> NOT</w:t>
      </w:r>
      <w:r w:rsidRPr="008D38F7">
        <w:t xml:space="preserve"> affected by:</w:t>
      </w:r>
    </w:p>
    <w:p w14:paraId="239B4E8C" w14:textId="77777777" w:rsidR="001D32FA" w:rsidRPr="008D38F7" w:rsidRDefault="001D32FA" w:rsidP="00A23C39">
      <w:pPr>
        <w:numPr>
          <w:ilvl w:val="0"/>
          <w:numId w:val="17"/>
        </w:numPr>
        <w:ind w:left="714" w:hanging="357"/>
      </w:pPr>
      <w:r w:rsidRPr="008D38F7">
        <w:rPr>
          <w:b/>
        </w:rPr>
        <w:t>Mute keys</w:t>
      </w:r>
      <w:r w:rsidRPr="008D38F7">
        <w:t xml:space="preserve"> </w:t>
      </w:r>
      <w:r w:rsidR="008419F1" w:rsidRPr="008D38F7">
        <w:t>-</w:t>
      </w:r>
      <w:r w:rsidRPr="008D38F7">
        <w:t xml:space="preserve"> this allows performing mutes and repetitions on</w:t>
      </w:r>
      <w:r w:rsidR="008419F1" w:rsidRPr="008D38F7">
        <w:t xml:space="preserve"> the</w:t>
      </w:r>
      <w:r w:rsidRPr="008D38F7">
        <w:t xml:space="preserve"> notes </w:t>
      </w:r>
      <w:r w:rsidR="008419F1" w:rsidRPr="008D38F7">
        <w:t>played outside Bass</w:t>
      </w:r>
      <w:r w:rsidRPr="008D38F7">
        <w:t xml:space="preserve"> zone without cutting bass notes.</w:t>
      </w:r>
    </w:p>
    <w:p w14:paraId="182107A2" w14:textId="77777777" w:rsidR="001D32FA" w:rsidRPr="008D38F7" w:rsidRDefault="001D32FA" w:rsidP="00A23C39">
      <w:pPr>
        <w:numPr>
          <w:ilvl w:val="0"/>
          <w:numId w:val="17"/>
        </w:numPr>
        <w:ind w:left="714" w:hanging="357"/>
      </w:pPr>
      <w:r w:rsidRPr="008D38F7">
        <w:rPr>
          <w:b/>
        </w:rPr>
        <w:t>Velocity Switch FX</w:t>
      </w:r>
      <w:r w:rsidRPr="008D38F7">
        <w:t xml:space="preserve"> </w:t>
      </w:r>
      <w:r w:rsidR="00DC12C6" w:rsidRPr="008D38F7">
        <w:t xml:space="preserve">- </w:t>
      </w:r>
      <w:r w:rsidRPr="008D38F7">
        <w:t>this allows applying velocity switches</w:t>
      </w:r>
      <w:r w:rsidR="005E2F7D" w:rsidRPr="008D38F7">
        <w:t xml:space="preserve"> only</w:t>
      </w:r>
      <w:r w:rsidRPr="008D38F7">
        <w:t xml:space="preserve"> to notes </w:t>
      </w:r>
      <w:r w:rsidR="005E2F7D" w:rsidRPr="008D38F7">
        <w:t xml:space="preserve">played outside Bass </w:t>
      </w:r>
      <w:r w:rsidRPr="008D38F7">
        <w:t>zone while playing bass notes without the velocity switch.</w:t>
      </w:r>
    </w:p>
    <w:p w14:paraId="462EA339" w14:textId="77777777" w:rsidR="00D618C1" w:rsidRPr="008D38F7" w:rsidRDefault="00DC6FC2" w:rsidP="00B62669">
      <w:pPr>
        <w:spacing w:before="120"/>
      </w:pPr>
      <w:r w:rsidRPr="008D38F7">
        <w:t>Left</w:t>
      </w:r>
      <w:r w:rsidR="001D32FA" w:rsidRPr="008D38F7">
        <w:t xml:space="preserve"> combo box works </w:t>
      </w:r>
      <w:r w:rsidR="00F25DF8" w:rsidRPr="008D38F7">
        <w:t>independently</w:t>
      </w:r>
      <w:r w:rsidR="001D32FA" w:rsidRPr="008D38F7">
        <w:t xml:space="preserve"> </w:t>
      </w:r>
      <w:r w:rsidRPr="008D38F7">
        <w:t>of</w:t>
      </w:r>
      <w:r w:rsidR="001D32FA" w:rsidRPr="008D38F7">
        <w:t xml:space="preserve"> Bass zone</w:t>
      </w:r>
      <w:r w:rsidRPr="008D38F7">
        <w:t xml:space="preserve"> button </w:t>
      </w:r>
      <w:r w:rsidR="003D544F" w:rsidRPr="008D38F7">
        <w:t>and allows</w:t>
      </w:r>
      <w:r w:rsidRPr="008D38F7">
        <w:t xml:space="preserve"> </w:t>
      </w:r>
      <w:r w:rsidRPr="008D38F7">
        <w:rPr>
          <w:b/>
        </w:rPr>
        <w:t>Drop D</w:t>
      </w:r>
      <w:r w:rsidR="003E5DEE" w:rsidRPr="008D38F7">
        <w:rPr>
          <w:b/>
        </w:rPr>
        <w:t xml:space="preserve"> </w:t>
      </w:r>
      <w:r w:rsidR="003E5DEE" w:rsidRPr="008D38F7">
        <w:t>and</w:t>
      </w:r>
      <w:r w:rsidR="003E5DEE" w:rsidRPr="008D38F7">
        <w:rPr>
          <w:b/>
        </w:rPr>
        <w:t xml:space="preserve"> Drop C</w:t>
      </w:r>
      <w:r w:rsidRPr="008D38F7">
        <w:t xml:space="preserve"> tuning </w:t>
      </w:r>
      <w:r w:rsidR="00447E17" w:rsidRPr="008D38F7">
        <w:t>in</w:t>
      </w:r>
      <w:r w:rsidRPr="008D38F7">
        <w:t xml:space="preserve"> Solo mode by selecting the D1 </w:t>
      </w:r>
      <w:r w:rsidR="003E5DEE" w:rsidRPr="008D38F7">
        <w:t xml:space="preserve">or C1 </w:t>
      </w:r>
      <w:r w:rsidRPr="008D38F7">
        <w:t>as the lower note</w:t>
      </w:r>
      <w:r w:rsidR="00DC12C6" w:rsidRPr="008D38F7">
        <w:t xml:space="preserve"> for the 6th string</w:t>
      </w:r>
      <w:r w:rsidRPr="008D38F7">
        <w:t>.</w:t>
      </w:r>
    </w:p>
    <w:p w14:paraId="0638A597" w14:textId="3633B33B" w:rsidR="00F259FD" w:rsidRPr="008D38F7" w:rsidRDefault="00296EEE" w:rsidP="00F259FD">
      <w:pPr>
        <w:spacing w:before="120"/>
        <w:jc w:val="center"/>
      </w:pPr>
      <w:r w:rsidRPr="008D38F7">
        <w:rPr>
          <w:noProof/>
        </w:rPr>
        <w:drawing>
          <wp:inline distT="0" distB="0" distL="0" distR="0" wp14:anchorId="4611DC38" wp14:editId="02D4BBC2">
            <wp:extent cx="808355" cy="1212215"/>
            <wp:effectExtent l="0" t="0" r="0" b="0"/>
            <wp:docPr id="239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08355" cy="1212215"/>
                    </a:xfrm>
                    <a:prstGeom prst="rect">
                      <a:avLst/>
                    </a:prstGeom>
                    <a:noFill/>
                    <a:ln>
                      <a:noFill/>
                    </a:ln>
                  </pic:spPr>
                </pic:pic>
              </a:graphicData>
            </a:graphic>
          </wp:inline>
        </w:drawing>
      </w:r>
    </w:p>
    <w:p w14:paraId="46354A34" w14:textId="77777777" w:rsidR="00275645" w:rsidRPr="008D38F7" w:rsidRDefault="00275645" w:rsidP="007F3BAC">
      <w:pPr>
        <w:pStyle w:val="Heading3"/>
      </w:pPr>
      <w:bookmarkStart w:id="103" w:name="_Toc308106840"/>
      <w:bookmarkStart w:id="104" w:name="_Toc62840834"/>
      <w:r w:rsidRPr="008D38F7">
        <w:t>Pedal Switch Effects</w:t>
      </w:r>
      <w:bookmarkEnd w:id="103"/>
      <w:bookmarkEnd w:id="104"/>
    </w:p>
    <w:p w14:paraId="056C7726" w14:textId="77777777" w:rsidR="00275645" w:rsidRPr="008D38F7" w:rsidRDefault="00275645" w:rsidP="00AF5AD3">
      <w:pPr>
        <w:keepNext/>
      </w:pPr>
      <w:r w:rsidRPr="008D38F7">
        <w:t xml:space="preserve">You can trigger various </w:t>
      </w:r>
      <w:r w:rsidR="00E63262" w:rsidRPr="008D38F7">
        <w:t>RealRick</w:t>
      </w:r>
      <w:r w:rsidRPr="008D38F7">
        <w:t xml:space="preserve"> Effects </w:t>
      </w:r>
      <w:r w:rsidR="00F71A9F" w:rsidRPr="008D38F7">
        <w:t xml:space="preserve">selected in </w:t>
      </w:r>
      <w:r w:rsidR="00F71A9F" w:rsidRPr="008D38F7">
        <w:rPr>
          <w:b/>
        </w:rPr>
        <w:t>Pedal Switch FX</w:t>
      </w:r>
      <w:r w:rsidR="00F71A9F" w:rsidRPr="008D38F7">
        <w:t xml:space="preserve"> box </w:t>
      </w:r>
      <w:r w:rsidRPr="008D38F7">
        <w:t>by pressing normal Sustain Pedal controller.</w:t>
      </w:r>
    </w:p>
    <w:p w14:paraId="2D23A082" w14:textId="7B925A5D" w:rsidR="00275645" w:rsidRPr="008D38F7" w:rsidRDefault="00296EEE" w:rsidP="00F25DF8">
      <w:pPr>
        <w:spacing w:before="240"/>
        <w:jc w:val="center"/>
      </w:pPr>
      <w:r w:rsidRPr="008D38F7">
        <w:rPr>
          <w:noProof/>
        </w:rPr>
        <w:drawing>
          <wp:inline distT="0" distB="0" distL="0" distR="0" wp14:anchorId="363A32CD" wp14:editId="4BA45D0B">
            <wp:extent cx="2211705" cy="69088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11705" cy="690880"/>
                    </a:xfrm>
                    <a:prstGeom prst="rect">
                      <a:avLst/>
                    </a:prstGeom>
                    <a:noFill/>
                    <a:ln>
                      <a:noFill/>
                    </a:ln>
                  </pic:spPr>
                </pic:pic>
              </a:graphicData>
            </a:graphic>
          </wp:inline>
        </w:drawing>
      </w:r>
    </w:p>
    <w:p w14:paraId="4AD15B71" w14:textId="77777777" w:rsidR="00275645" w:rsidRPr="008D38F7" w:rsidRDefault="00275645" w:rsidP="00275645">
      <w:pPr>
        <w:spacing w:before="240"/>
      </w:pPr>
      <w:r w:rsidRPr="008D38F7">
        <w:rPr>
          <w:b/>
        </w:rPr>
        <w:t>Pedal Switch FX</w:t>
      </w:r>
      <w:r w:rsidRPr="008D38F7">
        <w:t xml:space="preserve"> box has five different controls:</w:t>
      </w:r>
    </w:p>
    <w:p w14:paraId="5CADCB13" w14:textId="77777777" w:rsidR="00275645" w:rsidRPr="008D38F7" w:rsidRDefault="00275645" w:rsidP="00A23C39">
      <w:pPr>
        <w:numPr>
          <w:ilvl w:val="0"/>
          <w:numId w:val="31"/>
        </w:numPr>
      </w:pPr>
      <w:r w:rsidRPr="008D38F7">
        <w:rPr>
          <w:b/>
        </w:rPr>
        <w:t>1-2 Mono</w:t>
      </w:r>
      <w:r w:rsidRPr="008D38F7">
        <w:t xml:space="preserve"> LED (On/Off)</w:t>
      </w:r>
    </w:p>
    <w:p w14:paraId="12548D9E" w14:textId="77777777" w:rsidR="00275645" w:rsidRPr="008D38F7" w:rsidRDefault="00275645" w:rsidP="00A23C39">
      <w:pPr>
        <w:numPr>
          <w:ilvl w:val="0"/>
          <w:numId w:val="31"/>
        </w:numPr>
      </w:pPr>
      <w:r w:rsidRPr="008D38F7">
        <w:rPr>
          <w:b/>
        </w:rPr>
        <w:t>FX Enable</w:t>
      </w:r>
      <w:r w:rsidRPr="008D38F7">
        <w:t xml:space="preserve"> LED (On/Off)</w:t>
      </w:r>
    </w:p>
    <w:p w14:paraId="50C9A796" w14:textId="77777777" w:rsidR="00275645" w:rsidRPr="008D38F7" w:rsidRDefault="00275645" w:rsidP="00A23C39">
      <w:pPr>
        <w:numPr>
          <w:ilvl w:val="0"/>
          <w:numId w:val="31"/>
        </w:numPr>
      </w:pPr>
      <w:r w:rsidRPr="008D38F7">
        <w:rPr>
          <w:b/>
        </w:rPr>
        <w:t>FX Selection</w:t>
      </w:r>
      <w:r w:rsidRPr="008D38F7">
        <w:t xml:space="preserve"> pull-down menu</w:t>
      </w:r>
    </w:p>
    <w:p w14:paraId="632F0061" w14:textId="77777777" w:rsidR="00275645" w:rsidRPr="008D38F7" w:rsidRDefault="00F25DF8" w:rsidP="00A23C39">
      <w:pPr>
        <w:numPr>
          <w:ilvl w:val="0"/>
          <w:numId w:val="31"/>
        </w:numPr>
      </w:pPr>
      <w:r w:rsidRPr="008D38F7">
        <w:rPr>
          <w:b/>
        </w:rPr>
        <w:t>T</w:t>
      </w:r>
      <w:r w:rsidR="00275645" w:rsidRPr="008D38F7">
        <w:rPr>
          <w:b/>
        </w:rPr>
        <w:t>oggle</w:t>
      </w:r>
      <w:r w:rsidR="00275645" w:rsidRPr="008D38F7">
        <w:t xml:space="preserve"> LED (On/Off)</w:t>
      </w:r>
    </w:p>
    <w:p w14:paraId="1D2E6FBE" w14:textId="77777777" w:rsidR="00275645" w:rsidRPr="008D38F7" w:rsidRDefault="00F25DF8" w:rsidP="00A23C39">
      <w:pPr>
        <w:numPr>
          <w:ilvl w:val="0"/>
          <w:numId w:val="31"/>
        </w:numPr>
      </w:pPr>
      <w:r w:rsidRPr="008D38F7">
        <w:rPr>
          <w:b/>
        </w:rPr>
        <w:t>S</w:t>
      </w:r>
      <w:r w:rsidR="00275645" w:rsidRPr="008D38F7">
        <w:rPr>
          <w:b/>
        </w:rPr>
        <w:t>ustain</w:t>
      </w:r>
      <w:r w:rsidR="00275645" w:rsidRPr="008D38F7">
        <w:t xml:space="preserve"> LED (On/Off)</w:t>
      </w:r>
    </w:p>
    <w:p w14:paraId="19819216" w14:textId="77777777" w:rsidR="00275645" w:rsidRPr="008D38F7" w:rsidRDefault="00275645" w:rsidP="00F25DF8">
      <w:pPr>
        <w:spacing w:before="240"/>
      </w:pPr>
      <w:r w:rsidRPr="008D38F7">
        <w:rPr>
          <w:b/>
        </w:rPr>
        <w:t>1-2 Mono</w:t>
      </w:r>
      <w:r w:rsidRPr="008D38F7">
        <w:t>:</w:t>
      </w:r>
    </w:p>
    <w:p w14:paraId="1ACE031A" w14:textId="77777777" w:rsidR="00275645" w:rsidRPr="008D38F7" w:rsidRDefault="00275645" w:rsidP="00275645">
      <w:r w:rsidRPr="008D38F7">
        <w:t>On</w:t>
      </w:r>
      <w:r w:rsidR="00101E1C" w:rsidRPr="008D38F7">
        <w:t xml:space="preserve"> </w:t>
      </w:r>
      <w:r w:rsidRPr="008D38F7">
        <w:t>- sustains all notes except for the notes played at a semi-tone or whole-tone interval (step-wise melodic run): the next note 1-2 step</w:t>
      </w:r>
      <w:r w:rsidR="00B514A9" w:rsidRPr="008D38F7">
        <w:t>s</w:t>
      </w:r>
      <w:r w:rsidRPr="008D38F7">
        <w:t xml:space="preserve"> apart mutes the previous one as if played on the same guitar string, while the thirds and larger intervals are being sustained</w:t>
      </w:r>
      <w:r w:rsidR="00B514A9" w:rsidRPr="008D38F7">
        <w:t>.</w:t>
      </w:r>
      <w:r w:rsidRPr="008D38F7">
        <w:t xml:space="preserve">  </w:t>
      </w:r>
    </w:p>
    <w:p w14:paraId="6C59BD42" w14:textId="77777777" w:rsidR="00275645" w:rsidRPr="008D38F7" w:rsidRDefault="00275645" w:rsidP="00F25DF8">
      <w:pPr>
        <w:spacing w:before="120"/>
      </w:pPr>
      <w:r w:rsidRPr="008D38F7">
        <w:t>Off - pedal sustains all notes played non-legato, and legato (in the c</w:t>
      </w:r>
      <w:r w:rsidR="00A42F25" w:rsidRPr="008D38F7">
        <w:t xml:space="preserve">ase Hammer-On and </w:t>
      </w:r>
      <w:r w:rsidRPr="008D38F7">
        <w:t>Legato FXs are off).</w:t>
      </w:r>
    </w:p>
    <w:p w14:paraId="49BE6B63" w14:textId="77777777" w:rsidR="00275645" w:rsidRPr="008D38F7" w:rsidRDefault="00275645" w:rsidP="00F25DF8">
      <w:pPr>
        <w:spacing w:before="240"/>
      </w:pPr>
      <w:r w:rsidRPr="008D38F7">
        <w:rPr>
          <w:b/>
        </w:rPr>
        <w:t>FX Enable</w:t>
      </w:r>
      <w:r w:rsidRPr="008D38F7">
        <w:t xml:space="preserve"> </w:t>
      </w:r>
      <w:r w:rsidRPr="008D38F7">
        <w:rPr>
          <w:b/>
        </w:rPr>
        <w:t>LED</w:t>
      </w:r>
      <w:r w:rsidRPr="008D38F7">
        <w:t xml:space="preserve"> indicates if </w:t>
      </w:r>
      <w:r w:rsidR="00101E1C" w:rsidRPr="008D38F7">
        <w:t xml:space="preserve">the Pedal FX is enabled or not. </w:t>
      </w:r>
      <w:r w:rsidRPr="008D38F7">
        <w:t xml:space="preserve">When </w:t>
      </w:r>
      <w:r w:rsidR="00101E1C" w:rsidRPr="008D38F7">
        <w:t>LED is On</w:t>
      </w:r>
      <w:r w:rsidRPr="008D38F7">
        <w:t xml:space="preserve">, the FX is enabled when the </w:t>
      </w:r>
      <w:r w:rsidR="00101E1C" w:rsidRPr="008D38F7">
        <w:t>Sustain P</w:t>
      </w:r>
      <w:r w:rsidRPr="008D38F7">
        <w:t>edal is pressed.</w:t>
      </w:r>
    </w:p>
    <w:p w14:paraId="292A89B6" w14:textId="77777777" w:rsidR="00275645" w:rsidRPr="008D38F7" w:rsidRDefault="00275645" w:rsidP="00F25DF8">
      <w:pPr>
        <w:spacing w:before="240"/>
      </w:pPr>
      <w:r w:rsidRPr="008D38F7">
        <w:rPr>
          <w:b/>
        </w:rPr>
        <w:t>FX Selection</w:t>
      </w:r>
      <w:r w:rsidRPr="008D38F7">
        <w:t xml:space="preserve"> pull-down menu selects</w:t>
      </w:r>
      <w:r w:rsidR="00101E1C" w:rsidRPr="008D38F7">
        <w:t xml:space="preserve"> which FX is controlled by the Sustain P</w:t>
      </w:r>
      <w:r w:rsidRPr="008D38F7">
        <w:t>edal.</w:t>
      </w:r>
    </w:p>
    <w:p w14:paraId="4766A655" w14:textId="77777777" w:rsidR="00292D0A" w:rsidRDefault="00292D0A">
      <w:pPr>
        <w:spacing w:after="0" w:line="240" w:lineRule="auto"/>
        <w:rPr>
          <w:b/>
        </w:rPr>
      </w:pPr>
      <w:r>
        <w:rPr>
          <w:b/>
        </w:rPr>
        <w:br w:type="page"/>
      </w:r>
    </w:p>
    <w:p w14:paraId="5FF1CF4D" w14:textId="5C1FB4C4" w:rsidR="00275645" w:rsidRPr="008D38F7" w:rsidRDefault="00F25DF8" w:rsidP="00F25DF8">
      <w:pPr>
        <w:spacing w:before="240"/>
      </w:pPr>
      <w:r w:rsidRPr="008D38F7">
        <w:rPr>
          <w:b/>
        </w:rPr>
        <w:t>T</w:t>
      </w:r>
      <w:r w:rsidR="00275645" w:rsidRPr="008D38F7">
        <w:rPr>
          <w:b/>
        </w:rPr>
        <w:t>oggle</w:t>
      </w:r>
      <w:r w:rsidR="00275645" w:rsidRPr="008D38F7">
        <w:t>:</w:t>
      </w:r>
    </w:p>
    <w:p w14:paraId="5AAAA20D" w14:textId="77777777" w:rsidR="00275645" w:rsidRPr="008D38F7" w:rsidRDefault="00275645" w:rsidP="00F25DF8">
      <w:pPr>
        <w:spacing w:before="120"/>
      </w:pPr>
      <w:r w:rsidRPr="008D38F7">
        <w:t>On - indicates that the FX is to</w:t>
      </w:r>
      <w:r w:rsidR="00101E1C" w:rsidRPr="008D38F7">
        <w:t>ggled on and off each time the Sustain P</w:t>
      </w:r>
      <w:r w:rsidRPr="008D38F7">
        <w:t>edal is pressed.</w:t>
      </w:r>
    </w:p>
    <w:p w14:paraId="5F17A7D5" w14:textId="77777777" w:rsidR="00275645" w:rsidRPr="008D38F7" w:rsidRDefault="00275645" w:rsidP="00F25DF8">
      <w:pPr>
        <w:spacing w:before="120"/>
      </w:pPr>
      <w:r w:rsidRPr="008D38F7">
        <w:t xml:space="preserve">Off </w:t>
      </w:r>
      <w:r w:rsidR="00F25DF8" w:rsidRPr="008D38F7">
        <w:t>-</w:t>
      </w:r>
      <w:r w:rsidRPr="008D38F7">
        <w:t xml:space="preserve"> indicates that t</w:t>
      </w:r>
      <w:r w:rsidR="00101E1C" w:rsidRPr="008D38F7">
        <w:t>he FX is only enabled when the Sustain P</w:t>
      </w:r>
      <w:r w:rsidRPr="008D38F7">
        <w:t>e</w:t>
      </w:r>
      <w:r w:rsidR="00101E1C" w:rsidRPr="008D38F7">
        <w:t>dal is kept pressed. When the Sustain P</w:t>
      </w:r>
      <w:r w:rsidRPr="008D38F7">
        <w:t>edal is not pressed, the FX is not enabled.</w:t>
      </w:r>
    </w:p>
    <w:p w14:paraId="298E91CA" w14:textId="77777777" w:rsidR="00275645" w:rsidRPr="008D38F7" w:rsidRDefault="004023A1" w:rsidP="00F25DF8">
      <w:pPr>
        <w:spacing w:before="240"/>
      </w:pPr>
      <w:r w:rsidRPr="008D38F7">
        <w:rPr>
          <w:b/>
        </w:rPr>
        <w:t>S</w:t>
      </w:r>
      <w:r w:rsidR="00275645" w:rsidRPr="008D38F7">
        <w:rPr>
          <w:b/>
        </w:rPr>
        <w:t>ustain</w:t>
      </w:r>
      <w:r w:rsidR="00275645" w:rsidRPr="008D38F7">
        <w:t>:</w:t>
      </w:r>
    </w:p>
    <w:p w14:paraId="5D7BAC13" w14:textId="77777777" w:rsidR="00275645" w:rsidRPr="008D38F7" w:rsidRDefault="00101E1C" w:rsidP="00F25DF8">
      <w:r w:rsidRPr="008D38F7">
        <w:t xml:space="preserve">On </w:t>
      </w:r>
      <w:r w:rsidR="00F25DF8" w:rsidRPr="008D38F7">
        <w:t>-</w:t>
      </w:r>
      <w:r w:rsidRPr="008D38F7">
        <w:t xml:space="preserve"> indicates that the Sustain P</w:t>
      </w:r>
      <w:r w:rsidR="00275645" w:rsidRPr="008D38F7">
        <w:t>edal both turns on the FX as well as sustains notes.</w:t>
      </w:r>
    </w:p>
    <w:p w14:paraId="6C854FDB" w14:textId="77777777" w:rsidR="00275645" w:rsidRPr="008D38F7" w:rsidRDefault="00101E1C" w:rsidP="00F25DF8">
      <w:r w:rsidRPr="008D38F7">
        <w:t xml:space="preserve">Off </w:t>
      </w:r>
      <w:r w:rsidR="00F25DF8" w:rsidRPr="008D38F7">
        <w:t>-</w:t>
      </w:r>
      <w:r w:rsidRPr="008D38F7">
        <w:t xml:space="preserve"> indicates that the Sustain P</w:t>
      </w:r>
      <w:r w:rsidR="00275645" w:rsidRPr="008D38F7">
        <w:t>edal controls only the FX, and no notes are sustained.</w:t>
      </w:r>
    </w:p>
    <w:p w14:paraId="51558788" w14:textId="77777777" w:rsidR="005331A8" w:rsidRPr="008D38F7" w:rsidRDefault="005331A8" w:rsidP="007F3BAC">
      <w:pPr>
        <w:pStyle w:val="Heading3"/>
      </w:pPr>
      <w:bookmarkStart w:id="105" w:name="_Toc308106841"/>
      <w:bookmarkStart w:id="106" w:name="_Toc62840835"/>
      <w:r w:rsidRPr="008D38F7">
        <w:t>Modulation Switch Effects</w:t>
      </w:r>
      <w:bookmarkEnd w:id="105"/>
      <w:bookmarkEnd w:id="106"/>
    </w:p>
    <w:p w14:paraId="593D59BA" w14:textId="3838CDCA" w:rsidR="00574FC7" w:rsidRPr="008D38F7" w:rsidRDefault="00296EEE" w:rsidP="00963250">
      <w:pPr>
        <w:jc w:val="center"/>
      </w:pPr>
      <w:r w:rsidRPr="008D38F7">
        <w:rPr>
          <w:noProof/>
        </w:rPr>
        <w:drawing>
          <wp:inline distT="0" distB="0" distL="0" distR="0" wp14:anchorId="71BBAFDF" wp14:editId="65A64F30">
            <wp:extent cx="1445895" cy="638175"/>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45895" cy="638175"/>
                    </a:xfrm>
                    <a:prstGeom prst="rect">
                      <a:avLst/>
                    </a:prstGeom>
                    <a:noFill/>
                    <a:ln>
                      <a:noFill/>
                    </a:ln>
                  </pic:spPr>
                </pic:pic>
              </a:graphicData>
            </a:graphic>
          </wp:inline>
        </w:drawing>
      </w:r>
    </w:p>
    <w:p w14:paraId="21A80EF0" w14:textId="77777777" w:rsidR="005331A8" w:rsidRPr="008D38F7" w:rsidRDefault="00447E17" w:rsidP="00C936A3">
      <w:r w:rsidRPr="008D38F7">
        <w:t xml:space="preserve">You can switch on various </w:t>
      </w:r>
      <w:r w:rsidR="00E63262" w:rsidRPr="008D38F7">
        <w:t>RealRick</w:t>
      </w:r>
      <w:r w:rsidRPr="008D38F7">
        <w:t xml:space="preserve"> Effects selected in </w:t>
      </w:r>
      <w:r w:rsidRPr="008D38F7">
        <w:rPr>
          <w:b/>
        </w:rPr>
        <w:t>Modulation Switch FX</w:t>
      </w:r>
      <w:r w:rsidRPr="008D38F7">
        <w:t xml:space="preserve"> box by simply moving normal Modulation Wheel of your MIDI</w:t>
      </w:r>
      <w:r w:rsidR="00051C36" w:rsidRPr="008D38F7">
        <w:t xml:space="preserve"> keyboard. Releasing</w:t>
      </w:r>
      <w:r w:rsidRPr="008D38F7">
        <w:t xml:space="preserve"> Modulation Wheel to ‘0’ position </w:t>
      </w:r>
      <w:r w:rsidR="007443D4" w:rsidRPr="008D38F7">
        <w:t>turn</w:t>
      </w:r>
      <w:r w:rsidR="00051C36" w:rsidRPr="008D38F7">
        <w:t>s</w:t>
      </w:r>
      <w:r w:rsidRPr="008D38F7">
        <w:t xml:space="preserve"> the </w:t>
      </w:r>
      <w:r w:rsidR="00D35B56" w:rsidRPr="008D38F7">
        <w:t>Effect</w:t>
      </w:r>
      <w:r w:rsidRPr="008D38F7">
        <w:t xml:space="preserve"> off.</w:t>
      </w:r>
    </w:p>
    <w:p w14:paraId="4751C2E9" w14:textId="77777777" w:rsidR="00447E17" w:rsidRPr="008D38F7" w:rsidRDefault="00447E17" w:rsidP="00845101">
      <w:r w:rsidRPr="008D38F7">
        <w:t>Note, when Modulation FX box is activated effect assigned in M.W.</w:t>
      </w:r>
      <w:r w:rsidR="00C23597" w:rsidRPr="008D38F7">
        <w:t xml:space="preserve"> box at the right will not work.</w:t>
      </w:r>
    </w:p>
    <w:p w14:paraId="26AF478D" w14:textId="77777777" w:rsidR="00D1054E" w:rsidRPr="008D38F7" w:rsidRDefault="004F332D" w:rsidP="007F3BAC">
      <w:pPr>
        <w:pStyle w:val="Heading3"/>
      </w:pPr>
      <w:bookmarkStart w:id="107" w:name="_Toc308106842"/>
      <w:r w:rsidRPr="008D38F7">
        <w:br w:type="page"/>
      </w:r>
      <w:bookmarkStart w:id="108" w:name="_Toc62840836"/>
      <w:r w:rsidR="008D7016" w:rsidRPr="008D38F7">
        <w:t>K</w:t>
      </w:r>
      <w:r w:rsidR="00F72345" w:rsidRPr="008D38F7">
        <w:t>ey</w:t>
      </w:r>
      <w:r w:rsidR="00456CF5" w:rsidRPr="008D38F7">
        <w:t xml:space="preserve"> Switch</w:t>
      </w:r>
      <w:r w:rsidR="00A5106B" w:rsidRPr="008D38F7">
        <w:t xml:space="preserve"> Effects</w:t>
      </w:r>
      <w:bookmarkEnd w:id="107"/>
      <w:bookmarkEnd w:id="108"/>
    </w:p>
    <w:p w14:paraId="2D58BD12" w14:textId="77777777" w:rsidR="009503CE" w:rsidRPr="008D38F7" w:rsidRDefault="00E63262" w:rsidP="00D52A4C">
      <w:r w:rsidRPr="008D38F7">
        <w:t>RealRick</w:t>
      </w:r>
      <w:r w:rsidR="00D52A4C" w:rsidRPr="008D38F7">
        <w:t xml:space="preserve"> numerous guitar Effects can be triggered in Solo mode using the advanced Key Switch system allowing to assign various FXs on Repeat Zone keys as well as easily create and use custom presets in </w:t>
      </w:r>
      <w:r w:rsidRPr="008D38F7">
        <w:t>RealRick</w:t>
      </w:r>
      <w:r w:rsidR="00D52A4C" w:rsidRPr="008D38F7">
        <w:t xml:space="preserve"> </w:t>
      </w:r>
      <w:r w:rsidR="00D52A4C" w:rsidRPr="008D38F7">
        <w:rPr>
          <w:b/>
        </w:rPr>
        <w:t>Key Switch panel</w:t>
      </w:r>
      <w:r w:rsidR="00D52A4C" w:rsidRPr="008D38F7">
        <w:t>.</w:t>
      </w:r>
    </w:p>
    <w:p w14:paraId="405A3501" w14:textId="77777777" w:rsidR="00D52A4C" w:rsidRPr="008D38F7" w:rsidRDefault="00D52A4C" w:rsidP="00D6199E">
      <w:pPr>
        <w:spacing w:before="120"/>
      </w:pPr>
      <w:r w:rsidRPr="008D38F7">
        <w:t xml:space="preserve">To open Key Switch </w:t>
      </w:r>
      <w:r w:rsidR="00DC6A42" w:rsidRPr="008D38F7">
        <w:t>panel,</w:t>
      </w:r>
      <w:r w:rsidRPr="008D38F7">
        <w:t xml:space="preserve"> click on K</w:t>
      </w:r>
      <w:r w:rsidR="00447E17" w:rsidRPr="008D38F7">
        <w:t xml:space="preserve">ey </w:t>
      </w:r>
      <w:r w:rsidRPr="008D38F7">
        <w:t>S</w:t>
      </w:r>
      <w:r w:rsidR="00447E17" w:rsidRPr="008D38F7">
        <w:t>witches</w:t>
      </w:r>
      <w:r w:rsidRPr="008D38F7">
        <w:t xml:space="preserve"> button on the left lower part of </w:t>
      </w:r>
      <w:r w:rsidR="0072669F" w:rsidRPr="008D38F7">
        <w:t>Solo mode</w:t>
      </w:r>
      <w:r w:rsidRPr="008D38F7">
        <w:t xml:space="preserve"> window:</w:t>
      </w:r>
    </w:p>
    <w:p w14:paraId="5FB03C8E" w14:textId="63D61E77" w:rsidR="0018732E" w:rsidRPr="008D38F7" w:rsidRDefault="00A07C07" w:rsidP="0018732E">
      <w:pPr>
        <w:pStyle w:val="a"/>
        <w:rPr>
          <w:rFonts w:ascii="Times New Roman" w:hAnsi="Times New Roman"/>
          <w:i/>
        </w:rPr>
      </w:pPr>
      <w:r w:rsidRPr="008D38F7">
        <w:rPr>
          <w:rFonts w:ascii="Times New Roman" w:hAnsi="Times New Roman"/>
          <w:i/>
          <w:noProof/>
        </w:rPr>
        <w:drawing>
          <wp:inline distT="0" distB="0" distL="0" distR="0" wp14:anchorId="285BA9C0" wp14:editId="6CBB723C">
            <wp:extent cx="6120130" cy="3691890"/>
            <wp:effectExtent l="0" t="0" r="0" b="381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2" name="Picture 2742"/>
                    <pic:cNvPicPr/>
                  </pic:nvPicPr>
                  <pic:blipFill>
                    <a:blip r:embed="rId32">
                      <a:extLst>
                        <a:ext uri="{28A0092B-C50C-407E-A947-70E740481C1C}">
                          <a14:useLocalDpi xmlns:a14="http://schemas.microsoft.com/office/drawing/2010/main" val="0"/>
                        </a:ext>
                      </a:extLst>
                    </a:blip>
                    <a:stretch>
                      <a:fillRect/>
                    </a:stretch>
                  </pic:blipFill>
                  <pic:spPr>
                    <a:xfrm>
                      <a:off x="0" y="0"/>
                      <a:ext cx="6120130" cy="3691890"/>
                    </a:xfrm>
                    <a:prstGeom prst="rect">
                      <a:avLst/>
                    </a:prstGeom>
                  </pic:spPr>
                </pic:pic>
              </a:graphicData>
            </a:graphic>
          </wp:inline>
        </w:drawing>
      </w:r>
    </w:p>
    <w:p w14:paraId="07100196" w14:textId="77777777" w:rsidR="00F42B57" w:rsidRPr="008D38F7" w:rsidRDefault="00F42B57" w:rsidP="0018732E">
      <w:pPr>
        <w:pStyle w:val="a"/>
      </w:pPr>
      <w:r w:rsidRPr="008D38F7">
        <w:t xml:space="preserve">Key Switch panel </w:t>
      </w:r>
    </w:p>
    <w:p w14:paraId="0C197D7C" w14:textId="77777777" w:rsidR="00A5106B" w:rsidRPr="008D38F7" w:rsidRDefault="0070733B" w:rsidP="00D6199E">
      <w:pPr>
        <w:spacing w:before="240"/>
      </w:pPr>
      <w:r w:rsidRPr="008D38F7">
        <w:t>You see two columns of FX boxes corresponding to Left a</w:t>
      </w:r>
      <w:r w:rsidR="00AE1EF6" w:rsidRPr="008D38F7">
        <w:t>nd Right Repeat Zone keys (C0-D#</w:t>
      </w:r>
      <w:r w:rsidRPr="008D38F7">
        <w:t xml:space="preserve">1 for the Left zone, </w:t>
      </w:r>
      <w:r w:rsidR="00B25A1B" w:rsidRPr="008D38F7">
        <w:t>D#</w:t>
      </w:r>
      <w:r w:rsidRPr="008D38F7">
        <w:t>5-</w:t>
      </w:r>
      <w:r w:rsidR="00B25A1B" w:rsidRPr="008D38F7">
        <w:t>G</w:t>
      </w:r>
      <w:r w:rsidRPr="008D38F7">
        <w:t>6 for the Right zone).</w:t>
      </w:r>
    </w:p>
    <w:p w14:paraId="48EFB50B" w14:textId="77777777" w:rsidR="00F71A9F" w:rsidRPr="008D38F7" w:rsidRDefault="0070733B" w:rsidP="00D6199E">
      <w:pPr>
        <w:spacing w:before="120"/>
      </w:pPr>
      <w:r w:rsidRPr="008D38F7">
        <w:t xml:space="preserve">Select Effect for </w:t>
      </w:r>
      <w:r w:rsidR="00183641" w:rsidRPr="008D38F7">
        <w:t>a</w:t>
      </w:r>
      <w:r w:rsidRPr="008D38F7">
        <w:t xml:space="preserve"> key in pull-down </w:t>
      </w:r>
      <w:r w:rsidR="00AE1EF6" w:rsidRPr="008D38F7">
        <w:t>menu</w:t>
      </w:r>
      <w:r w:rsidRPr="008D38F7">
        <w:t xml:space="preserve"> and click </w:t>
      </w:r>
      <w:r w:rsidRPr="008D38F7">
        <w:rPr>
          <w:b/>
        </w:rPr>
        <w:t>FX Enable</w:t>
      </w:r>
      <w:r w:rsidRPr="008D38F7">
        <w:t xml:space="preserve"> </w:t>
      </w:r>
      <w:r w:rsidRPr="008D38F7">
        <w:rPr>
          <w:b/>
        </w:rPr>
        <w:t>LED</w:t>
      </w:r>
      <w:r w:rsidRPr="008D38F7">
        <w:t xml:space="preserve"> button in the left </w:t>
      </w:r>
      <w:r w:rsidR="00F919DA" w:rsidRPr="008D38F7">
        <w:t>part</w:t>
      </w:r>
      <w:r w:rsidRPr="008D38F7">
        <w:t xml:space="preserve"> of FX box to activate it.  Now pressing the correspondent key of Repeat zone will </w:t>
      </w:r>
      <w:r w:rsidR="00183641" w:rsidRPr="008D38F7">
        <w:t>turn on</w:t>
      </w:r>
      <w:r w:rsidRPr="008D38F7">
        <w:t xml:space="preserve"> </w:t>
      </w:r>
      <w:r w:rsidR="0047671B" w:rsidRPr="008D38F7">
        <w:t xml:space="preserve">selected </w:t>
      </w:r>
      <w:r w:rsidRPr="008D38F7">
        <w:t>FX</w:t>
      </w:r>
      <w:r w:rsidR="00183641" w:rsidRPr="008D38F7">
        <w:t>,</w:t>
      </w:r>
      <w:r w:rsidRPr="008D38F7">
        <w:t xml:space="preserve"> and change the box color to a light </w:t>
      </w:r>
      <w:r w:rsidR="00486F31" w:rsidRPr="008D38F7">
        <w:t>grey</w:t>
      </w:r>
      <w:r w:rsidRPr="008D38F7">
        <w:t xml:space="preserve"> to indicate </w:t>
      </w:r>
      <w:r w:rsidR="0047671B" w:rsidRPr="008D38F7">
        <w:t>that FX is turned on</w:t>
      </w:r>
      <w:r w:rsidRPr="008D38F7">
        <w:t>.</w:t>
      </w:r>
    </w:p>
    <w:p w14:paraId="2F014D46" w14:textId="77777777" w:rsidR="0047671B" w:rsidRPr="008D38F7" w:rsidRDefault="00F71A9F" w:rsidP="00D6199E">
      <w:pPr>
        <w:spacing w:before="120"/>
      </w:pPr>
      <w:r w:rsidRPr="008D38F7">
        <w:t xml:space="preserve">Note, that activating </w:t>
      </w:r>
      <w:r w:rsidRPr="008D38F7">
        <w:rPr>
          <w:b/>
        </w:rPr>
        <w:t>FX Enable</w:t>
      </w:r>
      <w:r w:rsidRPr="008D38F7">
        <w:t xml:space="preserve"> </w:t>
      </w:r>
      <w:r w:rsidRPr="008D38F7">
        <w:rPr>
          <w:b/>
        </w:rPr>
        <w:t>LED</w:t>
      </w:r>
      <w:r w:rsidRPr="008D38F7">
        <w:t xml:space="preserve"> of any key switch will</w:t>
      </w:r>
      <w:r w:rsidR="00365605" w:rsidRPr="008D38F7">
        <w:t xml:space="preserve"> also</w:t>
      </w:r>
      <w:r w:rsidRPr="008D38F7">
        <w:t xml:space="preserve"> be </w:t>
      </w:r>
      <w:r w:rsidR="00365605" w:rsidRPr="008D38F7">
        <w:t>displayed on the</w:t>
      </w:r>
      <w:r w:rsidRPr="008D38F7">
        <w:t xml:space="preserve"> </w:t>
      </w:r>
      <w:r w:rsidR="00E63262" w:rsidRPr="008D38F7">
        <w:t>RealRick</w:t>
      </w:r>
      <w:r w:rsidRPr="008D38F7">
        <w:t xml:space="preserve"> virtual keyboard</w:t>
      </w:r>
      <w:r w:rsidR="00365605" w:rsidRPr="008D38F7">
        <w:t>.</w:t>
      </w:r>
      <w:r w:rsidRPr="008D38F7">
        <w:t xml:space="preserve"> </w:t>
      </w:r>
      <w:r w:rsidR="003050B6" w:rsidRPr="008D38F7">
        <w:t>Moreover,</w:t>
      </w:r>
      <w:r w:rsidRPr="008D38F7">
        <w:t xml:space="preserve"> triggering FX will also change color of a virtual keyboard key to a light blue, giving you full visual control.</w:t>
      </w:r>
    </w:p>
    <w:p w14:paraId="5FFE4DF2" w14:textId="77777777" w:rsidR="0070733B" w:rsidRPr="008D38F7" w:rsidRDefault="0047671B" w:rsidP="00D6199E">
      <w:pPr>
        <w:spacing w:before="120"/>
      </w:pPr>
      <w:r w:rsidRPr="008D38F7">
        <w:t>Three small buttons</w:t>
      </w:r>
      <w:r w:rsidR="0070733B" w:rsidRPr="008D38F7">
        <w:t xml:space="preserve"> </w:t>
      </w:r>
      <w:r w:rsidRPr="008D38F7">
        <w:t>(</w:t>
      </w:r>
      <w:r w:rsidR="00AE1EF6" w:rsidRPr="008D38F7">
        <w:t xml:space="preserve">clickable </w:t>
      </w:r>
      <w:r w:rsidRPr="008D38F7">
        <w:t>on/off) at the left of each FX box allo</w:t>
      </w:r>
      <w:r w:rsidR="00DC12C6" w:rsidRPr="008D38F7">
        <w:t>w</w:t>
      </w:r>
      <w:r w:rsidR="00AE1EF6" w:rsidRPr="008D38F7">
        <w:t xml:space="preserve"> additional control </w:t>
      </w:r>
      <w:r w:rsidR="0076247F" w:rsidRPr="008D38F7">
        <w:t>of the</w:t>
      </w:r>
      <w:r w:rsidR="00AE1EF6" w:rsidRPr="008D38F7">
        <w:t xml:space="preserve"> K</w:t>
      </w:r>
      <w:r w:rsidRPr="008D38F7">
        <w:t xml:space="preserve">ey </w:t>
      </w:r>
      <w:r w:rsidR="00AE1EF6" w:rsidRPr="008D38F7">
        <w:t>S</w:t>
      </w:r>
      <w:r w:rsidRPr="008D38F7">
        <w:t>witch and FX:</w:t>
      </w:r>
    </w:p>
    <w:p w14:paraId="3A011CBF" w14:textId="071A3AF5" w:rsidR="009503CE" w:rsidRPr="008D38F7" w:rsidRDefault="00296EEE" w:rsidP="00FF5F6B">
      <w:pPr>
        <w:spacing w:before="240"/>
        <w:jc w:val="center"/>
      </w:pPr>
      <w:r w:rsidRPr="008D38F7">
        <w:rPr>
          <w:noProof/>
        </w:rPr>
        <w:drawing>
          <wp:inline distT="0" distB="0" distL="0" distR="0" wp14:anchorId="4A49CDD6" wp14:editId="0CA3E87A">
            <wp:extent cx="690880" cy="223520"/>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90880" cy="223520"/>
                    </a:xfrm>
                    <a:prstGeom prst="rect">
                      <a:avLst/>
                    </a:prstGeom>
                    <a:noFill/>
                    <a:ln>
                      <a:noFill/>
                    </a:ln>
                  </pic:spPr>
                </pic:pic>
              </a:graphicData>
            </a:graphic>
          </wp:inline>
        </w:drawing>
      </w:r>
    </w:p>
    <w:p w14:paraId="57B8B170" w14:textId="77777777" w:rsidR="0047671B" w:rsidRPr="008D38F7" w:rsidRDefault="00FD3E5D" w:rsidP="00D6199E">
      <w:pPr>
        <w:spacing w:before="120"/>
        <w:rPr>
          <w:b/>
        </w:rPr>
      </w:pPr>
      <w:r w:rsidRPr="008D38F7">
        <w:rPr>
          <w:b/>
        </w:rPr>
        <w:t>‘T’</w:t>
      </w:r>
      <w:r w:rsidR="0047671B" w:rsidRPr="008D38F7">
        <w:rPr>
          <w:b/>
        </w:rPr>
        <w:t xml:space="preserve"> </w:t>
      </w:r>
      <w:r w:rsidR="004622C7" w:rsidRPr="008D38F7">
        <w:rPr>
          <w:b/>
        </w:rPr>
        <w:t>button</w:t>
      </w:r>
      <w:r w:rsidR="00E63C58" w:rsidRPr="008D38F7">
        <w:rPr>
          <w:b/>
        </w:rPr>
        <w:t xml:space="preserve"> </w:t>
      </w:r>
      <w:r w:rsidR="00E63C58" w:rsidRPr="008D38F7">
        <w:t>(‘toggle’)</w:t>
      </w:r>
      <w:r w:rsidR="0047671B" w:rsidRPr="008D38F7">
        <w:t>:</w:t>
      </w:r>
    </w:p>
    <w:p w14:paraId="637BFEA9" w14:textId="77777777" w:rsidR="009503CE" w:rsidRPr="008D38F7" w:rsidRDefault="0047671B" w:rsidP="00D6199E">
      <w:pPr>
        <w:spacing w:before="120"/>
      </w:pPr>
      <w:r w:rsidRPr="008D38F7">
        <w:t>On</w:t>
      </w:r>
      <w:r w:rsidRPr="008D38F7">
        <w:rPr>
          <w:b/>
        </w:rPr>
        <w:t xml:space="preserve"> -</w:t>
      </w:r>
      <w:r w:rsidRPr="008D38F7">
        <w:t xml:space="preserve"> indicates that the FX is toggled on and off each time the </w:t>
      </w:r>
      <w:r w:rsidR="00AE1EF6" w:rsidRPr="008D38F7">
        <w:t>key s</w:t>
      </w:r>
      <w:r w:rsidRPr="008D38F7">
        <w:t xml:space="preserve">witch is pressed (releasing the key </w:t>
      </w:r>
      <w:r w:rsidR="00A26076" w:rsidRPr="008D38F7">
        <w:t>is ignored</w:t>
      </w:r>
      <w:r w:rsidRPr="008D38F7">
        <w:t>)</w:t>
      </w:r>
      <w:r w:rsidR="00D6199E" w:rsidRPr="008D38F7">
        <w:t>.</w:t>
      </w:r>
    </w:p>
    <w:p w14:paraId="26E58598" w14:textId="77777777" w:rsidR="0047671B" w:rsidRPr="008D38F7" w:rsidRDefault="0047671B" w:rsidP="00D6199E">
      <w:pPr>
        <w:spacing w:before="120"/>
      </w:pPr>
      <w:r w:rsidRPr="008D38F7">
        <w:t xml:space="preserve">Off </w:t>
      </w:r>
      <w:r w:rsidR="003E436A" w:rsidRPr="008D38F7">
        <w:t>-</w:t>
      </w:r>
      <w:r w:rsidRPr="008D38F7">
        <w:t xml:space="preserve"> indicates that the FX is only enabled wh</w:t>
      </w:r>
      <w:r w:rsidR="00183641" w:rsidRPr="008D38F7">
        <w:t>ile</w:t>
      </w:r>
      <w:r w:rsidRPr="008D38F7">
        <w:t xml:space="preserve"> the key is kept pressed (releasing the key turns the FX off)</w:t>
      </w:r>
      <w:r w:rsidR="00D6199E" w:rsidRPr="008D38F7">
        <w:t>.</w:t>
      </w:r>
    </w:p>
    <w:p w14:paraId="4E42D6C9" w14:textId="77777777" w:rsidR="0047671B" w:rsidRPr="008D38F7" w:rsidRDefault="00FD3E5D" w:rsidP="00D6199E">
      <w:pPr>
        <w:spacing w:before="240"/>
      </w:pPr>
      <w:r w:rsidRPr="008D38F7">
        <w:rPr>
          <w:b/>
        </w:rPr>
        <w:t>‘K’</w:t>
      </w:r>
      <w:r w:rsidR="00E63C58" w:rsidRPr="008D38F7">
        <w:rPr>
          <w:b/>
        </w:rPr>
        <w:t xml:space="preserve"> </w:t>
      </w:r>
      <w:r w:rsidR="004622C7" w:rsidRPr="008D38F7">
        <w:rPr>
          <w:b/>
        </w:rPr>
        <w:t>button</w:t>
      </w:r>
      <w:r w:rsidR="00E63C58" w:rsidRPr="008D38F7">
        <w:rPr>
          <w:b/>
        </w:rPr>
        <w:t xml:space="preserve"> </w:t>
      </w:r>
      <w:r w:rsidR="00E63C58" w:rsidRPr="008D38F7">
        <w:t>(‘</w:t>
      </w:r>
      <w:r w:rsidRPr="008D38F7">
        <w:t xml:space="preserve">key </w:t>
      </w:r>
      <w:r w:rsidR="00E63C58" w:rsidRPr="008D38F7">
        <w:t>through’) -</w:t>
      </w:r>
      <w:r w:rsidR="00E63C58" w:rsidRPr="008D38F7">
        <w:rPr>
          <w:b/>
        </w:rPr>
        <w:t xml:space="preserve"> </w:t>
      </w:r>
      <w:r w:rsidR="00E63C58" w:rsidRPr="008D38F7">
        <w:t xml:space="preserve">when activated allows to switch FX and let the key switch </w:t>
      </w:r>
      <w:r w:rsidR="00E03E34" w:rsidRPr="008D38F7">
        <w:t xml:space="preserve">simultaneously </w:t>
      </w:r>
      <w:r w:rsidR="00E63C58" w:rsidRPr="008D38F7">
        <w:t>function as normal Repeat key (white for Full sound, black for Mute</w:t>
      </w:r>
      <w:r w:rsidR="00AE1EF6" w:rsidRPr="008D38F7">
        <w:t>d sound</w:t>
      </w:r>
      <w:r w:rsidR="00E63C58" w:rsidRPr="008D38F7">
        <w:t>)</w:t>
      </w:r>
      <w:r w:rsidR="00D6199E" w:rsidRPr="008D38F7">
        <w:t>.</w:t>
      </w:r>
    </w:p>
    <w:p w14:paraId="7536AA31" w14:textId="77777777" w:rsidR="00B514A9" w:rsidRPr="008D38F7" w:rsidRDefault="00FD3E5D" w:rsidP="00D6199E">
      <w:pPr>
        <w:spacing w:before="240"/>
      </w:pPr>
      <w:r w:rsidRPr="008D38F7">
        <w:rPr>
          <w:b/>
        </w:rPr>
        <w:t>‘S’</w:t>
      </w:r>
      <w:r w:rsidR="00E63C58" w:rsidRPr="008D38F7">
        <w:rPr>
          <w:b/>
        </w:rPr>
        <w:t xml:space="preserve"> </w:t>
      </w:r>
      <w:r w:rsidR="004622C7" w:rsidRPr="008D38F7">
        <w:rPr>
          <w:b/>
        </w:rPr>
        <w:t>button</w:t>
      </w:r>
      <w:r w:rsidR="00E63C58" w:rsidRPr="008D38F7">
        <w:t xml:space="preserve"> (‘sustain’) adds sustain function to FX, similar using the Sustain Pedal</w:t>
      </w:r>
      <w:r w:rsidR="00D6199E" w:rsidRPr="008D38F7">
        <w:t>.</w:t>
      </w:r>
    </w:p>
    <w:p w14:paraId="4D2C1D73" w14:textId="77777777" w:rsidR="00211251" w:rsidRPr="008D38F7" w:rsidRDefault="00211251" w:rsidP="00D6199E">
      <w:pPr>
        <w:spacing w:before="240"/>
      </w:pPr>
      <w:r w:rsidRPr="008D38F7">
        <w:t>Note, Right Key Sw</w:t>
      </w:r>
      <w:r w:rsidR="00AE1EF6" w:rsidRPr="008D38F7">
        <w:t>itches (Right Repeat zone) are ‘</w:t>
      </w:r>
      <w:r w:rsidRPr="008D38F7">
        <w:t>toggles</w:t>
      </w:r>
      <w:r w:rsidR="00AE1EF6" w:rsidRPr="008D38F7">
        <w:t>’</w:t>
      </w:r>
      <w:r w:rsidRPr="008D38F7">
        <w:t xml:space="preserve"> by default, while Left </w:t>
      </w:r>
      <w:r w:rsidR="00AE1EF6" w:rsidRPr="008D38F7">
        <w:t xml:space="preserve">Key Switches </w:t>
      </w:r>
      <w:r w:rsidRPr="008D38F7">
        <w:t>(Left Repeat zone) are not</w:t>
      </w:r>
      <w:r w:rsidR="00AE1EF6" w:rsidRPr="008D38F7">
        <w:t>.</w:t>
      </w:r>
    </w:p>
    <w:p w14:paraId="3072A42A" w14:textId="77777777" w:rsidR="00A26076" w:rsidRPr="008D38F7" w:rsidRDefault="00A26076" w:rsidP="00FC1B3D">
      <w:pPr>
        <w:spacing w:before="240"/>
      </w:pPr>
      <w:r w:rsidRPr="008D38F7">
        <w:t>You can save all setting</w:t>
      </w:r>
      <w:r w:rsidR="00963250" w:rsidRPr="008D38F7">
        <w:t>s</w:t>
      </w:r>
      <w:r w:rsidRPr="008D38F7">
        <w:t xml:space="preserve"> made in Key Switch panel as user presets for future use.</w:t>
      </w:r>
    </w:p>
    <w:p w14:paraId="39109B80" w14:textId="77777777" w:rsidR="00A26076" w:rsidRPr="008D38F7" w:rsidRDefault="00211251" w:rsidP="00B7417A">
      <w:pPr>
        <w:spacing w:before="120"/>
      </w:pPr>
      <w:r w:rsidRPr="008D38F7">
        <w:t>To create</w:t>
      </w:r>
      <w:r w:rsidR="00B514A9" w:rsidRPr="008D38F7">
        <w:t xml:space="preserve"> a</w:t>
      </w:r>
      <w:r w:rsidRPr="008D38F7">
        <w:t xml:space="preserve"> preset</w:t>
      </w:r>
      <w:r w:rsidR="00B514A9" w:rsidRPr="008D38F7">
        <w:t>,</w:t>
      </w:r>
      <w:r w:rsidRPr="008D38F7">
        <w:t xml:space="preserve"> c</w:t>
      </w:r>
      <w:r w:rsidR="00A26076" w:rsidRPr="008D38F7">
        <w:t>lick on Preset combo box to activate Edit mode, type in the preset name, and press Enter on computer keyboard.</w:t>
      </w:r>
      <w:r w:rsidRPr="008D38F7">
        <w:t xml:space="preserve"> Preset will be saved within </w:t>
      </w:r>
      <w:r w:rsidR="00E63262" w:rsidRPr="008D38F7">
        <w:t>RealRick</w:t>
      </w:r>
      <w:r w:rsidRPr="008D38F7">
        <w:t xml:space="preserve"> and added to Preset list.</w:t>
      </w:r>
    </w:p>
    <w:p w14:paraId="4D2A58D6" w14:textId="63D80405" w:rsidR="009503CE" w:rsidRPr="008D38F7" w:rsidRDefault="00296EEE" w:rsidP="00FF5F6B">
      <w:pPr>
        <w:spacing w:before="240"/>
        <w:jc w:val="center"/>
      </w:pPr>
      <w:r w:rsidRPr="008D38F7">
        <w:rPr>
          <w:noProof/>
        </w:rPr>
        <w:drawing>
          <wp:inline distT="0" distB="0" distL="0" distR="0" wp14:anchorId="0C6A6782" wp14:editId="2FC997F9">
            <wp:extent cx="1701165" cy="31877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01165" cy="318770"/>
                    </a:xfrm>
                    <a:prstGeom prst="rect">
                      <a:avLst/>
                    </a:prstGeom>
                    <a:noFill/>
                    <a:ln>
                      <a:noFill/>
                    </a:ln>
                  </pic:spPr>
                </pic:pic>
              </a:graphicData>
            </a:graphic>
          </wp:inline>
        </w:drawing>
      </w:r>
    </w:p>
    <w:p w14:paraId="6C9EF3B0" w14:textId="77777777" w:rsidR="00A26076" w:rsidRPr="008D38F7" w:rsidRDefault="00A26076" w:rsidP="00B7417A">
      <w:pPr>
        <w:spacing w:before="240"/>
      </w:pPr>
      <w:r w:rsidRPr="008D38F7">
        <w:t>To delete preset simply click on Delete icon at the right.</w:t>
      </w:r>
    </w:p>
    <w:p w14:paraId="28F7A0FF" w14:textId="77777777" w:rsidR="00C6571B" w:rsidRPr="008D38F7" w:rsidRDefault="00C6571B" w:rsidP="007F3BAC">
      <w:pPr>
        <w:pStyle w:val="Heading3"/>
      </w:pPr>
      <w:bookmarkStart w:id="109" w:name="_Toc308106843"/>
      <w:bookmarkStart w:id="110" w:name="_Toc62840837"/>
      <w:r w:rsidRPr="008D38F7">
        <w:t>MIDI Controller pane (Solo Mode)</w:t>
      </w:r>
      <w:bookmarkEnd w:id="109"/>
      <w:bookmarkEnd w:id="110"/>
    </w:p>
    <w:p w14:paraId="3EE82C6E" w14:textId="67C94309" w:rsidR="00C6571B" w:rsidRPr="008D38F7" w:rsidRDefault="00296EEE" w:rsidP="007502A9">
      <w:pPr>
        <w:jc w:val="center"/>
      </w:pPr>
      <w:bookmarkStart w:id="111" w:name="_Hlk62772580"/>
      <w:r w:rsidRPr="008D38F7">
        <w:rPr>
          <w:noProof/>
        </w:rPr>
        <w:drawing>
          <wp:inline distT="0" distB="0" distL="0" distR="0" wp14:anchorId="691194C1" wp14:editId="14825A27">
            <wp:extent cx="1828800" cy="1116330"/>
            <wp:effectExtent l="0" t="0" r="0" b="0"/>
            <wp:docPr id="2397"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28800" cy="1116330"/>
                    </a:xfrm>
                    <a:prstGeom prst="rect">
                      <a:avLst/>
                    </a:prstGeom>
                    <a:noFill/>
                    <a:ln>
                      <a:noFill/>
                    </a:ln>
                  </pic:spPr>
                </pic:pic>
              </a:graphicData>
            </a:graphic>
          </wp:inline>
        </w:drawing>
      </w:r>
      <w:bookmarkEnd w:id="111"/>
    </w:p>
    <w:p w14:paraId="6BFD50F9" w14:textId="77777777" w:rsidR="00C6571B" w:rsidRPr="008D38F7" w:rsidRDefault="00C6571B" w:rsidP="0018732E">
      <w:r w:rsidRPr="008D38F7">
        <w:t xml:space="preserve">You can assign various guitar effects to standard MIDI controllers: </w:t>
      </w:r>
    </w:p>
    <w:p w14:paraId="70185891" w14:textId="77777777" w:rsidR="00C6571B" w:rsidRPr="008D38F7" w:rsidRDefault="00C6571B" w:rsidP="00A23C39">
      <w:pPr>
        <w:numPr>
          <w:ilvl w:val="0"/>
          <w:numId w:val="30"/>
        </w:numPr>
      </w:pPr>
      <w:r w:rsidRPr="008D38F7">
        <w:rPr>
          <w:b/>
          <w:bCs/>
        </w:rPr>
        <w:t>P.B.</w:t>
      </w:r>
      <w:r w:rsidRPr="008D38F7">
        <w:t xml:space="preserve"> </w:t>
      </w:r>
      <w:r w:rsidRPr="008D38F7">
        <w:rPr>
          <w:b/>
        </w:rPr>
        <w:t>Up</w:t>
      </w:r>
      <w:r w:rsidRPr="008D38F7">
        <w:t xml:space="preserve"> (Pitch Bender, upper combo box) </w:t>
      </w:r>
      <w:r w:rsidR="007C3AA3" w:rsidRPr="008D38F7">
        <w:t>-</w:t>
      </w:r>
      <w:r w:rsidRPr="008D38F7">
        <w:t xml:space="preserve"> Off, Pitch, Slide, VeloAdd, MonoBend, Sustainer (triggers Sustainer FX simultaneously with pitch shifting)</w:t>
      </w:r>
      <w:r w:rsidR="00C40C37" w:rsidRPr="008D38F7">
        <w:t>.</w:t>
      </w:r>
    </w:p>
    <w:p w14:paraId="710A931B" w14:textId="77777777" w:rsidR="00C6571B" w:rsidRPr="008D38F7" w:rsidRDefault="00C6571B" w:rsidP="00A23C39">
      <w:pPr>
        <w:numPr>
          <w:ilvl w:val="0"/>
          <w:numId w:val="30"/>
        </w:numPr>
      </w:pPr>
      <w:r w:rsidRPr="008D38F7">
        <w:rPr>
          <w:b/>
          <w:bCs/>
        </w:rPr>
        <w:t>P.B.</w:t>
      </w:r>
      <w:r w:rsidRPr="008D38F7">
        <w:t xml:space="preserve"> </w:t>
      </w:r>
      <w:r w:rsidRPr="008D38F7">
        <w:rPr>
          <w:b/>
        </w:rPr>
        <w:t xml:space="preserve">Down </w:t>
      </w:r>
      <w:r w:rsidRPr="008D38F7">
        <w:t xml:space="preserve">(Pitch Bender, lower combo box) </w:t>
      </w:r>
      <w:r w:rsidR="007C3AA3" w:rsidRPr="008D38F7">
        <w:t>-</w:t>
      </w:r>
      <w:r w:rsidRPr="008D38F7">
        <w:t xml:space="preserve"> </w:t>
      </w:r>
      <w:r w:rsidR="00AA3E30" w:rsidRPr="008D38F7">
        <w:t>‘</w:t>
      </w:r>
      <w:r w:rsidRPr="008D38F7">
        <w:t>same as Up</w:t>
      </w:r>
      <w:r w:rsidR="00AA3E30" w:rsidRPr="008D38F7">
        <w:t>’</w:t>
      </w:r>
      <w:r w:rsidRPr="008D38F7">
        <w:t>, Pitch, Slide, VeloAdd, MonoBend, Sustainer (triggers Sustainer FX simultaneously with pitch shifting)</w:t>
      </w:r>
      <w:r w:rsidR="00C40C37" w:rsidRPr="008D38F7">
        <w:t>.</w:t>
      </w:r>
    </w:p>
    <w:p w14:paraId="3DBA6A52" w14:textId="77777777" w:rsidR="00C6571B" w:rsidRPr="008D38F7" w:rsidRDefault="00C6571B" w:rsidP="00A23C39">
      <w:pPr>
        <w:numPr>
          <w:ilvl w:val="0"/>
          <w:numId w:val="30"/>
        </w:numPr>
      </w:pPr>
      <w:r w:rsidRPr="008D38F7">
        <w:rPr>
          <w:b/>
          <w:bCs/>
        </w:rPr>
        <w:t>M.W.</w:t>
      </w:r>
      <w:r w:rsidRPr="008D38F7">
        <w:t xml:space="preserve"> (Modulation Wheel) - Pitch, Slide, Modulation</w:t>
      </w:r>
      <w:r w:rsidR="00C40C37" w:rsidRPr="008D38F7">
        <w:t>.</w:t>
      </w:r>
    </w:p>
    <w:p w14:paraId="338D9AD7" w14:textId="77777777" w:rsidR="00C6571B" w:rsidRPr="008D38F7" w:rsidRDefault="00C6571B" w:rsidP="00A23C39">
      <w:pPr>
        <w:numPr>
          <w:ilvl w:val="0"/>
          <w:numId w:val="30"/>
        </w:numPr>
      </w:pPr>
      <w:r w:rsidRPr="008D38F7">
        <w:rPr>
          <w:b/>
          <w:bCs/>
        </w:rPr>
        <w:t xml:space="preserve">A.T. </w:t>
      </w:r>
      <w:r w:rsidRPr="008D38F7">
        <w:t>(After Touch) - Pitch, Modulation, Sustainer, FeedBacker</w:t>
      </w:r>
      <w:r w:rsidR="00C40C37" w:rsidRPr="008D38F7">
        <w:t>.</w:t>
      </w:r>
    </w:p>
    <w:p w14:paraId="5A79F5C8" w14:textId="77777777" w:rsidR="00C6571B" w:rsidRPr="008D38F7" w:rsidRDefault="00C6571B" w:rsidP="0018732E">
      <w:r w:rsidRPr="008D38F7">
        <w:t>In the combo box to the right adjust the maximum range of pitch shifting/sliding (in semi-tones).</w:t>
      </w:r>
      <w:r w:rsidR="00031FB7" w:rsidRPr="008D38F7">
        <w:t xml:space="preserve"> Modulation envelope is adjusted in Tune panel (Left Menu bar in the upper left corner of </w:t>
      </w:r>
      <w:r w:rsidR="00E63262" w:rsidRPr="008D38F7">
        <w:t>RealRick</w:t>
      </w:r>
      <w:r w:rsidR="00031FB7" w:rsidRPr="008D38F7">
        <w:t xml:space="preserve"> window).</w:t>
      </w:r>
    </w:p>
    <w:p w14:paraId="13D6E508" w14:textId="77777777" w:rsidR="00E03E34" w:rsidRPr="008D38F7" w:rsidRDefault="00E03E34" w:rsidP="007F3BAC">
      <w:pPr>
        <w:pStyle w:val="Heading3"/>
      </w:pPr>
      <w:bookmarkStart w:id="112" w:name="_Toc308106844"/>
      <w:bookmarkStart w:id="113" w:name="_Toc62840838"/>
      <w:r w:rsidRPr="008D38F7">
        <w:t>Hold button in Solo mode</w:t>
      </w:r>
      <w:bookmarkEnd w:id="112"/>
      <w:bookmarkEnd w:id="113"/>
    </w:p>
    <w:p w14:paraId="361D228C" w14:textId="77777777" w:rsidR="00E03E34" w:rsidRPr="008D38F7" w:rsidRDefault="00E03E34" w:rsidP="00E03E34">
      <w:r w:rsidRPr="008D38F7">
        <w:t xml:space="preserve">In Solo mode the Hold button works differently from the other modes, where it actually substitutes the Sustain Pedal. In Solo mode when Hold button is on, any pressed and held key can be used for sustaining the following notes. </w:t>
      </w:r>
    </w:p>
    <w:p w14:paraId="16C32902" w14:textId="77777777" w:rsidR="00EB0DBC" w:rsidRPr="008D38F7" w:rsidRDefault="00EB0DBC" w:rsidP="00EB0DBC">
      <w:pPr>
        <w:pStyle w:val="Heading3"/>
        <w:rPr>
          <w:noProof/>
        </w:rPr>
      </w:pPr>
      <w:bookmarkStart w:id="114" w:name="_Toc20763249"/>
      <w:bookmarkStart w:id="115" w:name="_Toc62840839"/>
      <w:bookmarkStart w:id="116" w:name="_Hlk62772639"/>
      <w:bookmarkStart w:id="117" w:name="_Toc79224635"/>
      <w:bookmarkStart w:id="118" w:name="_Toc79224821"/>
      <w:bookmarkStart w:id="119" w:name="_Toc79224925"/>
      <w:bookmarkStart w:id="120" w:name="_Toc79226132"/>
      <w:bookmarkStart w:id="121" w:name="_Toc308106845"/>
      <w:bookmarkStart w:id="122" w:name="_Toc318380080"/>
      <w:r w:rsidRPr="008D38F7">
        <w:rPr>
          <w:noProof/>
        </w:rPr>
        <w:t>MIDI Guitar mode</w:t>
      </w:r>
      <w:bookmarkEnd w:id="114"/>
      <w:bookmarkEnd w:id="115"/>
    </w:p>
    <w:p w14:paraId="5808E487" w14:textId="77777777" w:rsidR="00EB0DBC" w:rsidRPr="008D38F7" w:rsidRDefault="00EB0DBC" w:rsidP="00EB0DBC">
      <w:r w:rsidRPr="008D38F7">
        <w:t>If you prefer to use normal guitar via MIDI interface instead of MIDI keyboard you can switch to MIDI Guitar mode by activating Guitar button in Solo performance mode.</w:t>
      </w:r>
    </w:p>
    <w:p w14:paraId="6833EEB9" w14:textId="61681761" w:rsidR="00EB0DBC" w:rsidRPr="008D38F7" w:rsidRDefault="00A07C07" w:rsidP="00EB0DBC">
      <w:pPr>
        <w:jc w:val="center"/>
      </w:pPr>
      <w:r w:rsidRPr="008D38F7">
        <w:rPr>
          <w:noProof/>
        </w:rPr>
        <w:drawing>
          <wp:inline distT="0" distB="0" distL="0" distR="0" wp14:anchorId="7155DA66" wp14:editId="285FE940">
            <wp:extent cx="2314286" cy="314286"/>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3" name="Picture 2743"/>
                    <pic:cNvPicPr/>
                  </pic:nvPicPr>
                  <pic:blipFill>
                    <a:blip r:embed="rId36">
                      <a:extLst>
                        <a:ext uri="{28A0092B-C50C-407E-A947-70E740481C1C}">
                          <a14:useLocalDpi xmlns:a14="http://schemas.microsoft.com/office/drawing/2010/main" val="0"/>
                        </a:ext>
                      </a:extLst>
                    </a:blip>
                    <a:stretch>
                      <a:fillRect/>
                    </a:stretch>
                  </pic:blipFill>
                  <pic:spPr>
                    <a:xfrm>
                      <a:off x="0" y="0"/>
                      <a:ext cx="2314286" cy="314286"/>
                    </a:xfrm>
                    <a:prstGeom prst="rect">
                      <a:avLst/>
                    </a:prstGeom>
                  </pic:spPr>
                </pic:pic>
              </a:graphicData>
            </a:graphic>
          </wp:inline>
        </w:drawing>
      </w:r>
    </w:p>
    <w:p w14:paraId="2B5A2DB0" w14:textId="77777777" w:rsidR="00EB0DBC" w:rsidRPr="008D38F7" w:rsidRDefault="00EB0DBC" w:rsidP="00EB0DBC">
      <w:pPr>
        <w:spacing w:before="120"/>
      </w:pPr>
      <w:r w:rsidRPr="008D38F7">
        <w:t>MIDI Guitar mode has multi-channel MIDI input: 1-6 MIDI channels for 1-6 guitar strings accordingly, with each string/channel having independent pitch bend control, though Modulation, Aftertouch MIDI controllers, and all other FX are common for all strings.</w:t>
      </w:r>
    </w:p>
    <w:p w14:paraId="3D9783CB" w14:textId="77777777" w:rsidR="00EB0DBC" w:rsidRPr="008D38F7" w:rsidRDefault="00EB0DBC" w:rsidP="00EB0DBC">
      <w:pPr>
        <w:spacing w:before="120"/>
      </w:pPr>
      <w:r w:rsidRPr="008D38F7">
        <w:t>MIDI Guitar mode allows you to step record the guitar part with a pencil tool in your DAW on individual track/MIDI channel for each string. Note, that notes in a track going out of the appropriate string range will be played on the nearest string.</w:t>
      </w:r>
    </w:p>
    <w:bookmarkEnd w:id="116"/>
    <w:p w14:paraId="78A7C7D4" w14:textId="6B5E059F" w:rsidR="00F72345" w:rsidRPr="008D38F7" w:rsidRDefault="00EB0DBC" w:rsidP="007F3BAC">
      <w:pPr>
        <w:pStyle w:val="Heading2"/>
      </w:pPr>
      <w:r w:rsidRPr="008D38F7">
        <w:br w:type="page"/>
      </w:r>
      <w:bookmarkStart w:id="123" w:name="_Toc62840840"/>
      <w:bookmarkStart w:id="124" w:name="_Toc108455655"/>
      <w:r w:rsidR="00F72345" w:rsidRPr="008D38F7">
        <w:t>Harmony Mode</w:t>
      </w:r>
      <w:bookmarkEnd w:id="117"/>
      <w:bookmarkEnd w:id="118"/>
      <w:bookmarkEnd w:id="119"/>
      <w:bookmarkEnd w:id="120"/>
      <w:bookmarkEnd w:id="121"/>
      <w:bookmarkEnd w:id="122"/>
      <w:bookmarkEnd w:id="123"/>
      <w:bookmarkEnd w:id="124"/>
    </w:p>
    <w:p w14:paraId="57A9FBFC" w14:textId="3172A227" w:rsidR="0018732E" w:rsidRPr="008D38F7" w:rsidRDefault="00A07C07" w:rsidP="0018732E">
      <w:pPr>
        <w:pStyle w:val="a"/>
        <w:rPr>
          <w:rFonts w:ascii="Times New Roman" w:hAnsi="Times New Roman"/>
        </w:rPr>
      </w:pPr>
      <w:r w:rsidRPr="008D38F7">
        <w:rPr>
          <w:rFonts w:ascii="Times New Roman" w:hAnsi="Times New Roman"/>
          <w:i/>
          <w:iCs/>
          <w:noProof/>
        </w:rPr>
        <w:drawing>
          <wp:inline distT="0" distB="0" distL="0" distR="0" wp14:anchorId="15C38D6F" wp14:editId="44B07B7E">
            <wp:extent cx="6120130" cy="1428750"/>
            <wp:effectExtent l="0" t="0" r="0" b="0"/>
            <wp:docPr id="2745" name="Picture 2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5" name="Picture 2745"/>
                    <pic:cNvPicPr/>
                  </pic:nvPicPr>
                  <pic:blipFill>
                    <a:blip r:embed="rId37">
                      <a:extLst>
                        <a:ext uri="{28A0092B-C50C-407E-A947-70E740481C1C}">
                          <a14:useLocalDpi xmlns:a14="http://schemas.microsoft.com/office/drawing/2010/main" val="0"/>
                        </a:ext>
                      </a:extLst>
                    </a:blip>
                    <a:stretch>
                      <a:fillRect/>
                    </a:stretch>
                  </pic:blipFill>
                  <pic:spPr>
                    <a:xfrm>
                      <a:off x="0" y="0"/>
                      <a:ext cx="6120130" cy="1428750"/>
                    </a:xfrm>
                    <a:prstGeom prst="rect">
                      <a:avLst/>
                    </a:prstGeom>
                  </pic:spPr>
                </pic:pic>
              </a:graphicData>
            </a:graphic>
          </wp:inline>
        </w:drawing>
      </w:r>
    </w:p>
    <w:p w14:paraId="2F34E903" w14:textId="77777777" w:rsidR="000B00D8" w:rsidRPr="008D38F7" w:rsidRDefault="000B00D8" w:rsidP="0018732E">
      <w:pPr>
        <w:pStyle w:val="a"/>
      </w:pPr>
      <w:r w:rsidRPr="008D38F7">
        <w:t>Harmony mode window</w:t>
      </w:r>
    </w:p>
    <w:p w14:paraId="1BDBD23D" w14:textId="77777777" w:rsidR="00711AA3" w:rsidRPr="008D38F7" w:rsidRDefault="00F72345" w:rsidP="00711AA3">
      <w:pPr>
        <w:spacing w:before="120" w:after="240"/>
      </w:pPr>
      <w:r w:rsidRPr="008D38F7">
        <w:t xml:space="preserve">In this </w:t>
      </w:r>
      <w:r w:rsidR="00787825" w:rsidRPr="008D38F7">
        <w:t xml:space="preserve">monophonic </w:t>
      </w:r>
      <w:r w:rsidRPr="008D38F7">
        <w:t>mode any key of the Main zone triggers an interval/chord</w:t>
      </w:r>
      <w:r w:rsidR="00787825" w:rsidRPr="008D38F7">
        <w:t xml:space="preserve"> based on the played note</w:t>
      </w:r>
      <w:r w:rsidRPr="008D38F7">
        <w:t>, previously chosen from following options: 4th down, 5th up, Octave (up), Power Chord 1 (5th + 4th up), Power Chord 2 (4th + 5th up), 2 octaves (up).</w:t>
      </w:r>
    </w:p>
    <w:p w14:paraId="5B1D1FD6" w14:textId="77777777" w:rsidR="00F72345" w:rsidRPr="008D38F7" w:rsidRDefault="00F72345" w:rsidP="006B5C02">
      <w:pPr>
        <w:spacing w:before="240"/>
      </w:pPr>
      <w:r w:rsidRPr="008D38F7">
        <w:t>The keys of both Repeat zones (left and right) allow you to repeat the interval taken in the Main zone (white keys repeat full sound, while black keys repeat muted sound of the same notes).</w:t>
      </w:r>
    </w:p>
    <w:p w14:paraId="075B3EFF" w14:textId="0E2D178E" w:rsidR="00B62669" w:rsidRPr="008D38F7" w:rsidRDefault="00880434" w:rsidP="00787825">
      <w:r w:rsidRPr="008D38F7">
        <w:rPr>
          <w:noProof/>
          <w:lang w:eastAsia="ru-RU"/>
        </w:rPr>
        <mc:AlternateContent>
          <mc:Choice Requires="wpg">
            <w:drawing>
              <wp:anchor distT="0" distB="0" distL="114300" distR="114300" simplePos="0" relativeHeight="251661312" behindDoc="0" locked="0" layoutInCell="1" allowOverlap="1" wp14:anchorId="69492EBB" wp14:editId="662F3688">
                <wp:simplePos x="0" y="0"/>
                <wp:positionH relativeFrom="margin">
                  <wp:align>center</wp:align>
                </wp:positionH>
                <wp:positionV relativeFrom="paragraph">
                  <wp:posOffset>233680</wp:posOffset>
                </wp:positionV>
                <wp:extent cx="5876925" cy="2632710"/>
                <wp:effectExtent l="0" t="0" r="47625" b="15240"/>
                <wp:wrapThrough wrapText="bothSides">
                  <wp:wrapPolygon edited="0">
                    <wp:start x="1120" y="0"/>
                    <wp:lineTo x="1120" y="1719"/>
                    <wp:lineTo x="1470" y="2501"/>
                    <wp:lineTo x="2241" y="2501"/>
                    <wp:lineTo x="1820" y="5001"/>
                    <wp:lineTo x="0" y="5470"/>
                    <wp:lineTo x="0" y="13285"/>
                    <wp:lineTo x="1120" y="15004"/>
                    <wp:lineTo x="1120" y="15473"/>
                    <wp:lineTo x="2241" y="17505"/>
                    <wp:lineTo x="2521" y="17505"/>
                    <wp:lineTo x="1190" y="18755"/>
                    <wp:lineTo x="1960" y="20006"/>
                    <wp:lineTo x="1960" y="20787"/>
                    <wp:lineTo x="10012" y="21569"/>
                    <wp:lineTo x="16664" y="21569"/>
                    <wp:lineTo x="19815" y="21569"/>
                    <wp:lineTo x="19815" y="20006"/>
                    <wp:lineTo x="21635" y="18912"/>
                    <wp:lineTo x="21425" y="18443"/>
                    <wp:lineTo x="16104" y="17505"/>
                    <wp:lineTo x="19184" y="17505"/>
                    <wp:lineTo x="20305" y="16880"/>
                    <wp:lineTo x="20235" y="15004"/>
                    <wp:lineTo x="20515" y="15004"/>
                    <wp:lineTo x="21705" y="12973"/>
                    <wp:lineTo x="21705" y="5470"/>
                    <wp:lineTo x="21565" y="5314"/>
                    <wp:lineTo x="20235" y="5001"/>
                    <wp:lineTo x="18764" y="2501"/>
                    <wp:lineTo x="19815" y="2501"/>
                    <wp:lineTo x="20305" y="1563"/>
                    <wp:lineTo x="20235" y="0"/>
                    <wp:lineTo x="1120" y="0"/>
                  </wp:wrapPolygon>
                </wp:wrapThrough>
                <wp:docPr id="2639"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341" y="1854"/>
                          <a:chExt cx="9255" cy="4146"/>
                        </a:xfrm>
                      </wpg:grpSpPr>
                      <pic:pic xmlns:pic="http://schemas.openxmlformats.org/drawingml/2006/picture">
                        <pic:nvPicPr>
                          <pic:cNvPr id="2640" name="Picture 32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881" y="2891"/>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41" name="Text Box 328"/>
                        <wps:cNvSpPr txBox="1">
                          <a:spLocks noChangeArrowheads="1"/>
                        </wps:cNvSpPr>
                        <wps:spPr bwMode="auto">
                          <a:xfrm>
                            <a:off x="8721" y="18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A500" w14:textId="0ECF0F4F" w:rsidR="00880434" w:rsidRPr="00F65635" w:rsidRDefault="00880434" w:rsidP="00F65635">
                              <w:pPr>
                                <w:rPr>
                                  <w:sz w:val="20"/>
                                  <w:szCs w:val="20"/>
                                </w:rPr>
                              </w:pPr>
                              <w:r>
                                <w:rPr>
                                  <w:sz w:val="20"/>
                                  <w:szCs w:val="20"/>
                                </w:rPr>
                                <w:t xml:space="preserve">     </w:t>
                              </w:r>
                              <w:r w:rsidRPr="00F65635">
                                <w:rPr>
                                  <w:sz w:val="20"/>
                                  <w:szCs w:val="20"/>
                                </w:rPr>
                                <w:t>Muted</w:t>
                              </w:r>
                            </w:p>
                          </w:txbxContent>
                        </wps:txbx>
                        <wps:bodyPr rot="0" vert="horz" wrap="square" lIns="0" tIns="0" rIns="0" bIns="0" anchor="t" anchorCtr="0" upright="1">
                          <a:noAutofit/>
                        </wps:bodyPr>
                      </wps:wsp>
                      <wps:wsp>
                        <wps:cNvPr id="2642" name="Line 329"/>
                        <wps:cNvCnPr>
                          <a:cxnSpLocks noChangeShapeType="1"/>
                        </wps:cNvCnPr>
                        <wps:spPr bwMode="auto">
                          <a:xfrm flipH="1">
                            <a:off x="8496" y="231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43" name="Line 330"/>
                        <wps:cNvCnPr>
                          <a:cxnSpLocks noChangeShapeType="1"/>
                        </wps:cNvCnPr>
                        <wps:spPr bwMode="auto">
                          <a:xfrm flipH="1">
                            <a:off x="8796" y="231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44" name="Line 331"/>
                        <wps:cNvCnPr>
                          <a:cxnSpLocks noChangeShapeType="1"/>
                        </wps:cNvCnPr>
                        <wps:spPr bwMode="auto">
                          <a:xfrm>
                            <a:off x="9261" y="2317"/>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45" name="Line 332"/>
                        <wps:cNvCnPr>
                          <a:cxnSpLocks noChangeShapeType="1"/>
                        </wps:cNvCnPr>
                        <wps:spPr bwMode="auto">
                          <a:xfrm>
                            <a:off x="9261" y="2317"/>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46" name="Line 333"/>
                        <wps:cNvCnPr>
                          <a:cxnSpLocks noChangeShapeType="1"/>
                        </wps:cNvCnPr>
                        <wps:spPr bwMode="auto">
                          <a:xfrm>
                            <a:off x="9261" y="2317"/>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47" name="Text Box 334"/>
                        <wps:cNvSpPr txBox="1">
                          <a:spLocks noChangeArrowheads="1"/>
                        </wps:cNvSpPr>
                        <wps:spPr bwMode="auto">
                          <a:xfrm>
                            <a:off x="8721" y="47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B55EF" w14:textId="77777777" w:rsidR="00880434" w:rsidRPr="00F65635" w:rsidRDefault="00880434" w:rsidP="00F65635">
                              <w:pPr>
                                <w:jc w:val="center"/>
                                <w:rPr>
                                  <w:sz w:val="20"/>
                                  <w:szCs w:val="20"/>
                                </w:rPr>
                              </w:pPr>
                              <w:r w:rsidRPr="00F65635">
                                <w:rPr>
                                  <w:sz w:val="20"/>
                                  <w:szCs w:val="20"/>
                                </w:rPr>
                                <w:t>Full sound</w:t>
                              </w:r>
                            </w:p>
                          </w:txbxContent>
                        </wps:txbx>
                        <wps:bodyPr rot="0" vert="horz" wrap="square" lIns="0" tIns="0" rIns="0" bIns="0" anchor="t" anchorCtr="0" upright="1">
                          <a:noAutofit/>
                        </wps:bodyPr>
                      </wps:wsp>
                      <wps:wsp>
                        <wps:cNvPr id="2648" name="Line 335"/>
                        <wps:cNvCnPr>
                          <a:cxnSpLocks noChangeShapeType="1"/>
                        </wps:cNvCnPr>
                        <wps:spPr bwMode="auto">
                          <a:xfrm flipH="1" flipV="1">
                            <a:off x="8361" y="4197"/>
                            <a:ext cx="1080"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49" name="Line 336"/>
                        <wps:cNvCnPr>
                          <a:cxnSpLocks noChangeShapeType="1"/>
                        </wps:cNvCnPr>
                        <wps:spPr bwMode="auto">
                          <a:xfrm flipH="1" flipV="1">
                            <a:off x="8631" y="4212"/>
                            <a:ext cx="81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0" name="Line 337"/>
                        <wps:cNvCnPr>
                          <a:cxnSpLocks noChangeShapeType="1"/>
                        </wps:cNvCnPr>
                        <wps:spPr bwMode="auto">
                          <a:xfrm flipH="1" flipV="1">
                            <a:off x="8946" y="4212"/>
                            <a:ext cx="495"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1" name="Line 338"/>
                        <wps:cNvCnPr>
                          <a:cxnSpLocks noChangeShapeType="1"/>
                        </wps:cNvCnPr>
                        <wps:spPr bwMode="auto">
                          <a:xfrm flipH="1" flipV="1">
                            <a:off x="9246" y="4197"/>
                            <a:ext cx="19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2" name="Line 339"/>
                        <wps:cNvCnPr>
                          <a:cxnSpLocks noChangeShapeType="1"/>
                        </wps:cNvCnPr>
                        <wps:spPr bwMode="auto">
                          <a:xfrm flipV="1">
                            <a:off x="9441" y="4182"/>
                            <a:ext cx="90" cy="55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3" name="Line 340"/>
                        <wps:cNvCnPr>
                          <a:cxnSpLocks noChangeShapeType="1"/>
                        </wps:cNvCnPr>
                        <wps:spPr bwMode="auto">
                          <a:xfrm flipV="1">
                            <a:off x="9441" y="4227"/>
                            <a:ext cx="390" cy="51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4" name="Line 341"/>
                        <wps:cNvCnPr>
                          <a:cxnSpLocks noChangeShapeType="1"/>
                        </wps:cNvCnPr>
                        <wps:spPr bwMode="auto">
                          <a:xfrm flipV="1">
                            <a:off x="9441" y="4212"/>
                            <a:ext cx="660" cy="5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5" name="Line 342"/>
                        <wps:cNvCnPr>
                          <a:cxnSpLocks noChangeShapeType="1"/>
                        </wps:cNvCnPr>
                        <wps:spPr bwMode="auto">
                          <a:xfrm flipV="1">
                            <a:off x="9441" y="4195"/>
                            <a:ext cx="975" cy="54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6" name="Line 343"/>
                        <wps:cNvCnPr>
                          <a:cxnSpLocks noChangeShapeType="1"/>
                        </wps:cNvCnPr>
                        <wps:spPr bwMode="auto">
                          <a:xfrm>
                            <a:off x="8181" y="437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7" name="Text Box 344"/>
                        <wps:cNvSpPr txBox="1">
                          <a:spLocks noChangeArrowheads="1"/>
                        </wps:cNvSpPr>
                        <wps:spPr bwMode="auto">
                          <a:xfrm>
                            <a:off x="8541" y="56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207C6" w14:textId="77777777" w:rsidR="00880434" w:rsidRPr="00F65635" w:rsidRDefault="00880434" w:rsidP="00F65635">
                              <w:pPr>
                                <w:jc w:val="center"/>
                                <w:rPr>
                                  <w:sz w:val="20"/>
                                  <w:szCs w:val="20"/>
                                </w:rPr>
                              </w:pPr>
                              <w:r w:rsidRPr="00F65635">
                                <w:rPr>
                                  <w:sz w:val="20"/>
                                  <w:szCs w:val="20"/>
                                </w:rPr>
                                <w:t>Repeat keys</w:t>
                              </w:r>
                            </w:p>
                          </w:txbxContent>
                        </wps:txbx>
                        <wps:bodyPr rot="0" vert="horz" wrap="square" lIns="0" tIns="0" rIns="0" bIns="0" anchor="t" anchorCtr="0" upright="1">
                          <a:noAutofit/>
                        </wps:bodyPr>
                      </wps:wsp>
                      <wps:wsp>
                        <wps:cNvPr id="2658" name="Line 345"/>
                        <wps:cNvCnPr>
                          <a:cxnSpLocks noChangeShapeType="1"/>
                        </wps:cNvCnPr>
                        <wps:spPr bwMode="auto">
                          <a:xfrm>
                            <a:off x="2481" y="439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9" name="Text Box 346"/>
                        <wps:cNvSpPr txBox="1">
                          <a:spLocks noChangeArrowheads="1"/>
                        </wps:cNvSpPr>
                        <wps:spPr bwMode="auto">
                          <a:xfrm>
                            <a:off x="4761" y="5275"/>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1B84F" w14:textId="77777777" w:rsidR="00880434" w:rsidRPr="00F65635" w:rsidRDefault="00880434" w:rsidP="00F65635">
                              <w:pPr>
                                <w:jc w:val="center"/>
                                <w:rPr>
                                  <w:sz w:val="20"/>
                                  <w:szCs w:val="20"/>
                                </w:rPr>
                              </w:pPr>
                              <w:r w:rsidRPr="00F65635">
                                <w:rPr>
                                  <w:sz w:val="20"/>
                                  <w:szCs w:val="20"/>
                                </w:rPr>
                                <w:t>Melody zone</w:t>
                              </w:r>
                            </w:p>
                          </w:txbxContent>
                        </wps:txbx>
                        <wps:bodyPr rot="0" vert="horz" wrap="square" lIns="0" tIns="0" rIns="0" bIns="0" anchor="t" anchorCtr="0" upright="1">
                          <a:noAutofit/>
                        </wps:bodyPr>
                      </wps:wsp>
                      <wps:wsp>
                        <wps:cNvPr id="2660" name="Line 347"/>
                        <wps:cNvCnPr>
                          <a:cxnSpLocks noChangeShapeType="1"/>
                        </wps:cNvCnPr>
                        <wps:spPr bwMode="auto">
                          <a:xfrm flipH="1">
                            <a:off x="2481" y="5457"/>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1" name="Line 348"/>
                        <wps:cNvCnPr>
                          <a:cxnSpLocks noChangeShapeType="1"/>
                        </wps:cNvCnPr>
                        <wps:spPr bwMode="auto">
                          <a:xfrm>
                            <a:off x="6066" y="5457"/>
                            <a:ext cx="211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2" name="Line 349"/>
                        <wps:cNvCnPr>
                          <a:cxnSpLocks noChangeShapeType="1"/>
                        </wps:cNvCnPr>
                        <wps:spPr bwMode="auto">
                          <a:xfrm flipH="1">
                            <a:off x="8181" y="5457"/>
                            <a:ext cx="216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3" name="Line 350"/>
                        <wps:cNvCnPr>
                          <a:cxnSpLocks noChangeShapeType="1"/>
                        </wps:cNvCnPr>
                        <wps:spPr bwMode="auto">
                          <a:xfrm>
                            <a:off x="9981" y="545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4" name="Text Box 351"/>
                        <wps:cNvSpPr txBox="1">
                          <a:spLocks noChangeArrowheads="1"/>
                        </wps:cNvSpPr>
                        <wps:spPr bwMode="auto">
                          <a:xfrm>
                            <a:off x="1881" y="18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21CAF" w14:textId="48E81568" w:rsidR="00880434" w:rsidRPr="00F65635" w:rsidRDefault="00880434" w:rsidP="00F65635">
                              <w:pPr>
                                <w:rPr>
                                  <w:sz w:val="20"/>
                                  <w:szCs w:val="20"/>
                                </w:rPr>
                              </w:pPr>
                              <w:r>
                                <w:rPr>
                                  <w:sz w:val="20"/>
                                  <w:szCs w:val="20"/>
                                </w:rPr>
                                <w:t xml:space="preserve">     </w:t>
                              </w:r>
                              <w:r w:rsidRPr="00F65635">
                                <w:rPr>
                                  <w:sz w:val="20"/>
                                  <w:szCs w:val="20"/>
                                </w:rPr>
                                <w:t>Muted</w:t>
                              </w:r>
                            </w:p>
                          </w:txbxContent>
                        </wps:txbx>
                        <wps:bodyPr rot="0" vert="horz" wrap="square" lIns="0" tIns="0" rIns="0" bIns="0" anchor="t" anchorCtr="0" upright="1">
                          <a:noAutofit/>
                        </wps:bodyPr>
                      </wps:wsp>
                      <wps:wsp>
                        <wps:cNvPr id="2665" name="Line 352"/>
                        <wps:cNvCnPr>
                          <a:cxnSpLocks noChangeShapeType="1"/>
                        </wps:cNvCnPr>
                        <wps:spPr bwMode="auto">
                          <a:xfrm flipH="1">
                            <a:off x="2181" y="221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6" name="Line 353"/>
                        <wps:cNvCnPr>
                          <a:cxnSpLocks noChangeShapeType="1"/>
                        </wps:cNvCnPr>
                        <wps:spPr bwMode="auto">
                          <a:xfrm>
                            <a:off x="2421" y="221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7" name="Text Box 354"/>
                        <wps:cNvSpPr txBox="1">
                          <a:spLocks noChangeArrowheads="1"/>
                        </wps:cNvSpPr>
                        <wps:spPr bwMode="auto">
                          <a:xfrm>
                            <a:off x="1341" y="293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4A7BC" w14:textId="77777777" w:rsidR="00880434" w:rsidRPr="00F65635" w:rsidRDefault="00880434" w:rsidP="00F65635">
                              <w:pPr>
                                <w:jc w:val="center"/>
                                <w:rPr>
                                  <w:sz w:val="20"/>
                                  <w:szCs w:val="20"/>
                                </w:rPr>
                              </w:pPr>
                              <w:r w:rsidRPr="00F65635">
                                <w:rPr>
                                  <w:sz w:val="20"/>
                                  <w:szCs w:val="20"/>
                                </w:rPr>
                                <w:t>Full sound</w:t>
                              </w:r>
                            </w:p>
                          </w:txbxContent>
                        </wps:txbx>
                        <wps:bodyPr rot="0" vert="vert270" wrap="square" lIns="0" tIns="0" rIns="0" bIns="0" anchor="t" anchorCtr="0" upright="1">
                          <a:noAutofit/>
                        </wps:bodyPr>
                      </wps:wsp>
                      <wps:wsp>
                        <wps:cNvPr id="2668" name="Line 355"/>
                        <wps:cNvCnPr>
                          <a:cxnSpLocks noChangeShapeType="1"/>
                        </wps:cNvCnPr>
                        <wps:spPr bwMode="auto">
                          <a:xfrm>
                            <a:off x="1701" y="365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9" name="Line 356"/>
                        <wps:cNvCnPr>
                          <a:cxnSpLocks noChangeShapeType="1"/>
                        </wps:cNvCnPr>
                        <wps:spPr bwMode="auto">
                          <a:xfrm>
                            <a:off x="1701" y="3655"/>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70" name="Line 357"/>
                        <wps:cNvCnPr>
                          <a:cxnSpLocks noChangeShapeType="1"/>
                        </wps:cNvCnPr>
                        <wps:spPr bwMode="auto">
                          <a:xfrm flipH="1">
                            <a:off x="1881" y="545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71" name="Line 358"/>
                        <wps:cNvCnPr>
                          <a:cxnSpLocks noChangeShapeType="1"/>
                        </wps:cNvCnPr>
                        <wps:spPr bwMode="auto">
                          <a:xfrm>
                            <a:off x="2241" y="5457"/>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72" name="Line 359"/>
                        <wps:cNvCnPr>
                          <a:cxnSpLocks noChangeShapeType="1"/>
                        </wps:cNvCnPr>
                        <wps:spPr bwMode="auto">
                          <a:xfrm>
                            <a:off x="2241" y="5815"/>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73" name="Line 360"/>
                        <wps:cNvCnPr>
                          <a:cxnSpLocks noChangeShapeType="1"/>
                        </wps:cNvCnPr>
                        <wps:spPr bwMode="auto">
                          <a:xfrm>
                            <a:off x="9261" y="5455"/>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74" name="Text Box 361"/>
                        <wps:cNvSpPr txBox="1">
                          <a:spLocks noChangeArrowheads="1"/>
                        </wps:cNvSpPr>
                        <wps:spPr bwMode="auto">
                          <a:xfrm>
                            <a:off x="1881" y="455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3EE75" w14:textId="77777777" w:rsidR="00880434" w:rsidRPr="00F65635" w:rsidRDefault="00880434" w:rsidP="00F65635">
                              <w:pPr>
                                <w:jc w:val="center"/>
                                <w:rPr>
                                  <w:sz w:val="20"/>
                                  <w:szCs w:val="20"/>
                                </w:rPr>
                              </w:pPr>
                              <w:r w:rsidRPr="00F65635">
                                <w:rPr>
                                  <w:sz w:val="20"/>
                                  <w:szCs w:val="20"/>
                                </w:rPr>
                                <w:t>C1</w:t>
                              </w:r>
                            </w:p>
                          </w:txbxContent>
                        </wps:txbx>
                        <wps:bodyPr rot="0" vert="horz" wrap="square" lIns="0" tIns="0" rIns="0" bIns="0" anchor="t" anchorCtr="0" upright="1">
                          <a:noAutofit/>
                        </wps:bodyPr>
                      </wps:wsp>
                      <wps:wsp>
                        <wps:cNvPr id="2675" name="Rectangle 362"/>
                        <wps:cNvSpPr>
                          <a:spLocks noChangeArrowheads="1"/>
                        </wps:cNvSpPr>
                        <wps:spPr bwMode="auto">
                          <a:xfrm rot="2844757">
                            <a:off x="5413" y="1914"/>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2676" name="Line 363"/>
                        <wps:cNvCnPr>
                          <a:cxnSpLocks noChangeShapeType="1"/>
                        </wps:cNvCnPr>
                        <wps:spPr bwMode="auto">
                          <a:xfrm flipV="1">
                            <a:off x="4381" y="2901"/>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677" name="Line 364"/>
                        <wps:cNvCnPr>
                          <a:cxnSpLocks noChangeShapeType="1"/>
                        </wps:cNvCnPr>
                        <wps:spPr bwMode="auto">
                          <a:xfrm flipV="1">
                            <a:off x="5590" y="2900"/>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492EBB" id="Group 326" o:spid="_x0000_s1085" style="position:absolute;margin-left:0;margin-top:18.4pt;width:462.75pt;height:207.3pt;z-index:251661312;mso-position-horizontal:center;mso-position-horizontal-relative:margin" coordorigin="1341,1854"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">
                <v:shape id="Picture 327" o:spid="_x0000_s1086" type="#_x0000_t75" style="position:absolute;left:1881;top:2891;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">
                  <v:imagedata r:id="rId23" o:title=""/>
                </v:shape>
                <v:shape id="Text Box 328" o:spid="_x0000_s1087" type="#_x0000_t202" style="position:absolute;left:8721;top:18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" filled="f" stroked="f">
                  <v:textbox inset="0,0,0,0">
                    <w:txbxContent>
                      <w:p w14:paraId="19B4A500" w14:textId="0ECF0F4F" w:rsidR="00880434" w:rsidRPr="00F65635" w:rsidRDefault="00880434" w:rsidP="00F65635">
                        <w:pPr>
                          <w:rPr>
                            <w:sz w:val="20"/>
                            <w:szCs w:val="20"/>
                          </w:rPr>
                        </w:pPr>
                        <w:r>
                          <w:rPr>
                            <w:sz w:val="20"/>
                            <w:szCs w:val="20"/>
                          </w:rPr>
                          <w:t xml:space="preserve">     </w:t>
                        </w:r>
                        <w:r w:rsidRPr="00F65635">
                          <w:rPr>
                            <w:sz w:val="20"/>
                            <w:szCs w:val="20"/>
                          </w:rPr>
                          <w:t>Muted</w:t>
                        </w:r>
                      </w:p>
                    </w:txbxContent>
                  </v:textbox>
                </v:shape>
                <v:line id="Line 329" o:spid="_x0000_s1088" style="position:absolute;flip:x;visibility:visible;mso-wrap-style:square" from="8496,2317" to="926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" strokeweight=".5pt">
                  <v:stroke endarrow="block" endarrowwidth="narrow" endarrowlength="short"/>
                </v:line>
                <v:line id="Line 330" o:spid="_x0000_s1089" style="position:absolute;flip:x;visibility:visible;mso-wrap-style:square" from="8796,2317" to="926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" strokeweight=".5pt">
                  <v:stroke endarrow="block" endarrowwidth="narrow" endarrowlength="short"/>
                </v:line>
                <v:line id="Line 331" o:spid="_x0000_s1090" style="position:absolute;visibility:visible;mso-wrap-style:square" from="9261,2317" to="93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" strokeweight=".5pt">
                  <v:stroke endarrow="block" endarrowwidth="narrow" endarrowlength="short"/>
                </v:line>
                <v:line id="Line 332" o:spid="_x0000_s1091" style="position:absolute;visibility:visible;mso-wrap-style:square" from="9261,2317" to="96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" strokeweight=".5pt">
                  <v:stroke endarrow="block" endarrowwidth="narrow" endarrowlength="short"/>
                </v:line>
                <v:line id="Line 333" o:spid="_x0000_s1092" style="position:absolute;visibility:visible;mso-wrap-style:square" from="9261,2317" to="998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" strokeweight=".5pt">
                  <v:stroke endarrow="block" endarrowwidth="narrow" endarrowlength="short"/>
                </v:line>
                <v:shape id="Text Box 334" o:spid="_x0000_s1093" type="#_x0000_t202" style="position:absolute;left:8721;top:47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" filled="f" stroked="f">
                  <v:textbox inset="0,0,0,0">
                    <w:txbxContent>
                      <w:p w14:paraId="7B0B55EF" w14:textId="77777777" w:rsidR="00880434" w:rsidRPr="00F65635" w:rsidRDefault="00880434" w:rsidP="00F65635">
                        <w:pPr>
                          <w:jc w:val="center"/>
                          <w:rPr>
                            <w:sz w:val="20"/>
                            <w:szCs w:val="20"/>
                          </w:rPr>
                        </w:pPr>
                        <w:r w:rsidRPr="00F65635">
                          <w:rPr>
                            <w:sz w:val="20"/>
                            <w:szCs w:val="20"/>
                          </w:rPr>
                          <w:t>Full sound</w:t>
                        </w:r>
                      </w:p>
                    </w:txbxContent>
                  </v:textbox>
                </v:shape>
                <v:line id="Line 335" o:spid="_x0000_s1094" style="position:absolute;flip:x y;visibility:visible;mso-wrap-style:square" from="8361,4197"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" strokeweight=".5pt">
                  <v:stroke endarrow="block" endarrowwidth="narrow" endarrowlength="short"/>
                </v:line>
                <v:line id="Line 336" o:spid="_x0000_s1095" style="position:absolute;flip:x y;visibility:visible;mso-wrap-style:square" from="8631,4212"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" strokeweight=".5pt">
                  <v:stroke endarrow="block" endarrowwidth="narrow" endarrowlength="short"/>
                </v:line>
                <v:line id="Line 337" o:spid="_x0000_s1096" style="position:absolute;flip:x y;visibility:visible;mso-wrap-style:square" from="8946,4212"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" strokeweight=".5pt">
                  <v:stroke endarrow="block" endarrowwidth="narrow" endarrowlength="short"/>
                </v:line>
                <v:line id="Line 338" o:spid="_x0000_s1097" style="position:absolute;flip:x y;visibility:visible;mso-wrap-style:square" from="9246,4197" to="944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" strokeweight=".5pt">
                  <v:stroke endarrow="block" endarrowwidth="narrow" endarrowlength="short"/>
                </v:line>
                <v:line id="Line 339" o:spid="_x0000_s1098" style="position:absolute;flip:y;visibility:visible;mso-wrap-style:square" from="9441,4182" to="953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" strokeweight=".5pt">
                  <v:stroke endarrow="block" endarrowwidth="narrow" endarrowlength="short"/>
                </v:line>
                <v:line id="Line 340" o:spid="_x0000_s1099" style="position:absolute;flip:y;visibility:visible;mso-wrap-style:square" from="9441,4227" to="983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" strokeweight=".5pt">
                  <v:stroke endarrow="block" endarrowwidth="narrow" endarrowlength="short"/>
                </v:line>
                <v:line id="Line 341" o:spid="_x0000_s1100" style="position:absolute;flip:y;visibility:visible;mso-wrap-style:square" from="9441,4212" to="10101,4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" strokeweight=".5pt">
                  <v:stroke endarrow="block" endarrowwidth="narrow" endarrowlength="short"/>
                </v:line>
                <v:line id="Line 342" o:spid="_x0000_s1101" style="position:absolute;flip:y;visibility:visible;mso-wrap-style:square" from="9441,4195" to="10416,4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" strokeweight=".5pt">
                  <v:stroke endarrow="block" endarrowwidth="narrow" endarrowlength="short"/>
                </v:line>
                <v:line id="Line 343" o:spid="_x0000_s1102" style="position:absolute;visibility:visible;mso-wrap-style:square" from="8181,4377" to="818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" strokeweight=".5pt">
                  <v:stroke dashstyle="1 1" endarrowwidth="narrow" endarrowlength="short"/>
                </v:line>
                <v:shape id="Text Box 344" o:spid="_x0000_s1103" type="#_x0000_t202" style="position:absolute;left:8541;top:56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" filled="f" stroked="f">
                  <v:textbox inset="0,0,0,0">
                    <w:txbxContent>
                      <w:p w14:paraId="1F8207C6" w14:textId="77777777" w:rsidR="00880434" w:rsidRPr="00F65635" w:rsidRDefault="00880434" w:rsidP="00F65635">
                        <w:pPr>
                          <w:jc w:val="center"/>
                          <w:rPr>
                            <w:sz w:val="20"/>
                            <w:szCs w:val="20"/>
                          </w:rPr>
                        </w:pPr>
                        <w:r w:rsidRPr="00F65635">
                          <w:rPr>
                            <w:sz w:val="20"/>
                            <w:szCs w:val="20"/>
                          </w:rPr>
                          <w:t>Repeat keys</w:t>
                        </w:r>
                      </w:p>
                    </w:txbxContent>
                  </v:textbox>
                </v:shape>
                <v:line id="Line 345" o:spid="_x0000_s1104" style="position:absolute;visibility:visible;mso-wrap-style:square" from="2481,4392" to="2481,5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" strokeweight=".5pt">
                  <v:stroke dashstyle="1 1" endarrowwidth="narrow" endarrowlength="short"/>
                </v:line>
                <v:shape id="Text Box 346" o:spid="_x0000_s1105" type="#_x0000_t202" style="position:absolute;left:4761;top:5275;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" filled="f" stroked="f">
                  <v:textbox inset="0,0,0,0">
                    <w:txbxContent>
                      <w:p w14:paraId="3D21B84F" w14:textId="77777777" w:rsidR="00880434" w:rsidRPr="00F65635" w:rsidRDefault="00880434" w:rsidP="00F65635">
                        <w:pPr>
                          <w:jc w:val="center"/>
                          <w:rPr>
                            <w:sz w:val="20"/>
                            <w:szCs w:val="20"/>
                          </w:rPr>
                        </w:pPr>
                        <w:r w:rsidRPr="00F65635">
                          <w:rPr>
                            <w:sz w:val="20"/>
                            <w:szCs w:val="20"/>
                          </w:rPr>
                          <w:t>Melody zone</w:t>
                        </w:r>
                      </w:p>
                    </w:txbxContent>
                  </v:textbox>
                </v:shape>
                <v:line id="Line 347" o:spid="_x0000_s1106" style="position:absolute;flip:x;visibility:visible;mso-wrap-style:square" from="2481,5457" to="471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" strokeweight=".5pt">
                  <v:stroke endarrow="block" endarrowwidth="narrow" endarrowlength="short"/>
                </v:line>
                <v:line id="Line 348" o:spid="_x0000_s1107" style="position:absolute;visibility:visible;mso-wrap-style:square" from="6066,5457" to="818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" strokeweight=".5pt">
                  <v:stroke endarrow="block" endarrowwidth="narrow" endarrowlength="short"/>
                </v:line>
                <v:line id="Line 349" o:spid="_x0000_s1108" style="position:absolute;flip:x;visibility:visible;mso-wrap-style:square" from="8181,5457" to="103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" strokeweight=".5pt">
                  <v:stroke endarrow="block" endarrowwidth="narrow" endarrowlength="short"/>
                </v:line>
                <v:line id="Line 350" o:spid="_x0000_s1109" style="position:absolute;visibility:visible;mso-wrap-style:square" from="9981,5457" to="1056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" strokeweight=".5pt">
                  <v:stroke endarrow="block" endarrowwidth="narrow" endarrowlength="short"/>
                </v:line>
                <v:shape id="Text Box 351" o:spid="_x0000_s1110" type="#_x0000_t202" style="position:absolute;left:1881;top:18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" filled="f" stroked="f">
                  <v:textbox inset="0,0,0,0">
                    <w:txbxContent>
                      <w:p w14:paraId="4A821CAF" w14:textId="48E81568" w:rsidR="00880434" w:rsidRPr="00F65635" w:rsidRDefault="00880434" w:rsidP="00F65635">
                        <w:pPr>
                          <w:rPr>
                            <w:sz w:val="20"/>
                            <w:szCs w:val="20"/>
                          </w:rPr>
                        </w:pPr>
                        <w:r>
                          <w:rPr>
                            <w:sz w:val="20"/>
                            <w:szCs w:val="20"/>
                          </w:rPr>
                          <w:t xml:space="preserve">     </w:t>
                        </w:r>
                        <w:r w:rsidRPr="00F65635">
                          <w:rPr>
                            <w:sz w:val="20"/>
                            <w:szCs w:val="20"/>
                          </w:rPr>
                          <w:t>Muted</w:t>
                        </w:r>
                      </w:p>
                    </w:txbxContent>
                  </v:textbox>
                </v:shape>
                <v:line id="Line 352" o:spid="_x0000_s1111" style="position:absolute;flip:x;visibility:visible;mso-wrap-style:square" from="2181,2217" to="242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" strokeweight=".5pt">
                  <v:stroke endarrow="block" endarrowwidth="narrow" endarrowlength="short"/>
                </v:line>
                <v:line id="Line 353" o:spid="_x0000_s1112" style="position:absolute;visibility:visible;mso-wrap-style:square" from="2421,2217" to="2496,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" strokeweight=".5pt">
                  <v:stroke endarrow="block" endarrowwidth="narrow" endarrowlength="short"/>
                </v:line>
                <v:shape id="Text Box 354" o:spid="_x0000_s1113" type="#_x0000_t202" style="position:absolute;left:1341;top:293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" filled="f" stroked="f">
                  <v:textbox style="layout-flow:vertical;mso-layout-flow-alt:bottom-to-top" inset="0,0,0,0">
                    <w:txbxContent>
                      <w:p w14:paraId="3684A7BC" w14:textId="77777777" w:rsidR="00880434" w:rsidRPr="00F65635" w:rsidRDefault="00880434" w:rsidP="00F65635">
                        <w:pPr>
                          <w:jc w:val="center"/>
                          <w:rPr>
                            <w:sz w:val="20"/>
                            <w:szCs w:val="20"/>
                          </w:rPr>
                        </w:pPr>
                        <w:r w:rsidRPr="00F65635">
                          <w:rPr>
                            <w:sz w:val="20"/>
                            <w:szCs w:val="20"/>
                          </w:rPr>
                          <w:t>Full sound</w:t>
                        </w:r>
                      </w:p>
                    </w:txbxContent>
                  </v:textbox>
                </v:shape>
                <v:line id="Line 355" o:spid="_x0000_s1114" style="position:absolute;visibility:visible;mso-wrap-style:square" from="1701,3657" to="2331,4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" strokeweight=".5pt">
                  <v:stroke endarrow="block" endarrowwidth="narrow" endarrowlength="short"/>
                </v:line>
                <v:line id="Line 356" o:spid="_x0000_s1115" style="position:absolute;visibility:visible;mso-wrap-style:square" from="1701,3655" to="2016,4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" strokeweight=".5pt">
                  <v:stroke endarrow="block" endarrowwidth="narrow" endarrowlength="short"/>
                </v:line>
                <v:line id="Line 357" o:spid="_x0000_s1116" style="position:absolute;flip:x;visibility:visible;mso-wrap-style:square" from="1881,5457" to="2481,5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" strokeweight=".5pt">
                  <v:stroke startarrow="block" startarrowwidth="narrow" startarrowlength="short" endarrow="block" endarrowwidth="narrow" endarrowlength="short"/>
                </v:line>
                <v:line id="Line 358" o:spid="_x0000_s1117" style="position:absolute;visibility:visible;mso-wrap-style:square" from="2241,5457" to="2244,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" strokeweight=".25pt">
                  <v:stroke dashstyle="1 1" endarrowwidth="narrow" endarrowlength="short"/>
                </v:line>
                <v:line id="Line 359" o:spid="_x0000_s1118" style="position:absolute;visibility:visible;mso-wrap-style:square" from="2241,5815" to="85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" strokeweight=".25pt">
                  <v:stroke dashstyle="1 1" endarrowwidth="narrow" endarrowlength="short"/>
                </v:line>
                <v:line id="Line 360" o:spid="_x0000_s1119" style="position:absolute;visibility:visible;mso-wrap-style:square" from="9261,5455" to="9261,5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" strokeweight=".25pt">
                  <v:stroke dashstyle="1 1" endarrowwidth="narrow" endarrowlength="short"/>
                </v:line>
                <v:shape id="Text Box 361" o:spid="_x0000_s1120" type="#_x0000_t202" style="position:absolute;left:1881;top:455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" filled="f" stroked="f">
                  <v:textbox inset="0,0,0,0">
                    <w:txbxContent>
                      <w:p w14:paraId="64D3EE75" w14:textId="77777777" w:rsidR="00880434" w:rsidRPr="00F65635" w:rsidRDefault="00880434" w:rsidP="00F65635">
                        <w:pPr>
                          <w:jc w:val="center"/>
                          <w:rPr>
                            <w:sz w:val="20"/>
                            <w:szCs w:val="20"/>
                          </w:rPr>
                        </w:pPr>
                        <w:r w:rsidRPr="00F65635">
                          <w:rPr>
                            <w:sz w:val="20"/>
                            <w:szCs w:val="20"/>
                          </w:rPr>
                          <w:t>C1</w:t>
                        </w:r>
                      </w:p>
                    </w:txbxContent>
                  </v:textbox>
                </v:shape>
                <v:rect id="Rectangle 362" o:spid="_x0000_s1121" style="position:absolute;left:5413;top:1914;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" stroked="f" strokeweight=".5pt">
                  <v:stroke endarrowwidth="narrow" endarrowlength="short"/>
                </v:rect>
                <v:line id="Line 363" o:spid="_x0000_s1122" style="position:absolute;flip:y;visibility:visible;mso-wrap-style:square" from="4381,2901" to="5980,4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" strokeweight=".5pt">
                  <v:stroke endarrowwidth="narrow" endarrowlength="short"/>
                </v:line>
                <v:line id="Line 364" o:spid="_x0000_s1123" style="position:absolute;flip:y;visibility:visible;mso-wrap-style:square" from="5590,2900" to="7189,4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" strokeweight=".5pt">
                  <v:stroke endarrowwidth="narrow" endarrowlength="short"/>
                </v:line>
                <w10:wrap type="through" anchorx="margin"/>
              </v:group>
            </w:pict>
          </mc:Fallback>
        </mc:AlternateContent>
      </w:r>
    </w:p>
    <w:p w14:paraId="528C5F7A" w14:textId="5881FF54" w:rsidR="00F72345" w:rsidRPr="008D38F7" w:rsidRDefault="00F72345" w:rsidP="007F3BAC">
      <w:pPr>
        <w:pStyle w:val="Heading2"/>
      </w:pPr>
      <w:bookmarkStart w:id="125" w:name="_Chords_Mode"/>
      <w:bookmarkStart w:id="126" w:name="_Toc79224636"/>
      <w:bookmarkStart w:id="127" w:name="_Toc79224822"/>
      <w:bookmarkStart w:id="128" w:name="_Toc79224926"/>
      <w:bookmarkStart w:id="129" w:name="_Toc79226133"/>
      <w:bookmarkStart w:id="130" w:name="_Toc308106846"/>
      <w:bookmarkStart w:id="131" w:name="_Toc318380081"/>
      <w:bookmarkStart w:id="132" w:name="_Toc62840841"/>
      <w:bookmarkStart w:id="133" w:name="_Toc108455656"/>
      <w:bookmarkEnd w:id="125"/>
      <w:r w:rsidRPr="008D38F7">
        <w:t>Chords Mode</w:t>
      </w:r>
      <w:bookmarkEnd w:id="126"/>
      <w:bookmarkEnd w:id="127"/>
      <w:bookmarkEnd w:id="128"/>
      <w:bookmarkEnd w:id="129"/>
      <w:bookmarkEnd w:id="130"/>
      <w:bookmarkEnd w:id="131"/>
      <w:bookmarkEnd w:id="132"/>
      <w:bookmarkEnd w:id="133"/>
    </w:p>
    <w:p w14:paraId="6E37B6EA" w14:textId="2DABD0F6" w:rsidR="0018732E" w:rsidRPr="008D38F7" w:rsidRDefault="007A0A5C" w:rsidP="00576A07">
      <w:pPr>
        <w:spacing w:before="120"/>
        <w:jc w:val="center"/>
      </w:pPr>
      <w:r w:rsidRPr="008D38F7">
        <w:rPr>
          <w:noProof/>
        </w:rPr>
        <w:drawing>
          <wp:inline distT="0" distB="0" distL="0" distR="0" wp14:anchorId="337C2F28" wp14:editId="52E2B685">
            <wp:extent cx="6120130" cy="2531745"/>
            <wp:effectExtent l="0" t="0" r="0" b="1905"/>
            <wp:docPr id="2746" name="Picture 2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6" name="Picture 2746"/>
                    <pic:cNvPicPr/>
                  </pic:nvPicPr>
                  <pic:blipFill>
                    <a:blip r:embed="rId38">
                      <a:extLst>
                        <a:ext uri="{28A0092B-C50C-407E-A947-70E740481C1C}">
                          <a14:useLocalDpi xmlns:a14="http://schemas.microsoft.com/office/drawing/2010/main" val="0"/>
                        </a:ext>
                      </a:extLst>
                    </a:blip>
                    <a:stretch>
                      <a:fillRect/>
                    </a:stretch>
                  </pic:blipFill>
                  <pic:spPr>
                    <a:xfrm>
                      <a:off x="0" y="0"/>
                      <a:ext cx="6120130" cy="2531745"/>
                    </a:xfrm>
                    <a:prstGeom prst="rect">
                      <a:avLst/>
                    </a:prstGeom>
                  </pic:spPr>
                </pic:pic>
              </a:graphicData>
            </a:graphic>
          </wp:inline>
        </w:drawing>
      </w:r>
    </w:p>
    <w:p w14:paraId="6A7128EA" w14:textId="77777777" w:rsidR="00576A07" w:rsidRPr="008D38F7" w:rsidRDefault="00576A07" w:rsidP="0018732E">
      <w:pPr>
        <w:pStyle w:val="a"/>
      </w:pPr>
      <w:r w:rsidRPr="008D38F7">
        <w:t>Chords mode window</w:t>
      </w:r>
    </w:p>
    <w:p w14:paraId="123B873B" w14:textId="77777777" w:rsidR="00F03DEA" w:rsidRPr="008D38F7" w:rsidRDefault="00F72345" w:rsidP="00B62669">
      <w:pPr>
        <w:spacing w:before="120"/>
      </w:pPr>
      <w:r w:rsidRPr="008D38F7">
        <w:t xml:space="preserve">In this mode </w:t>
      </w:r>
      <w:r w:rsidR="00E63262" w:rsidRPr="008D38F7">
        <w:t>RealRick</w:t>
      </w:r>
      <w:r w:rsidRPr="008D38F7">
        <w:t xml:space="preserve"> detects the chord played in the Main zone of the keyboard (the root note and the name of the chord appear on the black info screen), builds </w:t>
      </w:r>
      <w:r w:rsidR="0076247F" w:rsidRPr="008D38F7">
        <w:t xml:space="preserve">a </w:t>
      </w:r>
      <w:r w:rsidRPr="008D38F7">
        <w:t xml:space="preserve">guitar version of the chord considering the selected Chord position and current position of a ‘Capo’ strip on the Fretboard, and finally plays it using </w:t>
      </w:r>
      <w:r w:rsidR="0076247F" w:rsidRPr="008D38F7">
        <w:t xml:space="preserve">a </w:t>
      </w:r>
      <w:r w:rsidRPr="008D38F7">
        <w:t>down strum technique.</w:t>
      </w:r>
    </w:p>
    <w:p w14:paraId="10BF9D55" w14:textId="31F767AB" w:rsidR="00F72345" w:rsidRPr="008D38F7" w:rsidRDefault="00F72345" w:rsidP="00B62669">
      <w:pPr>
        <w:spacing w:before="120"/>
      </w:pPr>
      <w:r w:rsidRPr="008D38F7">
        <w:t>Any key of Repeat zone repeats the whole chord played in the Main zone: black keys play muted strums, while white keys play strums when the chord is still held and muted strums when the keys in the Main zone are released. Up and down strums are triggered by neighboring keys for both white and black keys of the Repeat zones, like C1 - up strum, D1 - down strum, C6 – down strum, B5 - up strum and so on.</w:t>
      </w:r>
    </w:p>
    <w:p w14:paraId="22037084" w14:textId="7B50EAA7" w:rsidR="00B62669" w:rsidRPr="008D38F7" w:rsidRDefault="00D73495">
      <w:pPr>
        <w:rPr>
          <w:sz w:val="16"/>
          <w:szCs w:val="16"/>
        </w:rPr>
      </w:pPr>
      <w:r w:rsidRPr="008D38F7">
        <w:rPr>
          <w:noProof/>
          <w:sz w:val="16"/>
          <w:szCs w:val="16"/>
          <w:lang w:eastAsia="ru-RU"/>
        </w:rPr>
        <mc:AlternateContent>
          <mc:Choice Requires="wpg">
            <w:drawing>
              <wp:anchor distT="0" distB="0" distL="114300" distR="114300" simplePos="0" relativeHeight="251660288" behindDoc="0" locked="0" layoutInCell="1" allowOverlap="0" wp14:anchorId="118230D3" wp14:editId="7F53CC5F">
                <wp:simplePos x="0" y="0"/>
                <wp:positionH relativeFrom="margin">
                  <wp:align>left</wp:align>
                </wp:positionH>
                <wp:positionV relativeFrom="paragraph">
                  <wp:posOffset>347980</wp:posOffset>
                </wp:positionV>
                <wp:extent cx="5876925" cy="2632710"/>
                <wp:effectExtent l="0" t="0" r="47625" b="15240"/>
                <wp:wrapSquare wrapText="bothSides"/>
                <wp:docPr id="2600" name="Group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701" y="1674"/>
                          <a:chExt cx="9255" cy="4146"/>
                        </a:xfrm>
                      </wpg:grpSpPr>
                      <pic:pic xmlns:pic="http://schemas.openxmlformats.org/drawingml/2006/picture">
                        <pic:nvPicPr>
                          <pic:cNvPr id="2601" name="Picture 2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241" y="2718"/>
                            <a:ext cx="8715" cy="1500"/>
                          </a:xfrm>
                          <a:prstGeom prst="rect">
                            <a:avLst/>
                          </a:prstGeom>
                          <a:noFill/>
                          <a:extLst>
                            <a:ext uri="{909E8E84-426E-40DD-AFC4-6F175D3DCCD1}">
                              <a14:hiddenFill xmlns:a14="http://schemas.microsoft.com/office/drawing/2010/main">
                                <a:solidFill>
                                  <a:srgbClr val="FFFFFF"/>
                                </a:solidFill>
                              </a14:hiddenFill>
                            </a:ext>
                          </a:extLst>
                        </pic:spPr>
                      </pic:pic>
                      <wps:wsp>
                        <wps:cNvPr id="2602" name="Text Box 289"/>
                        <wps:cNvSpPr txBox="1">
                          <a:spLocks noChangeArrowheads="1"/>
                        </wps:cNvSpPr>
                        <wps:spPr bwMode="auto">
                          <a:xfrm>
                            <a:off x="9306" y="167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2AE85" w14:textId="66847E7A" w:rsidR="00880434" w:rsidRPr="00A36F7C" w:rsidRDefault="00880434" w:rsidP="00A36F7C">
                              <w:pPr>
                                <w:rPr>
                                  <w:sz w:val="20"/>
                                  <w:szCs w:val="20"/>
                                </w:rPr>
                              </w:pPr>
                              <w:r w:rsidRPr="00A36F7C">
                                <w:rPr>
                                  <w:sz w:val="20"/>
                                  <w:szCs w:val="20"/>
                                </w:rPr>
                                <w:t>Muted</w:t>
                              </w:r>
                            </w:p>
                          </w:txbxContent>
                        </wps:txbx>
                        <wps:bodyPr rot="0" vert="horz" wrap="square" lIns="0" tIns="0" rIns="0" bIns="0" anchor="t" anchorCtr="0" upright="1">
                          <a:noAutofit/>
                        </wps:bodyPr>
                      </wps:wsp>
                      <wps:wsp>
                        <wps:cNvPr id="2603" name="Line 290"/>
                        <wps:cNvCnPr>
                          <a:cxnSpLocks noChangeShapeType="1"/>
                        </wps:cNvCnPr>
                        <wps:spPr bwMode="auto">
                          <a:xfrm flipH="1">
                            <a:off x="8856" y="213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04" name="Line 291"/>
                        <wps:cNvCnPr>
                          <a:cxnSpLocks noChangeShapeType="1"/>
                        </wps:cNvCnPr>
                        <wps:spPr bwMode="auto">
                          <a:xfrm flipH="1">
                            <a:off x="9156" y="213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05" name="Line 292"/>
                        <wps:cNvCnPr>
                          <a:cxnSpLocks noChangeShapeType="1"/>
                        </wps:cNvCnPr>
                        <wps:spPr bwMode="auto">
                          <a:xfrm>
                            <a:off x="9621" y="2137"/>
                            <a:ext cx="1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06" name="Line 293"/>
                        <wps:cNvCnPr>
                          <a:cxnSpLocks noChangeShapeType="1"/>
                        </wps:cNvCnPr>
                        <wps:spPr bwMode="auto">
                          <a:xfrm>
                            <a:off x="9621" y="2137"/>
                            <a:ext cx="4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07" name="Line 294"/>
                        <wps:cNvCnPr>
                          <a:cxnSpLocks noChangeShapeType="1"/>
                        </wps:cNvCnPr>
                        <wps:spPr bwMode="auto">
                          <a:xfrm>
                            <a:off x="9621" y="2137"/>
                            <a:ext cx="7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08" name="Line 295"/>
                        <wps:cNvCnPr>
                          <a:cxnSpLocks noChangeShapeType="1"/>
                        </wps:cNvCnPr>
                        <wps:spPr bwMode="auto">
                          <a:xfrm>
                            <a:off x="8541" y="4197"/>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2609" name="Text Box 296"/>
                        <wps:cNvSpPr txBox="1">
                          <a:spLocks noChangeArrowheads="1"/>
                        </wps:cNvSpPr>
                        <wps:spPr bwMode="auto">
                          <a:xfrm>
                            <a:off x="8901" y="54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C26C2" w14:textId="77777777" w:rsidR="00880434" w:rsidRPr="00A36F7C" w:rsidRDefault="00880434" w:rsidP="00A36F7C">
                              <w:pPr>
                                <w:jc w:val="center"/>
                                <w:rPr>
                                  <w:sz w:val="20"/>
                                  <w:szCs w:val="20"/>
                                </w:rPr>
                              </w:pPr>
                              <w:r w:rsidRPr="00A36F7C">
                                <w:rPr>
                                  <w:sz w:val="20"/>
                                  <w:szCs w:val="20"/>
                                </w:rPr>
                                <w:t>Repeat keys</w:t>
                              </w:r>
                            </w:p>
                          </w:txbxContent>
                        </wps:txbx>
                        <wps:bodyPr rot="0" vert="horz" wrap="square" lIns="0" tIns="0" rIns="0" bIns="0" anchor="t" anchorCtr="0" upright="1">
                          <a:noAutofit/>
                        </wps:bodyPr>
                      </wps:wsp>
                      <wps:wsp>
                        <wps:cNvPr id="2610" name="Line 297"/>
                        <wps:cNvCnPr>
                          <a:cxnSpLocks noChangeShapeType="1"/>
                        </wps:cNvCnPr>
                        <wps:spPr bwMode="auto">
                          <a:xfrm>
                            <a:off x="2841" y="4212"/>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2611" name="Text Box 298"/>
                        <wps:cNvSpPr txBox="1">
                          <a:spLocks noChangeArrowheads="1"/>
                        </wps:cNvSpPr>
                        <wps:spPr bwMode="auto">
                          <a:xfrm>
                            <a:off x="4761" y="493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2586D" w14:textId="77777777" w:rsidR="00880434" w:rsidRPr="00A36F7C" w:rsidRDefault="00880434" w:rsidP="00A36F7C">
                              <w:pPr>
                                <w:jc w:val="center"/>
                                <w:rPr>
                                  <w:sz w:val="20"/>
                                  <w:szCs w:val="20"/>
                                </w:rPr>
                              </w:pPr>
                              <w:r w:rsidRPr="00A36F7C">
                                <w:rPr>
                                  <w:sz w:val="20"/>
                                  <w:szCs w:val="20"/>
                                </w:rPr>
                                <w:t>Chord detect (down strum play)</w:t>
                              </w:r>
                            </w:p>
                          </w:txbxContent>
                        </wps:txbx>
                        <wps:bodyPr rot="0" vert="horz" wrap="square" lIns="0" tIns="0" rIns="0" bIns="0" anchor="t" anchorCtr="0" upright="1">
                          <a:noAutofit/>
                        </wps:bodyPr>
                      </wps:wsp>
                      <wps:wsp>
                        <wps:cNvPr id="2612" name="Line 299"/>
                        <wps:cNvCnPr>
                          <a:cxnSpLocks noChangeShapeType="1"/>
                        </wps:cNvCnPr>
                        <wps:spPr bwMode="auto">
                          <a:xfrm flipH="1">
                            <a:off x="2841" y="5277"/>
                            <a:ext cx="183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3" name="Line 300"/>
                        <wps:cNvCnPr>
                          <a:cxnSpLocks noChangeShapeType="1"/>
                        </wps:cNvCnPr>
                        <wps:spPr bwMode="auto">
                          <a:xfrm>
                            <a:off x="6606" y="5277"/>
                            <a:ext cx="193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4" name="Line 301"/>
                        <wps:cNvCnPr>
                          <a:cxnSpLocks noChangeShapeType="1"/>
                        </wps:cNvCnPr>
                        <wps:spPr bwMode="auto">
                          <a:xfrm flipH="1">
                            <a:off x="8541" y="5277"/>
                            <a:ext cx="216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5" name="Line 302"/>
                        <wps:cNvCnPr>
                          <a:cxnSpLocks noChangeShapeType="1"/>
                        </wps:cNvCnPr>
                        <wps:spPr bwMode="auto">
                          <a:xfrm>
                            <a:off x="10341" y="5277"/>
                            <a:ext cx="58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6" name="Text Box 303"/>
                        <wps:cNvSpPr txBox="1">
                          <a:spLocks noChangeArrowheads="1"/>
                        </wps:cNvSpPr>
                        <wps:spPr bwMode="auto">
                          <a:xfrm>
                            <a:off x="2241" y="167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42C16" w14:textId="55658A0B" w:rsidR="00880434" w:rsidRPr="00A36F7C" w:rsidRDefault="00880434" w:rsidP="00A36F7C">
                              <w:pPr>
                                <w:rPr>
                                  <w:sz w:val="20"/>
                                  <w:szCs w:val="20"/>
                                </w:rPr>
                              </w:pPr>
                              <w:r>
                                <w:rPr>
                                  <w:sz w:val="20"/>
                                  <w:szCs w:val="20"/>
                                </w:rPr>
                                <w:t xml:space="preserve">    </w:t>
                              </w:r>
                              <w:r w:rsidRPr="00A36F7C">
                                <w:rPr>
                                  <w:sz w:val="20"/>
                                  <w:szCs w:val="20"/>
                                </w:rPr>
                                <w:t>Muted</w:t>
                              </w:r>
                            </w:p>
                          </w:txbxContent>
                        </wps:txbx>
                        <wps:bodyPr rot="0" vert="horz" wrap="square" lIns="0" tIns="0" rIns="0" bIns="0" anchor="t" anchorCtr="0" upright="1">
                          <a:noAutofit/>
                        </wps:bodyPr>
                      </wps:wsp>
                      <wps:wsp>
                        <wps:cNvPr id="2617" name="Line 304"/>
                        <wps:cNvCnPr>
                          <a:cxnSpLocks noChangeShapeType="1"/>
                        </wps:cNvCnPr>
                        <wps:spPr bwMode="auto">
                          <a:xfrm flipH="1">
                            <a:off x="2541" y="2037"/>
                            <a:ext cx="240"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8" name="Line 305"/>
                        <wps:cNvCnPr>
                          <a:cxnSpLocks noChangeShapeType="1"/>
                        </wps:cNvCnPr>
                        <wps:spPr bwMode="auto">
                          <a:xfrm>
                            <a:off x="2781" y="2037"/>
                            <a:ext cx="75"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19" name="Text Box 306"/>
                        <wps:cNvSpPr txBox="1">
                          <a:spLocks noChangeArrowheads="1"/>
                        </wps:cNvSpPr>
                        <wps:spPr bwMode="auto">
                          <a:xfrm>
                            <a:off x="1701" y="275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4526B" w14:textId="77777777" w:rsidR="00880434" w:rsidRPr="00A36F7C" w:rsidRDefault="00880434" w:rsidP="00A36F7C">
                              <w:pPr>
                                <w:jc w:val="center"/>
                                <w:rPr>
                                  <w:sz w:val="20"/>
                                  <w:szCs w:val="20"/>
                                </w:rPr>
                              </w:pPr>
                              <w:r w:rsidRPr="00A36F7C">
                                <w:rPr>
                                  <w:sz w:val="20"/>
                                  <w:szCs w:val="20"/>
                                </w:rPr>
                                <w:t>Strum</w:t>
                              </w:r>
                            </w:p>
                          </w:txbxContent>
                        </wps:txbx>
                        <wps:bodyPr rot="0" vert="vert270" wrap="square" lIns="0" tIns="0" rIns="0" bIns="0" anchor="t" anchorCtr="0" upright="1">
                          <a:noAutofit/>
                        </wps:bodyPr>
                      </wps:wsp>
                      <wps:wsp>
                        <wps:cNvPr id="2620" name="Line 307"/>
                        <wps:cNvCnPr>
                          <a:cxnSpLocks noChangeShapeType="1"/>
                        </wps:cNvCnPr>
                        <wps:spPr bwMode="auto">
                          <a:xfrm>
                            <a:off x="2061" y="3477"/>
                            <a:ext cx="630" cy="40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21" name="Line 308"/>
                        <wps:cNvCnPr>
                          <a:cxnSpLocks noChangeShapeType="1"/>
                        </wps:cNvCnPr>
                        <wps:spPr bwMode="auto">
                          <a:xfrm>
                            <a:off x="2061" y="3477"/>
                            <a:ext cx="315" cy="39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22" name="Line 309"/>
                        <wps:cNvCnPr>
                          <a:cxnSpLocks noChangeShapeType="1"/>
                        </wps:cNvCnPr>
                        <wps:spPr bwMode="auto">
                          <a:xfrm flipH="1">
                            <a:off x="2241" y="5277"/>
                            <a:ext cx="600" cy="5"/>
                          </a:xfrm>
                          <a:prstGeom prst="line">
                            <a:avLst/>
                          </a:prstGeom>
                          <a:noFill/>
                          <a:ln w="6350">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2623" name="Line 310"/>
                        <wps:cNvCnPr>
                          <a:cxnSpLocks noChangeShapeType="1"/>
                        </wps:cNvCnPr>
                        <wps:spPr bwMode="auto">
                          <a:xfrm>
                            <a:off x="2601" y="5277"/>
                            <a:ext cx="3" cy="36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2624" name="Line 311"/>
                        <wps:cNvCnPr>
                          <a:cxnSpLocks noChangeShapeType="1"/>
                        </wps:cNvCnPr>
                        <wps:spPr bwMode="auto">
                          <a:xfrm>
                            <a:off x="2601" y="5637"/>
                            <a:ext cx="6300" cy="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2625" name="Line 312"/>
                        <wps:cNvCnPr>
                          <a:cxnSpLocks noChangeShapeType="1"/>
                        </wps:cNvCnPr>
                        <wps:spPr bwMode="auto">
                          <a:xfrm>
                            <a:off x="9621" y="5277"/>
                            <a:ext cx="0" cy="18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2626" name="Text Box 313"/>
                        <wps:cNvSpPr txBox="1">
                          <a:spLocks noChangeArrowheads="1"/>
                        </wps:cNvSpPr>
                        <wps:spPr bwMode="auto">
                          <a:xfrm>
                            <a:off x="9051" y="453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0A899" w14:textId="77777777" w:rsidR="00880434" w:rsidRPr="00A36F7C" w:rsidRDefault="00880434" w:rsidP="00A36F7C">
                              <w:pPr>
                                <w:jc w:val="center"/>
                                <w:rPr>
                                  <w:sz w:val="20"/>
                                  <w:szCs w:val="20"/>
                                </w:rPr>
                              </w:pPr>
                              <w:r w:rsidRPr="00A36F7C">
                                <w:rPr>
                                  <w:sz w:val="20"/>
                                  <w:szCs w:val="20"/>
                                </w:rPr>
                                <w:t>Strum</w:t>
                              </w:r>
                            </w:p>
                          </w:txbxContent>
                        </wps:txbx>
                        <wps:bodyPr rot="0" vert="horz" wrap="square" lIns="0" tIns="0" rIns="0" bIns="0" anchor="t" anchorCtr="0" upright="1">
                          <a:noAutofit/>
                        </wps:bodyPr>
                      </wps:wsp>
                      <wps:wsp>
                        <wps:cNvPr id="2627" name="Line 314"/>
                        <wps:cNvCnPr>
                          <a:cxnSpLocks noChangeShapeType="1"/>
                        </wps:cNvCnPr>
                        <wps:spPr bwMode="auto">
                          <a:xfrm flipH="1" flipV="1">
                            <a:off x="8691" y="3990"/>
                            <a:ext cx="1080"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28" name="Line 315"/>
                        <wps:cNvCnPr>
                          <a:cxnSpLocks noChangeShapeType="1"/>
                        </wps:cNvCnPr>
                        <wps:spPr bwMode="auto">
                          <a:xfrm flipH="1" flipV="1">
                            <a:off x="8961" y="4005"/>
                            <a:ext cx="81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29" name="Line 316"/>
                        <wps:cNvCnPr>
                          <a:cxnSpLocks noChangeShapeType="1"/>
                        </wps:cNvCnPr>
                        <wps:spPr bwMode="auto">
                          <a:xfrm flipH="1" flipV="1">
                            <a:off x="9276" y="4005"/>
                            <a:ext cx="495"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0" name="Line 317"/>
                        <wps:cNvCnPr>
                          <a:cxnSpLocks noChangeShapeType="1"/>
                        </wps:cNvCnPr>
                        <wps:spPr bwMode="auto">
                          <a:xfrm flipH="1" flipV="1">
                            <a:off x="9576" y="3990"/>
                            <a:ext cx="19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1" name="Line 318"/>
                        <wps:cNvCnPr>
                          <a:cxnSpLocks noChangeShapeType="1"/>
                        </wps:cNvCnPr>
                        <wps:spPr bwMode="auto">
                          <a:xfrm flipV="1">
                            <a:off x="9771" y="3975"/>
                            <a:ext cx="90" cy="55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2" name="Line 319"/>
                        <wps:cNvCnPr>
                          <a:cxnSpLocks noChangeShapeType="1"/>
                        </wps:cNvCnPr>
                        <wps:spPr bwMode="auto">
                          <a:xfrm flipV="1">
                            <a:off x="9771" y="4020"/>
                            <a:ext cx="390" cy="51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3" name="Line 320"/>
                        <wps:cNvCnPr>
                          <a:cxnSpLocks noChangeShapeType="1"/>
                        </wps:cNvCnPr>
                        <wps:spPr bwMode="auto">
                          <a:xfrm flipV="1">
                            <a:off x="9771" y="4005"/>
                            <a:ext cx="66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4" name="Line 321"/>
                        <wps:cNvCnPr>
                          <a:cxnSpLocks noChangeShapeType="1"/>
                        </wps:cNvCnPr>
                        <wps:spPr bwMode="auto">
                          <a:xfrm flipV="1">
                            <a:off x="9771" y="3990"/>
                            <a:ext cx="97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635" name="Text Box 322"/>
                        <wps:cNvSpPr txBox="1">
                          <a:spLocks noChangeArrowheads="1"/>
                        </wps:cNvSpPr>
                        <wps:spPr bwMode="auto">
                          <a:xfrm>
                            <a:off x="2241" y="439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36EE2" w14:textId="77777777" w:rsidR="00880434" w:rsidRPr="00A36F7C" w:rsidRDefault="00880434" w:rsidP="00A36F7C">
                              <w:pPr>
                                <w:jc w:val="center"/>
                                <w:rPr>
                                  <w:sz w:val="20"/>
                                  <w:szCs w:val="20"/>
                                </w:rPr>
                              </w:pPr>
                              <w:r w:rsidRPr="00A36F7C">
                                <w:rPr>
                                  <w:sz w:val="20"/>
                                  <w:szCs w:val="20"/>
                                </w:rPr>
                                <w:t>C1</w:t>
                              </w:r>
                            </w:p>
                          </w:txbxContent>
                        </wps:txbx>
                        <wps:bodyPr rot="0" vert="horz" wrap="square" lIns="0" tIns="0" rIns="0" bIns="0" anchor="t" anchorCtr="0" upright="1">
                          <a:noAutofit/>
                        </wps:bodyPr>
                      </wps:wsp>
                      <wps:wsp>
                        <wps:cNvPr id="2636" name="Rectangle 323"/>
                        <wps:cNvSpPr>
                          <a:spLocks noChangeArrowheads="1"/>
                        </wps:cNvSpPr>
                        <wps:spPr bwMode="auto">
                          <a:xfrm rot="2844757">
                            <a:off x="5796" y="1711"/>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2637" name="Line 324"/>
                        <wps:cNvCnPr>
                          <a:cxnSpLocks noChangeShapeType="1"/>
                        </wps:cNvCnPr>
                        <wps:spPr bwMode="auto">
                          <a:xfrm flipV="1">
                            <a:off x="4717" y="2731"/>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638" name="Line 325"/>
                        <wps:cNvCnPr>
                          <a:cxnSpLocks noChangeShapeType="1"/>
                        </wps:cNvCnPr>
                        <wps:spPr bwMode="auto">
                          <a:xfrm flipV="1">
                            <a:off x="5935" y="2730"/>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18230D3" id="Group 287" o:spid="_x0000_s1124" style="position:absolute;margin-left:0;margin-top:27.4pt;width:462.75pt;height:207.3pt;z-index:251660288;mso-position-horizontal:left;mso-position-horizontal-relative:margin" coordorigin="1701,1674"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" o:allowoverlap="f">
                <v:shape id="Picture 288" o:spid="_x0000_s1125" type="#_x0000_t75" style="position:absolute;left:2241;top:271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">
                  <v:imagedata r:id="rId23" o:title=""/>
                </v:shape>
                <v:shape id="Text Box 289" o:spid="_x0000_s1126" type="#_x0000_t202" style="position:absolute;left:9306;top:167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" filled="f" stroked="f">
                  <v:textbox inset="0,0,0,0">
                    <w:txbxContent>
                      <w:p w14:paraId="2BC2AE85" w14:textId="66847E7A" w:rsidR="00880434" w:rsidRPr="00A36F7C" w:rsidRDefault="00880434" w:rsidP="00A36F7C">
                        <w:pPr>
                          <w:rPr>
                            <w:sz w:val="20"/>
                            <w:szCs w:val="20"/>
                          </w:rPr>
                        </w:pPr>
                        <w:r w:rsidRPr="00A36F7C">
                          <w:rPr>
                            <w:sz w:val="20"/>
                            <w:szCs w:val="20"/>
                          </w:rPr>
                          <w:t>Muted</w:t>
                        </w:r>
                      </w:p>
                    </w:txbxContent>
                  </v:textbox>
                </v:shape>
                <v:line id="Line 290" o:spid="_x0000_s1127" style="position:absolute;flip:x;visibility:visible;mso-wrap-style:square" from="88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" strokeweight=".5pt">
                  <v:stroke endarrow="block" endarrowwidth="narrow" endarrowlength="short"/>
                </v:line>
                <v:line id="Line 291" o:spid="_x0000_s1128" style="position:absolute;flip:x;visibility:visible;mso-wrap-style:square" from="91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" strokeweight=".5pt">
                  <v:stroke endarrow="block" endarrowwidth="narrow" endarrowlength="short"/>
                </v:line>
                <v:line id="Line 292" o:spid="_x0000_s1129" style="position:absolute;visibility:visible;mso-wrap-style:square" from="9621,2137" to="97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" strokeweight=".5pt">
                  <v:stroke endarrow="block" endarrowwidth="narrow" endarrowlength="short"/>
                </v:line>
                <v:line id="Line 293" o:spid="_x0000_s1130" style="position:absolute;visibility:visible;mso-wrap-style:square" from="9621,2137" to="100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" strokeweight=".5pt">
                  <v:stroke endarrow="block" endarrowwidth="narrow" endarrowlength="short"/>
                </v:line>
                <v:line id="Line 294" o:spid="_x0000_s1131" style="position:absolute;visibility:visible;mso-wrap-style:square" from="9621,2137" to="103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" strokeweight=".5pt">
                  <v:stroke endarrow="block" endarrowwidth="narrow" endarrowlength="short"/>
                </v:line>
                <v:line id="Line 295" o:spid="_x0000_s1132" style="position:absolute;visibility:visible;mso-wrap-style:square" from="8541,419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" strokeweight=".5pt">
                  <v:stroke dashstyle="1 1" endarrowwidth="narrow" endarrowlength="short"/>
                </v:line>
                <v:shape id="Text Box 296" o:spid="_x0000_s1133" type="#_x0000_t202" style="position:absolute;left:8901;top:54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" filled="f" stroked="f">
                  <v:textbox inset="0,0,0,0">
                    <w:txbxContent>
                      <w:p w14:paraId="3A8C26C2" w14:textId="77777777" w:rsidR="00880434" w:rsidRPr="00A36F7C" w:rsidRDefault="00880434" w:rsidP="00A36F7C">
                        <w:pPr>
                          <w:jc w:val="center"/>
                          <w:rPr>
                            <w:sz w:val="20"/>
                            <w:szCs w:val="20"/>
                          </w:rPr>
                        </w:pPr>
                        <w:r w:rsidRPr="00A36F7C">
                          <w:rPr>
                            <w:sz w:val="20"/>
                            <w:szCs w:val="20"/>
                          </w:rPr>
                          <w:t>Repeat keys</w:t>
                        </w:r>
                      </w:p>
                    </w:txbxContent>
                  </v:textbox>
                </v:shape>
                <v:line id="Line 297" o:spid="_x0000_s1134" style="position:absolute;visibility:visible;mso-wrap-style:square" from="2841,4212" to="2841,5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" strokeweight=".5pt">
                  <v:stroke dashstyle="1 1" endarrowwidth="narrow" endarrowlength="short"/>
                </v:line>
                <v:shape id="Text Box 298" o:spid="_x0000_s1135" type="#_x0000_t202" style="position:absolute;left:4761;top:493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" filled="f" stroked="f">
                  <v:textbox inset="0,0,0,0">
                    <w:txbxContent>
                      <w:p w14:paraId="7AF2586D" w14:textId="77777777" w:rsidR="00880434" w:rsidRPr="00A36F7C" w:rsidRDefault="00880434" w:rsidP="00A36F7C">
                        <w:pPr>
                          <w:jc w:val="center"/>
                          <w:rPr>
                            <w:sz w:val="20"/>
                            <w:szCs w:val="20"/>
                          </w:rPr>
                        </w:pPr>
                        <w:r w:rsidRPr="00A36F7C">
                          <w:rPr>
                            <w:sz w:val="20"/>
                            <w:szCs w:val="20"/>
                          </w:rPr>
                          <w:t>Chord detect (down strum play)</w:t>
                        </w:r>
                      </w:p>
                    </w:txbxContent>
                  </v:textbox>
                </v:shape>
                <v:line id="Line 299" o:spid="_x0000_s1136" style="position:absolute;flip:x;visibility:visible;mso-wrap-style:square" from="2841,5277" to="467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" strokeweight=".5pt">
                  <v:stroke endarrow="block" endarrowwidth="narrow" endarrowlength="short"/>
                </v:line>
                <v:line id="Line 300" o:spid="_x0000_s1137" style="position:absolute;visibility:visible;mso-wrap-style:square" from="6606,527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" strokeweight=".5pt">
                  <v:stroke endarrow="block" endarrowwidth="narrow" endarrowlength="short"/>
                </v:line>
                <v:line id="Line 301" o:spid="_x0000_s1138" style="position:absolute;flip:x;visibility:visible;mso-wrap-style:square" from="8541,5277" to="1070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" strokeweight=".5pt">
                  <v:stroke endarrow="block" endarrowwidth="narrow" endarrowlength="short"/>
                </v:line>
                <v:line id="Line 302" o:spid="_x0000_s1139" style="position:absolute;visibility:visible;mso-wrap-style:square" from="10341,5277" to="10926,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" strokeweight=".5pt">
                  <v:stroke endarrow="block" endarrowwidth="narrow" endarrowlength="short"/>
                </v:line>
                <v:shape id="Text Box 303" o:spid="_x0000_s1140" type="#_x0000_t202" style="position:absolute;left:2241;top:167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" filled="f" stroked="f">
                  <v:textbox inset="0,0,0,0">
                    <w:txbxContent>
                      <w:p w14:paraId="67242C16" w14:textId="55658A0B" w:rsidR="00880434" w:rsidRPr="00A36F7C" w:rsidRDefault="00880434" w:rsidP="00A36F7C">
                        <w:pPr>
                          <w:rPr>
                            <w:sz w:val="20"/>
                            <w:szCs w:val="20"/>
                          </w:rPr>
                        </w:pPr>
                        <w:r>
                          <w:rPr>
                            <w:sz w:val="20"/>
                            <w:szCs w:val="20"/>
                          </w:rPr>
                          <w:t xml:space="preserve">    </w:t>
                        </w:r>
                        <w:r w:rsidRPr="00A36F7C">
                          <w:rPr>
                            <w:sz w:val="20"/>
                            <w:szCs w:val="20"/>
                          </w:rPr>
                          <w:t>Muted</w:t>
                        </w:r>
                      </w:p>
                    </w:txbxContent>
                  </v:textbox>
                </v:shape>
                <v:line id="Line 304" o:spid="_x0000_s1141" style="position:absolute;flip:x;visibility:visible;mso-wrap-style:square" from="2541,2037" to="2781,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" strokeweight=".5pt">
                  <v:stroke endarrow="block" endarrowwidth="narrow" endarrowlength="short"/>
                </v:line>
                <v:line id="Line 305" o:spid="_x0000_s1142" style="position:absolute;visibility:visible;mso-wrap-style:square" from="2781,2037" to="2856,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" strokeweight=".5pt">
                  <v:stroke endarrow="block" endarrowwidth="narrow" endarrowlength="short"/>
                </v:line>
                <v:shape id="Text Box 306" o:spid="_x0000_s1143" type="#_x0000_t202" style="position:absolute;left:1701;top:275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" filled="f" stroked="f">
                  <v:textbox style="layout-flow:vertical;mso-layout-flow-alt:bottom-to-top" inset="0,0,0,0">
                    <w:txbxContent>
                      <w:p w14:paraId="5A14526B" w14:textId="77777777" w:rsidR="00880434" w:rsidRPr="00A36F7C" w:rsidRDefault="00880434" w:rsidP="00A36F7C">
                        <w:pPr>
                          <w:jc w:val="center"/>
                          <w:rPr>
                            <w:sz w:val="20"/>
                            <w:szCs w:val="20"/>
                          </w:rPr>
                        </w:pPr>
                        <w:r w:rsidRPr="00A36F7C">
                          <w:rPr>
                            <w:sz w:val="20"/>
                            <w:szCs w:val="20"/>
                          </w:rPr>
                          <w:t>Strum</w:t>
                        </w:r>
                      </w:p>
                    </w:txbxContent>
                  </v:textbox>
                </v:shape>
                <v:line id="Line 307" o:spid="_x0000_s1144" style="position:absolute;visibility:visible;mso-wrap-style:square" from="2061,3477" to="2691,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" strokeweight=".5pt">
                  <v:stroke endarrow="block" endarrowwidth="narrow" endarrowlength="short"/>
                </v:line>
                <v:line id="Line 308" o:spid="_x0000_s1145" style="position:absolute;visibility:visible;mso-wrap-style:square" from="2061,3477" to="2376,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" strokeweight=".5pt">
                  <v:stroke endarrow="block" endarrowwidth="narrow" endarrowlength="short"/>
                </v:line>
                <v:line id="Line 309" o:spid="_x0000_s1146" style="position:absolute;flip:x;visibility:visible;mso-wrap-style:square" from="2241,5277" to="2841,5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" strokeweight=".5pt">
                  <v:stroke startarrow="block" startarrowwidth="narrow" startarrowlength="short" endarrow="block" endarrowwidth="narrow" endarrowlength="short"/>
                </v:line>
                <v:line id="Line 310" o:spid="_x0000_s1147" style="position:absolute;visibility:visible;mso-wrap-style:square" from="2601,5277" to="2604,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" strokeweight=".25pt">
                  <v:stroke dashstyle="1 1" endarrowwidth="narrow" endarrowlength="short"/>
                </v:line>
                <v:line id="Line 311" o:spid="_x0000_s1148" style="position:absolute;visibility:visible;mso-wrap-style:square" from="2601,5637" to="890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" strokeweight=".25pt">
                  <v:stroke dashstyle="1 1" endarrowwidth="narrow" endarrowlength="short"/>
                </v:line>
                <v:line id="Line 312" o:spid="_x0000_s1149" style="position:absolute;visibility:visible;mso-wrap-style:square" from="9621,5277" to="962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" strokeweight=".25pt">
                  <v:stroke dashstyle="1 1" endarrowwidth="narrow" endarrowlength="short"/>
                </v:line>
                <v:shape id="Text Box 313" o:spid="_x0000_s1150" type="#_x0000_t202" style="position:absolute;left:9051;top:453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" filled="f" stroked="f">
                  <v:textbox inset="0,0,0,0">
                    <w:txbxContent>
                      <w:p w14:paraId="2A70A899" w14:textId="77777777" w:rsidR="00880434" w:rsidRPr="00A36F7C" w:rsidRDefault="00880434" w:rsidP="00A36F7C">
                        <w:pPr>
                          <w:jc w:val="center"/>
                          <w:rPr>
                            <w:sz w:val="20"/>
                            <w:szCs w:val="20"/>
                          </w:rPr>
                        </w:pPr>
                        <w:r w:rsidRPr="00A36F7C">
                          <w:rPr>
                            <w:sz w:val="20"/>
                            <w:szCs w:val="20"/>
                          </w:rPr>
                          <w:t>Strum</w:t>
                        </w:r>
                      </w:p>
                    </w:txbxContent>
                  </v:textbox>
                </v:shape>
                <v:line id="Line 314" o:spid="_x0000_s1151" style="position:absolute;flip:x y;visibility:visible;mso-wrap-style:square" from="8691,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" strokeweight=".5pt">
                  <v:stroke endarrow="block" endarrowwidth="narrow" endarrowlength="short"/>
                </v:line>
                <v:line id="Line 315" o:spid="_x0000_s1152" style="position:absolute;flip:x y;visibility:visible;mso-wrap-style:square" from="8961,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" strokeweight=".5pt">
                  <v:stroke endarrow="block" endarrowwidth="narrow" endarrowlength="short"/>
                </v:line>
                <v:line id="Line 316" o:spid="_x0000_s1153" style="position:absolute;flip:x y;visibility:visible;mso-wrap-style:square" from="9276,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" strokeweight=".5pt">
                  <v:stroke endarrow="block" endarrowwidth="narrow" endarrowlength="short"/>
                </v:line>
                <v:line id="Line 317" o:spid="_x0000_s1154" style="position:absolute;flip:x y;visibility:visible;mso-wrap-style:square" from="9576,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" strokeweight=".5pt">
                  <v:stroke endarrow="block" endarrowwidth="narrow" endarrowlength="short"/>
                </v:line>
                <v:line id="Line 318" o:spid="_x0000_s1155" style="position:absolute;flip:y;visibility:visible;mso-wrap-style:square" from="9771,3975" to="98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" strokeweight=".5pt">
                  <v:stroke endarrow="block" endarrowwidth="narrow" endarrowlength="short"/>
                </v:line>
                <v:line id="Line 319" o:spid="_x0000_s1156" style="position:absolute;flip:y;visibility:visible;mso-wrap-style:square" from="9771,4020" to="101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" strokeweight=".5pt">
                  <v:stroke endarrow="block" endarrowwidth="narrow" endarrowlength="short"/>
                </v:line>
                <v:line id="Line 320" o:spid="_x0000_s1157" style="position:absolute;flip:y;visibility:visible;mso-wrap-style:square" from="9771,4005" to="1043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" strokeweight=".5pt">
                  <v:stroke endarrow="block" endarrowwidth="narrow" endarrowlength="short"/>
                </v:line>
                <v:line id="Line 321" o:spid="_x0000_s1158" style="position:absolute;flip:y;visibility:visible;mso-wrap-style:square" from="9771,3990" to="10746,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" strokeweight=".5pt">
                  <v:stroke endarrow="block" endarrowwidth="narrow" endarrowlength="short"/>
                </v:line>
                <v:shape id="Text Box 322" o:spid="_x0000_s1159" type="#_x0000_t202" style="position:absolute;left:2241;top:439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" filled="f" stroked="f">
                  <v:textbox inset="0,0,0,0">
                    <w:txbxContent>
                      <w:p w14:paraId="18036EE2" w14:textId="77777777" w:rsidR="00880434" w:rsidRPr="00A36F7C" w:rsidRDefault="00880434" w:rsidP="00A36F7C">
                        <w:pPr>
                          <w:jc w:val="center"/>
                          <w:rPr>
                            <w:sz w:val="20"/>
                            <w:szCs w:val="20"/>
                          </w:rPr>
                        </w:pPr>
                        <w:r w:rsidRPr="00A36F7C">
                          <w:rPr>
                            <w:sz w:val="20"/>
                            <w:szCs w:val="20"/>
                          </w:rPr>
                          <w:t>C1</w:t>
                        </w:r>
                      </w:p>
                    </w:txbxContent>
                  </v:textbox>
                </v:shape>
                <v:rect id="Rectangle 323" o:spid="_x0000_s1160" style="position:absolute;left:5796;top:1711;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" stroked="f" strokeweight=".5pt">
                  <v:stroke endarrowwidth="narrow" endarrowlength="short"/>
                </v:rect>
                <v:line id="Line 324" o:spid="_x0000_s1161" style="position:absolute;flip:y;visibility:visible;mso-wrap-style:square" from="4717,2731" to="6316,4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" strokeweight=".5pt">
                  <v:stroke endarrowwidth="narrow" endarrowlength="short"/>
                </v:line>
                <v:line id="Line 325" o:spid="_x0000_s1162" style="position:absolute;flip:y;visibility:visible;mso-wrap-style:square" from="5935,2730" to="7534,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" strokeweight=".5pt">
                  <v:stroke endarrowwidth="narrow" endarrowlength="short"/>
                </v:line>
                <w10:wrap type="square" anchorx="margin"/>
              </v:group>
            </w:pict>
          </mc:Fallback>
        </mc:AlternateContent>
      </w:r>
    </w:p>
    <w:p w14:paraId="790038FD" w14:textId="72F18D2F" w:rsidR="00F72345" w:rsidRPr="008D38F7" w:rsidRDefault="00F72345" w:rsidP="007F3BAC">
      <w:pPr>
        <w:pStyle w:val="Heading3"/>
      </w:pPr>
      <w:bookmarkStart w:id="134" w:name="_Toc308106847"/>
      <w:bookmarkStart w:id="135" w:name="_Toc62840842"/>
      <w:r w:rsidRPr="008D38F7">
        <w:t>Controls</w:t>
      </w:r>
      <w:bookmarkEnd w:id="134"/>
      <w:bookmarkEnd w:id="135"/>
    </w:p>
    <w:p w14:paraId="1897353A" w14:textId="08911AE8" w:rsidR="005328E8" w:rsidRPr="008D38F7" w:rsidRDefault="00296EEE" w:rsidP="0018732E">
      <w:pPr>
        <w:jc w:val="center"/>
      </w:pPr>
      <w:r w:rsidRPr="008D38F7">
        <w:rPr>
          <w:noProof/>
        </w:rPr>
        <w:drawing>
          <wp:inline distT="0" distB="0" distL="0" distR="0" wp14:anchorId="4A97C0A1" wp14:editId="68CFD7A7">
            <wp:extent cx="2998470" cy="1169670"/>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98470" cy="1169670"/>
                    </a:xfrm>
                    <a:prstGeom prst="rect">
                      <a:avLst/>
                    </a:prstGeom>
                    <a:noFill/>
                    <a:ln>
                      <a:noFill/>
                    </a:ln>
                  </pic:spPr>
                </pic:pic>
              </a:graphicData>
            </a:graphic>
          </wp:inline>
        </w:drawing>
      </w:r>
    </w:p>
    <w:p w14:paraId="7BE1BA86" w14:textId="77777777" w:rsidR="00F72345" w:rsidRPr="008D38F7" w:rsidRDefault="00F72345" w:rsidP="006B5C02">
      <w:pPr>
        <w:spacing w:before="240"/>
      </w:pPr>
      <w:r w:rsidRPr="008D38F7">
        <w:rPr>
          <w:b/>
          <w:bCs/>
        </w:rPr>
        <w:t>Chord position</w:t>
      </w:r>
      <w:r w:rsidRPr="008D38F7">
        <w:t xml:space="preserve"> - selects the melodic position range for the built chords.</w:t>
      </w:r>
    </w:p>
    <w:p w14:paraId="1DBD9953" w14:textId="77777777" w:rsidR="00F72345" w:rsidRPr="008D38F7" w:rsidRDefault="00F72345" w:rsidP="007C548B">
      <w:pPr>
        <w:ind w:firstLine="360"/>
      </w:pPr>
      <w:r w:rsidRPr="008D38F7">
        <w:t>I       - the highest note is between E3 and G#3</w:t>
      </w:r>
    </w:p>
    <w:p w14:paraId="0DAFB556" w14:textId="77777777" w:rsidR="00F72345" w:rsidRPr="008D38F7" w:rsidRDefault="00F72345" w:rsidP="00B62669">
      <w:pPr>
        <w:spacing w:before="120"/>
        <w:ind w:left="360"/>
      </w:pPr>
      <w:r w:rsidRPr="008D38F7">
        <w:t>II      - the highest note is between G3 and B3</w:t>
      </w:r>
    </w:p>
    <w:p w14:paraId="28CC4FDA" w14:textId="77777777" w:rsidR="00F72345" w:rsidRPr="008D38F7" w:rsidRDefault="00F72345" w:rsidP="00B62669">
      <w:pPr>
        <w:spacing w:before="120"/>
        <w:ind w:left="360"/>
      </w:pPr>
      <w:r w:rsidRPr="008D38F7">
        <w:t>III     - the highest note is between A#3 and D4</w:t>
      </w:r>
    </w:p>
    <w:p w14:paraId="41202D18" w14:textId="77777777" w:rsidR="00F72345" w:rsidRPr="008D38F7" w:rsidRDefault="00F72345" w:rsidP="00B62669">
      <w:pPr>
        <w:spacing w:before="120"/>
        <w:ind w:left="360"/>
      </w:pPr>
      <w:r w:rsidRPr="008D38F7">
        <w:t>IV     - the highest note is between C#4 and F4</w:t>
      </w:r>
    </w:p>
    <w:p w14:paraId="0A6ED5D4" w14:textId="77777777" w:rsidR="00F72345" w:rsidRPr="008D38F7" w:rsidRDefault="0069399F" w:rsidP="00B62669">
      <w:pPr>
        <w:spacing w:before="120"/>
        <w:ind w:left="360"/>
      </w:pPr>
      <w:r w:rsidRPr="008D38F7">
        <w:t>Kbd</w:t>
      </w:r>
      <w:r w:rsidR="000B5B8F" w:rsidRPr="008D38F7">
        <w:t xml:space="preserve"> </w:t>
      </w:r>
      <w:r w:rsidR="00F72345" w:rsidRPr="008D38F7">
        <w:t>- the melodic position range of the built chord depends on the octave position of the chord taken in the Main zone of the keyboard (with borders between E and E of the next octave).</w:t>
      </w:r>
    </w:p>
    <w:p w14:paraId="590DCCE7" w14:textId="77777777" w:rsidR="00400B5D" w:rsidRPr="008D38F7" w:rsidRDefault="00400B5D" w:rsidP="00DA5F8E">
      <w:pPr>
        <w:spacing w:before="240"/>
      </w:pPr>
      <w:r w:rsidRPr="008D38F7">
        <w:rPr>
          <w:b/>
          <w:bCs/>
        </w:rPr>
        <w:t>User Chords</w:t>
      </w:r>
      <w:r w:rsidR="00DA5F8E" w:rsidRPr="008D38F7">
        <w:rPr>
          <w:b/>
        </w:rPr>
        <w:t xml:space="preserve"> </w:t>
      </w:r>
      <w:r w:rsidR="00DA5F8E" w:rsidRPr="008D38F7">
        <w:t>-</w:t>
      </w:r>
      <w:r w:rsidRPr="008D38F7">
        <w:t xml:space="preserve"> opens Chord Editor</w:t>
      </w:r>
      <w:r w:rsidR="0069399F" w:rsidRPr="008D38F7">
        <w:t>.</w:t>
      </w:r>
    </w:p>
    <w:p w14:paraId="017A9E2D" w14:textId="77777777" w:rsidR="00FA2350" w:rsidRPr="008D38F7" w:rsidRDefault="00B37173" w:rsidP="00FA2350">
      <w:pPr>
        <w:spacing w:before="120"/>
      </w:pPr>
      <w:r w:rsidRPr="008D38F7">
        <w:rPr>
          <w:b/>
          <w:bCs/>
        </w:rPr>
        <w:t xml:space="preserve">Upper/Lower </w:t>
      </w:r>
      <w:r w:rsidR="00F72345" w:rsidRPr="008D38F7">
        <w:rPr>
          <w:b/>
          <w:bCs/>
        </w:rPr>
        <w:t>Strings</w:t>
      </w:r>
      <w:r w:rsidR="00F72345" w:rsidRPr="008D38F7">
        <w:t xml:space="preserve"> </w:t>
      </w:r>
      <w:r w:rsidR="00796CEF" w:rsidRPr="008D38F7">
        <w:t>-</w:t>
      </w:r>
      <w:r w:rsidRPr="008D38F7">
        <w:t xml:space="preserve"> allow</w:t>
      </w:r>
      <w:r w:rsidR="00FA2350" w:rsidRPr="008D38F7">
        <w:t xml:space="preserve"> disabling upper and/or lower strings in chord</w:t>
      </w:r>
      <w:r w:rsidR="00140036" w:rsidRPr="008D38F7">
        <w:t>s</w:t>
      </w:r>
      <w:r w:rsidR="00FA2350" w:rsidRPr="008D38F7">
        <w:t xml:space="preserve">, so you can pare your </w:t>
      </w:r>
      <w:r w:rsidR="00140036" w:rsidRPr="008D38F7">
        <w:t>strums</w:t>
      </w:r>
      <w:r w:rsidR="00FA2350" w:rsidRPr="008D38F7">
        <w:t xml:space="preserve"> down to any five, four, three, two or just a single string by selecting the first available string# in upper/lower </w:t>
      </w:r>
      <w:r w:rsidR="00DC12C6" w:rsidRPr="008D38F7">
        <w:t>numeric</w:t>
      </w:r>
      <w:r w:rsidR="00FA2350" w:rsidRPr="008D38F7">
        <w:t xml:space="preserve"> boxes</w:t>
      </w:r>
      <w:r w:rsidR="00140036" w:rsidRPr="008D38F7">
        <w:t xml:space="preserve"> (e.g. selecting 2/5 will disable the 1</w:t>
      </w:r>
      <w:r w:rsidR="005F2BA6" w:rsidRPr="008D38F7">
        <w:t>st</w:t>
      </w:r>
      <w:r w:rsidR="00140036" w:rsidRPr="008D38F7">
        <w:t xml:space="preserve"> and 6</w:t>
      </w:r>
      <w:r w:rsidR="005F2BA6" w:rsidRPr="008D38F7">
        <w:t>th</w:t>
      </w:r>
      <w:r w:rsidR="00140036" w:rsidRPr="008D38F7">
        <w:t xml:space="preserve"> strings in the strums)</w:t>
      </w:r>
      <w:r w:rsidR="00FA2350" w:rsidRPr="008D38F7">
        <w:t>.</w:t>
      </w:r>
    </w:p>
    <w:p w14:paraId="5812D92C" w14:textId="77777777" w:rsidR="001C52D9" w:rsidRPr="008D38F7" w:rsidRDefault="0052337F" w:rsidP="00FA2350">
      <w:pPr>
        <w:spacing w:before="120"/>
      </w:pPr>
      <w:r w:rsidRPr="008D38F7">
        <w:rPr>
          <w:b/>
        </w:rPr>
        <w:t>Chord/Bass</w:t>
      </w:r>
      <w:r w:rsidRPr="008D38F7">
        <w:t xml:space="preserve"> </w:t>
      </w:r>
      <w:r w:rsidR="00796CEF" w:rsidRPr="008D38F7">
        <w:t>-</w:t>
      </w:r>
      <w:r w:rsidRPr="008D38F7">
        <w:t xml:space="preserve"> switches on </w:t>
      </w:r>
      <w:r w:rsidR="0082533A" w:rsidRPr="008D38F7">
        <w:t xml:space="preserve">the </w:t>
      </w:r>
      <w:r w:rsidRPr="008D38F7">
        <w:t>X/Y chord detect mode letting you construct major/minor triad chords with any desirable note in the Bass, e.g. A/G</w:t>
      </w:r>
      <w:r w:rsidR="00FC6772" w:rsidRPr="008D38F7">
        <w:t xml:space="preserve"> (A</w:t>
      </w:r>
      <w:r w:rsidR="00F71132" w:rsidRPr="008D38F7">
        <w:t xml:space="preserve"> </w:t>
      </w:r>
      <w:r w:rsidR="00FC6772" w:rsidRPr="008D38F7">
        <w:t>major chord over G bass)</w:t>
      </w:r>
      <w:r w:rsidRPr="008D38F7">
        <w:t xml:space="preserve"> for G-A-C#-E </w:t>
      </w:r>
      <w:r w:rsidR="00EC2A3F" w:rsidRPr="008D38F7">
        <w:t>voicing</w:t>
      </w:r>
      <w:r w:rsidRPr="008D38F7">
        <w:t xml:space="preserve">, D/F# </w:t>
      </w:r>
      <w:r w:rsidR="00FC6772" w:rsidRPr="008D38F7">
        <w:t>(</w:t>
      </w:r>
      <w:r w:rsidR="0076247F" w:rsidRPr="008D38F7">
        <w:t>D</w:t>
      </w:r>
      <w:r w:rsidR="00F71132" w:rsidRPr="008D38F7">
        <w:t xml:space="preserve"> </w:t>
      </w:r>
      <w:r w:rsidR="0076247F" w:rsidRPr="008D38F7">
        <w:t xml:space="preserve">major chord inversion with F# </w:t>
      </w:r>
      <w:r w:rsidR="00FC6772" w:rsidRPr="008D38F7">
        <w:t xml:space="preserve">bass note) </w:t>
      </w:r>
      <w:r w:rsidRPr="008D38F7">
        <w:t xml:space="preserve">for F#-A-D </w:t>
      </w:r>
      <w:r w:rsidR="00EC2A3F" w:rsidRPr="008D38F7">
        <w:t>voicing</w:t>
      </w:r>
      <w:r w:rsidR="00FC6772" w:rsidRPr="008D38F7">
        <w:t>,</w:t>
      </w:r>
      <w:r w:rsidRPr="008D38F7">
        <w:t xml:space="preserve"> F/G </w:t>
      </w:r>
      <w:r w:rsidR="00FC6772" w:rsidRPr="008D38F7">
        <w:t>(F</w:t>
      </w:r>
      <w:r w:rsidR="00F71132" w:rsidRPr="008D38F7">
        <w:t xml:space="preserve"> </w:t>
      </w:r>
      <w:r w:rsidR="00FC6772" w:rsidRPr="008D38F7">
        <w:t xml:space="preserve">major chord over G bass) </w:t>
      </w:r>
      <w:r w:rsidR="00EC2A3F" w:rsidRPr="008D38F7">
        <w:t xml:space="preserve">for </w:t>
      </w:r>
      <w:r w:rsidRPr="008D38F7">
        <w:t xml:space="preserve">G-A-C-F </w:t>
      </w:r>
      <w:r w:rsidR="00EC2A3F" w:rsidRPr="008D38F7">
        <w:t>voicing</w:t>
      </w:r>
      <w:r w:rsidRPr="008D38F7">
        <w:t xml:space="preserve">, etc… </w:t>
      </w:r>
    </w:p>
    <w:p w14:paraId="662248FF" w14:textId="6B0AC1A9" w:rsidR="00F72345" w:rsidRPr="008D38F7" w:rsidRDefault="00F72345" w:rsidP="007F3BAC">
      <w:pPr>
        <w:pStyle w:val="Heading2"/>
      </w:pPr>
      <w:bookmarkStart w:id="136" w:name="_Bass_&amp;_Chord"/>
      <w:bookmarkStart w:id="137" w:name="_Toc79224637"/>
      <w:bookmarkStart w:id="138" w:name="_Toc79224823"/>
      <w:bookmarkStart w:id="139" w:name="_Toc79224927"/>
      <w:bookmarkStart w:id="140" w:name="_Toc79226134"/>
      <w:bookmarkStart w:id="141" w:name="_Toc308106848"/>
      <w:bookmarkStart w:id="142" w:name="_Toc318380082"/>
      <w:bookmarkStart w:id="143" w:name="_Toc62840843"/>
      <w:bookmarkStart w:id="144" w:name="_Toc108455657"/>
      <w:bookmarkEnd w:id="136"/>
      <w:r w:rsidRPr="008D38F7">
        <w:t>Bass &amp; Chord Mode</w:t>
      </w:r>
      <w:bookmarkEnd w:id="137"/>
      <w:bookmarkEnd w:id="138"/>
      <w:bookmarkEnd w:id="139"/>
      <w:bookmarkEnd w:id="140"/>
      <w:bookmarkEnd w:id="141"/>
      <w:bookmarkEnd w:id="142"/>
      <w:bookmarkEnd w:id="143"/>
      <w:bookmarkEnd w:id="144"/>
    </w:p>
    <w:p w14:paraId="4C57460A" w14:textId="42805F38" w:rsidR="0018732E" w:rsidRPr="008D38F7" w:rsidRDefault="007A0A5C" w:rsidP="00576A07">
      <w:pPr>
        <w:spacing w:before="120"/>
        <w:jc w:val="center"/>
      </w:pPr>
      <w:r w:rsidRPr="008D38F7">
        <w:rPr>
          <w:noProof/>
        </w:rPr>
        <w:drawing>
          <wp:inline distT="0" distB="0" distL="0" distR="0" wp14:anchorId="51D1C00F" wp14:editId="0A7706A1">
            <wp:extent cx="6120130" cy="2307590"/>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7" name="Picture 2747"/>
                    <pic:cNvPicPr/>
                  </pic:nvPicPr>
                  <pic:blipFill>
                    <a:blip r:embed="rId40">
                      <a:extLst>
                        <a:ext uri="{28A0092B-C50C-407E-A947-70E740481C1C}">
                          <a14:useLocalDpi xmlns:a14="http://schemas.microsoft.com/office/drawing/2010/main" val="0"/>
                        </a:ext>
                      </a:extLst>
                    </a:blip>
                    <a:stretch>
                      <a:fillRect/>
                    </a:stretch>
                  </pic:blipFill>
                  <pic:spPr>
                    <a:xfrm>
                      <a:off x="0" y="0"/>
                      <a:ext cx="6120130" cy="2307590"/>
                    </a:xfrm>
                    <a:prstGeom prst="rect">
                      <a:avLst/>
                    </a:prstGeom>
                  </pic:spPr>
                </pic:pic>
              </a:graphicData>
            </a:graphic>
          </wp:inline>
        </w:drawing>
      </w:r>
    </w:p>
    <w:p w14:paraId="4B26BA95" w14:textId="77777777" w:rsidR="00576A07" w:rsidRPr="008D38F7" w:rsidRDefault="00576A07" w:rsidP="0018732E">
      <w:pPr>
        <w:pStyle w:val="a"/>
      </w:pPr>
      <w:r w:rsidRPr="008D38F7">
        <w:t>Bass &amp; Chord mode window</w:t>
      </w:r>
    </w:p>
    <w:p w14:paraId="27D0D4E0" w14:textId="77777777" w:rsidR="00F72345" w:rsidRPr="008D38F7" w:rsidRDefault="0076247F" w:rsidP="00B62669">
      <w:pPr>
        <w:spacing w:before="120"/>
      </w:pPr>
      <w:r w:rsidRPr="008D38F7">
        <w:t xml:space="preserve">In this mode </w:t>
      </w:r>
      <w:r w:rsidR="00E63262" w:rsidRPr="008D38F7">
        <w:t>RealRick</w:t>
      </w:r>
      <w:r w:rsidR="00F72345" w:rsidRPr="008D38F7">
        <w:t xml:space="preserve"> detects the chord taken </w:t>
      </w:r>
      <w:r w:rsidR="00F61547" w:rsidRPr="008D38F7">
        <w:t>in the Main zone of</w:t>
      </w:r>
      <w:r w:rsidR="00F72345" w:rsidRPr="008D38F7">
        <w:t xml:space="preserve"> the keyboard, builds its guitar version and plays its Root note (Bass I) only. The Repeat zone keys now have </w:t>
      </w:r>
      <w:r w:rsidR="00B514A9" w:rsidRPr="008D38F7">
        <w:t xml:space="preserve">the </w:t>
      </w:r>
      <w:r w:rsidR="00F72345" w:rsidRPr="008D38F7">
        <w:t>following functions:</w:t>
      </w:r>
    </w:p>
    <w:p w14:paraId="11835AB0" w14:textId="77777777" w:rsidR="00F72345" w:rsidRPr="008D38F7" w:rsidRDefault="00F72345" w:rsidP="0018732E">
      <w:pPr>
        <w:numPr>
          <w:ilvl w:val="0"/>
          <w:numId w:val="7"/>
        </w:numPr>
        <w:spacing w:before="120"/>
      </w:pPr>
      <w:r w:rsidRPr="008D38F7">
        <w:t xml:space="preserve">C5 triggers Bass </w:t>
      </w:r>
      <w:r w:rsidR="00F61547" w:rsidRPr="008D38F7">
        <w:t>I</w:t>
      </w:r>
      <w:r w:rsidR="00C87E7B" w:rsidRPr="008D38F7">
        <w:t xml:space="preserve"> (Root note).</w:t>
      </w:r>
    </w:p>
    <w:p w14:paraId="773AC616" w14:textId="77777777" w:rsidR="00F72345" w:rsidRPr="008D38F7" w:rsidRDefault="00F72345" w:rsidP="0018732E">
      <w:pPr>
        <w:numPr>
          <w:ilvl w:val="0"/>
          <w:numId w:val="7"/>
        </w:numPr>
        <w:spacing w:before="120"/>
      </w:pPr>
      <w:r w:rsidRPr="008D38F7">
        <w:t xml:space="preserve">D5 triggers Bass </w:t>
      </w:r>
      <w:r w:rsidR="00F61547" w:rsidRPr="008D38F7">
        <w:t>II</w:t>
      </w:r>
      <w:r w:rsidRPr="008D38F7">
        <w:t xml:space="preserve"> (Alternative bass, usually the 5th degree of the chord).</w:t>
      </w:r>
    </w:p>
    <w:p w14:paraId="24CE2405" w14:textId="3AFC1121" w:rsidR="00F72345" w:rsidRPr="008D38F7" w:rsidRDefault="00296EEE" w:rsidP="00B62669">
      <w:pPr>
        <w:spacing w:before="120"/>
      </w:pPr>
      <w:r w:rsidRPr="008D38F7">
        <w:rPr>
          <w:noProof/>
        </w:rPr>
        <mc:AlternateContent>
          <mc:Choice Requires="wpg">
            <w:drawing>
              <wp:anchor distT="0" distB="0" distL="114300" distR="114300" simplePos="0" relativeHeight="251655168" behindDoc="0" locked="0" layoutInCell="1" allowOverlap="1" wp14:anchorId="4F6D0FF8" wp14:editId="4911627C">
                <wp:simplePos x="0" y="0"/>
                <wp:positionH relativeFrom="column">
                  <wp:posOffset>116205</wp:posOffset>
                </wp:positionH>
                <wp:positionV relativeFrom="paragraph">
                  <wp:posOffset>716915</wp:posOffset>
                </wp:positionV>
                <wp:extent cx="5887085" cy="2632710"/>
                <wp:effectExtent l="0" t="0" r="1270" b="0"/>
                <wp:wrapTopAndBottom/>
                <wp:docPr id="2558"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7085" cy="2632710"/>
                          <a:chOff x="1701" y="1854"/>
                          <a:chExt cx="9271" cy="4146"/>
                        </a:xfrm>
                      </wpg:grpSpPr>
                      <pic:pic xmlns:pic="http://schemas.openxmlformats.org/drawingml/2006/picture">
                        <pic:nvPicPr>
                          <pic:cNvPr id="2559" name="Picture 24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257" y="2946"/>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60" name="Text Box 247"/>
                        <wps:cNvSpPr txBox="1">
                          <a:spLocks noChangeArrowheads="1"/>
                        </wps:cNvSpPr>
                        <wps:spPr bwMode="auto">
                          <a:xfrm>
                            <a:off x="9081" y="18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2CC3F" w14:textId="2808343F" w:rsidR="00880434" w:rsidRPr="00A5483B" w:rsidRDefault="00880434" w:rsidP="005F2BA6">
                              <w:pPr>
                                <w:rPr>
                                  <w:sz w:val="20"/>
                                  <w:szCs w:val="20"/>
                                </w:rPr>
                              </w:pPr>
                              <w:r>
                                <w:rPr>
                                  <w:sz w:val="20"/>
                                  <w:szCs w:val="20"/>
                                </w:rPr>
                                <w:t xml:space="preserve">     </w:t>
                              </w:r>
                              <w:r w:rsidRPr="00A5483B">
                                <w:rPr>
                                  <w:sz w:val="20"/>
                                  <w:szCs w:val="20"/>
                                </w:rPr>
                                <w:t>Muted</w:t>
                              </w:r>
                            </w:p>
                          </w:txbxContent>
                        </wps:txbx>
                        <wps:bodyPr rot="0" vert="horz" wrap="square" lIns="0" tIns="0" rIns="0" bIns="0" anchor="t" anchorCtr="0" upright="1">
                          <a:noAutofit/>
                        </wps:bodyPr>
                      </wps:wsp>
                      <wps:wsp>
                        <wps:cNvPr id="2561" name="Line 248"/>
                        <wps:cNvCnPr>
                          <a:cxnSpLocks noChangeShapeType="1"/>
                        </wps:cNvCnPr>
                        <wps:spPr bwMode="auto">
                          <a:xfrm flipH="1">
                            <a:off x="8856" y="231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62" name="Line 249"/>
                        <wps:cNvCnPr>
                          <a:cxnSpLocks noChangeShapeType="1"/>
                        </wps:cNvCnPr>
                        <wps:spPr bwMode="auto">
                          <a:xfrm flipH="1">
                            <a:off x="9156" y="231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63" name="Line 250"/>
                        <wps:cNvCnPr>
                          <a:cxnSpLocks noChangeShapeType="1"/>
                        </wps:cNvCnPr>
                        <wps:spPr bwMode="auto">
                          <a:xfrm>
                            <a:off x="9621" y="2317"/>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4" name="Line 251"/>
                        <wps:cNvCnPr>
                          <a:cxnSpLocks noChangeShapeType="1"/>
                        </wps:cNvCnPr>
                        <wps:spPr bwMode="auto">
                          <a:xfrm>
                            <a:off x="9621" y="2317"/>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5" name="Line 252"/>
                        <wps:cNvCnPr>
                          <a:cxnSpLocks noChangeShapeType="1"/>
                        </wps:cNvCnPr>
                        <wps:spPr bwMode="auto">
                          <a:xfrm>
                            <a:off x="9621" y="2317"/>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6" name="Text Box 253"/>
                        <wps:cNvSpPr txBox="1">
                          <a:spLocks noChangeArrowheads="1"/>
                        </wps:cNvSpPr>
                        <wps:spPr bwMode="auto">
                          <a:xfrm>
                            <a:off x="9801" y="4737"/>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01EA7" w14:textId="77777777" w:rsidR="00880434" w:rsidRPr="00A5483B" w:rsidRDefault="00880434" w:rsidP="005F2BA6">
                              <w:pPr>
                                <w:jc w:val="center"/>
                                <w:rPr>
                                  <w:sz w:val="20"/>
                                  <w:szCs w:val="20"/>
                                </w:rPr>
                              </w:pPr>
                              <w:r w:rsidRPr="00A5483B">
                                <w:rPr>
                                  <w:sz w:val="20"/>
                                  <w:szCs w:val="20"/>
                                </w:rPr>
                                <w:t>Strum</w:t>
                              </w:r>
                            </w:p>
                          </w:txbxContent>
                        </wps:txbx>
                        <wps:bodyPr rot="0" vert="horz" wrap="square" lIns="0" tIns="0" rIns="0" bIns="0" anchor="t" anchorCtr="0" upright="1">
                          <a:noAutofit/>
                        </wps:bodyPr>
                      </wps:wsp>
                      <wps:wsp>
                        <wps:cNvPr id="2567" name="Line 254"/>
                        <wps:cNvCnPr>
                          <a:cxnSpLocks noChangeShapeType="1"/>
                        </wps:cNvCnPr>
                        <wps:spPr bwMode="auto">
                          <a:xfrm flipH="1" flipV="1">
                            <a:off x="9306" y="4212"/>
                            <a:ext cx="855"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8" name="Line 255"/>
                        <wps:cNvCnPr>
                          <a:cxnSpLocks noChangeShapeType="1"/>
                        </wps:cNvCnPr>
                        <wps:spPr bwMode="auto">
                          <a:xfrm flipH="1" flipV="1">
                            <a:off x="9606" y="4197"/>
                            <a:ext cx="55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69" name="Line 256"/>
                        <wps:cNvCnPr>
                          <a:cxnSpLocks noChangeShapeType="1"/>
                        </wps:cNvCnPr>
                        <wps:spPr bwMode="auto">
                          <a:xfrm flipH="1" flipV="1">
                            <a:off x="9891" y="4182"/>
                            <a:ext cx="27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0" name="Line 257"/>
                        <wps:cNvCnPr>
                          <a:cxnSpLocks noChangeShapeType="1"/>
                        </wps:cNvCnPr>
                        <wps:spPr bwMode="auto">
                          <a:xfrm flipV="1">
                            <a:off x="10161" y="4182"/>
                            <a:ext cx="3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1" name="Line 258"/>
                        <wps:cNvCnPr>
                          <a:cxnSpLocks noChangeShapeType="1"/>
                        </wps:cNvCnPr>
                        <wps:spPr bwMode="auto">
                          <a:xfrm flipV="1">
                            <a:off x="10161" y="4212"/>
                            <a:ext cx="300"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2" name="Line 259"/>
                        <wps:cNvCnPr>
                          <a:cxnSpLocks noChangeShapeType="1"/>
                        </wps:cNvCnPr>
                        <wps:spPr bwMode="auto">
                          <a:xfrm flipV="1">
                            <a:off x="10161" y="4197"/>
                            <a:ext cx="61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3" name="Line 260"/>
                        <wps:cNvCnPr>
                          <a:cxnSpLocks noChangeShapeType="1"/>
                        </wps:cNvCnPr>
                        <wps:spPr bwMode="auto">
                          <a:xfrm>
                            <a:off x="8541" y="437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4" name="Text Box 261"/>
                        <wps:cNvSpPr txBox="1">
                          <a:spLocks noChangeArrowheads="1"/>
                        </wps:cNvSpPr>
                        <wps:spPr bwMode="auto">
                          <a:xfrm>
                            <a:off x="8901" y="56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78055" w14:textId="77777777" w:rsidR="00880434" w:rsidRPr="00A5483B" w:rsidRDefault="00880434" w:rsidP="005F2BA6">
                              <w:pPr>
                                <w:jc w:val="center"/>
                                <w:rPr>
                                  <w:sz w:val="20"/>
                                  <w:szCs w:val="20"/>
                                </w:rPr>
                              </w:pPr>
                              <w:r w:rsidRPr="00A5483B">
                                <w:rPr>
                                  <w:sz w:val="20"/>
                                  <w:szCs w:val="20"/>
                                </w:rPr>
                                <w:t>Repeat keys</w:t>
                              </w:r>
                            </w:p>
                          </w:txbxContent>
                        </wps:txbx>
                        <wps:bodyPr rot="0" vert="horz" wrap="square" lIns="0" tIns="0" rIns="0" bIns="0" anchor="t" anchorCtr="0" upright="1">
                          <a:noAutofit/>
                        </wps:bodyPr>
                      </wps:wsp>
                      <wps:wsp>
                        <wps:cNvPr id="2575" name="Line 262"/>
                        <wps:cNvCnPr>
                          <a:cxnSpLocks noChangeShapeType="1"/>
                        </wps:cNvCnPr>
                        <wps:spPr bwMode="auto">
                          <a:xfrm>
                            <a:off x="2841" y="439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6" name="Text Box 263"/>
                        <wps:cNvSpPr txBox="1">
                          <a:spLocks noChangeArrowheads="1"/>
                        </wps:cNvSpPr>
                        <wps:spPr bwMode="auto">
                          <a:xfrm>
                            <a:off x="4761" y="511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B83A0" w14:textId="77777777" w:rsidR="00880434" w:rsidRPr="00A5483B" w:rsidRDefault="00880434" w:rsidP="00A5483B">
                              <w:pPr>
                                <w:spacing w:after="0"/>
                                <w:jc w:val="center"/>
                                <w:rPr>
                                  <w:sz w:val="20"/>
                                  <w:szCs w:val="20"/>
                                </w:rPr>
                              </w:pPr>
                              <w:r w:rsidRPr="00A5483B">
                                <w:rPr>
                                  <w:sz w:val="20"/>
                                  <w:szCs w:val="20"/>
                                </w:rPr>
                                <w:t xml:space="preserve">Chord detect </w:t>
                              </w:r>
                            </w:p>
                            <w:p w14:paraId="01855756" w14:textId="77777777" w:rsidR="00880434" w:rsidRPr="00A36532" w:rsidRDefault="00880434" w:rsidP="00A5483B">
                              <w:pPr>
                                <w:spacing w:after="0"/>
                                <w:jc w:val="center"/>
                              </w:pPr>
                              <w:r w:rsidRPr="00A5483B">
                                <w:rPr>
                                  <w:sz w:val="20"/>
                                  <w:szCs w:val="20"/>
                                </w:rPr>
                                <w:t>(bass play)</w:t>
                              </w:r>
                            </w:p>
                          </w:txbxContent>
                        </wps:txbx>
                        <wps:bodyPr rot="0" vert="horz" wrap="square" lIns="0" tIns="0" rIns="0" bIns="0" anchor="t" anchorCtr="0" upright="1">
                          <a:noAutofit/>
                        </wps:bodyPr>
                      </wps:wsp>
                      <wps:wsp>
                        <wps:cNvPr id="2577" name="Line 264"/>
                        <wps:cNvCnPr>
                          <a:cxnSpLocks noChangeShapeType="1"/>
                        </wps:cNvCnPr>
                        <wps:spPr bwMode="auto">
                          <a:xfrm flipH="1">
                            <a:off x="2841" y="545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8" name="Line 265"/>
                        <wps:cNvCnPr>
                          <a:cxnSpLocks noChangeShapeType="1"/>
                        </wps:cNvCnPr>
                        <wps:spPr bwMode="auto">
                          <a:xfrm>
                            <a:off x="6606" y="545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79" name="Line 266"/>
                        <wps:cNvCnPr>
                          <a:cxnSpLocks noChangeShapeType="1"/>
                        </wps:cNvCnPr>
                        <wps:spPr bwMode="auto">
                          <a:xfrm flipH="1">
                            <a:off x="8541" y="5457"/>
                            <a:ext cx="216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0" name="Line 267"/>
                        <wps:cNvCnPr>
                          <a:cxnSpLocks noChangeShapeType="1"/>
                        </wps:cNvCnPr>
                        <wps:spPr bwMode="auto">
                          <a:xfrm>
                            <a:off x="10341" y="545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1" name="Text Box 268"/>
                        <wps:cNvSpPr txBox="1">
                          <a:spLocks noChangeArrowheads="1"/>
                        </wps:cNvSpPr>
                        <wps:spPr bwMode="auto">
                          <a:xfrm>
                            <a:off x="2241" y="18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68474" w14:textId="6E46FC66" w:rsidR="00880434" w:rsidRPr="00A5483B" w:rsidRDefault="00880434" w:rsidP="005F2BA6">
                              <w:pPr>
                                <w:rPr>
                                  <w:sz w:val="20"/>
                                  <w:szCs w:val="20"/>
                                </w:rPr>
                              </w:pPr>
                              <w:r>
                                <w:rPr>
                                  <w:sz w:val="20"/>
                                  <w:szCs w:val="20"/>
                                </w:rPr>
                                <w:t xml:space="preserve">     </w:t>
                              </w:r>
                              <w:r w:rsidRPr="00A5483B">
                                <w:rPr>
                                  <w:sz w:val="20"/>
                                  <w:szCs w:val="20"/>
                                </w:rPr>
                                <w:t>Muted</w:t>
                              </w:r>
                            </w:p>
                          </w:txbxContent>
                        </wps:txbx>
                        <wps:bodyPr rot="0" vert="horz" wrap="square" lIns="0" tIns="0" rIns="0" bIns="0" anchor="t" anchorCtr="0" upright="1">
                          <a:noAutofit/>
                        </wps:bodyPr>
                      </wps:wsp>
                      <wps:wsp>
                        <wps:cNvPr id="2582" name="Line 269"/>
                        <wps:cNvCnPr>
                          <a:cxnSpLocks noChangeShapeType="1"/>
                        </wps:cNvCnPr>
                        <wps:spPr bwMode="auto">
                          <a:xfrm flipH="1">
                            <a:off x="2541" y="221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3" name="Line 270"/>
                        <wps:cNvCnPr>
                          <a:cxnSpLocks noChangeShapeType="1"/>
                        </wps:cNvCnPr>
                        <wps:spPr bwMode="auto">
                          <a:xfrm>
                            <a:off x="2781" y="221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4" name="Text Box 271"/>
                        <wps:cNvSpPr txBox="1">
                          <a:spLocks noChangeArrowheads="1"/>
                        </wps:cNvSpPr>
                        <wps:spPr bwMode="auto">
                          <a:xfrm>
                            <a:off x="1701" y="293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B24A1" w14:textId="77777777" w:rsidR="00880434" w:rsidRPr="00A5483B" w:rsidRDefault="00880434" w:rsidP="005F2BA6">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2585" name="Line 272"/>
                        <wps:cNvCnPr>
                          <a:cxnSpLocks noChangeShapeType="1"/>
                        </wps:cNvCnPr>
                        <wps:spPr bwMode="auto">
                          <a:xfrm>
                            <a:off x="2061" y="365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6" name="Line 273"/>
                        <wps:cNvCnPr>
                          <a:cxnSpLocks noChangeShapeType="1"/>
                        </wps:cNvCnPr>
                        <wps:spPr bwMode="auto">
                          <a:xfrm>
                            <a:off x="2061" y="365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7" name="Line 274"/>
                        <wps:cNvCnPr>
                          <a:cxnSpLocks noChangeShapeType="1"/>
                        </wps:cNvCnPr>
                        <wps:spPr bwMode="auto">
                          <a:xfrm flipH="1">
                            <a:off x="2241" y="545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8" name="Line 275"/>
                        <wps:cNvCnPr>
                          <a:cxnSpLocks noChangeShapeType="1"/>
                        </wps:cNvCnPr>
                        <wps:spPr bwMode="auto">
                          <a:xfrm>
                            <a:off x="2601" y="5457"/>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89" name="Line 276"/>
                        <wps:cNvCnPr>
                          <a:cxnSpLocks noChangeShapeType="1"/>
                        </wps:cNvCnPr>
                        <wps:spPr bwMode="auto">
                          <a:xfrm>
                            <a:off x="2601" y="5817"/>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0" name="Line 277"/>
                        <wps:cNvCnPr>
                          <a:cxnSpLocks noChangeShapeType="1"/>
                        </wps:cNvCnPr>
                        <wps:spPr bwMode="auto">
                          <a:xfrm>
                            <a:off x="9621" y="5457"/>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1" name="Text Box 278"/>
                        <wps:cNvSpPr txBox="1">
                          <a:spLocks noChangeArrowheads="1"/>
                        </wps:cNvSpPr>
                        <wps:spPr bwMode="auto">
                          <a:xfrm>
                            <a:off x="8721" y="475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E1154" w14:textId="77777777" w:rsidR="00880434" w:rsidRPr="00A5483B" w:rsidRDefault="00880434" w:rsidP="005F2BA6">
                              <w:pPr>
                                <w:jc w:val="center"/>
                                <w:rPr>
                                  <w:sz w:val="20"/>
                                  <w:szCs w:val="20"/>
                                </w:rPr>
                              </w:pPr>
                              <w:r w:rsidRPr="00A5483B">
                                <w:rPr>
                                  <w:sz w:val="20"/>
                                  <w:szCs w:val="20"/>
                                </w:rPr>
                                <w:t>Bass</w:t>
                              </w:r>
                            </w:p>
                          </w:txbxContent>
                        </wps:txbx>
                        <wps:bodyPr rot="0" vert="horz" wrap="square" lIns="0" tIns="0" rIns="0" bIns="0" anchor="t" anchorCtr="0" upright="1">
                          <a:noAutofit/>
                        </wps:bodyPr>
                      </wps:wsp>
                      <wps:wsp>
                        <wps:cNvPr id="2592" name="Line 279"/>
                        <wps:cNvCnPr>
                          <a:cxnSpLocks noChangeShapeType="1"/>
                        </wps:cNvCnPr>
                        <wps:spPr bwMode="auto">
                          <a:xfrm flipH="1" flipV="1">
                            <a:off x="8691" y="417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3" name="Line 280"/>
                        <wps:cNvCnPr>
                          <a:cxnSpLocks noChangeShapeType="1"/>
                        </wps:cNvCnPr>
                        <wps:spPr bwMode="auto">
                          <a:xfrm flipH="1" flipV="1">
                            <a:off x="8991" y="418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4" name="Text Box 281"/>
                        <wps:cNvSpPr txBox="1">
                          <a:spLocks noChangeArrowheads="1"/>
                        </wps:cNvSpPr>
                        <wps:spPr bwMode="auto">
                          <a:xfrm>
                            <a:off x="8571" y="390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9C53A" w14:textId="77777777" w:rsidR="00880434" w:rsidRPr="00A36532" w:rsidRDefault="00880434" w:rsidP="005F2BA6">
                              <w:pPr>
                                <w:jc w:val="center"/>
                              </w:pPr>
                              <w:r>
                                <w:t>I</w:t>
                              </w:r>
                            </w:p>
                          </w:txbxContent>
                        </wps:txbx>
                        <wps:bodyPr rot="0" vert="horz" wrap="square" lIns="0" tIns="0" rIns="0" bIns="0" anchor="t" anchorCtr="0" upright="1">
                          <a:noAutofit/>
                        </wps:bodyPr>
                      </wps:wsp>
                      <wps:wsp>
                        <wps:cNvPr id="2595" name="Text Box 282"/>
                        <wps:cNvSpPr txBox="1">
                          <a:spLocks noChangeArrowheads="1"/>
                        </wps:cNvSpPr>
                        <wps:spPr bwMode="auto">
                          <a:xfrm>
                            <a:off x="8836" y="390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D3AB2" w14:textId="77777777" w:rsidR="00880434" w:rsidRPr="00A36532" w:rsidRDefault="00880434" w:rsidP="005F2BA6">
                              <w:pPr>
                                <w:jc w:val="center"/>
                              </w:pPr>
                              <w:r>
                                <w:t>II</w:t>
                              </w:r>
                            </w:p>
                          </w:txbxContent>
                        </wps:txbx>
                        <wps:bodyPr rot="0" vert="horz" wrap="square" lIns="0" tIns="0" rIns="0" bIns="0" anchor="t" anchorCtr="0" upright="1">
                          <a:noAutofit/>
                        </wps:bodyPr>
                      </wps:wsp>
                      <wps:wsp>
                        <wps:cNvPr id="2596" name="Text Box 283"/>
                        <wps:cNvSpPr txBox="1">
                          <a:spLocks noChangeArrowheads="1"/>
                        </wps:cNvSpPr>
                        <wps:spPr bwMode="auto">
                          <a:xfrm>
                            <a:off x="2241" y="456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0B792" w14:textId="77777777" w:rsidR="00880434" w:rsidRPr="00A36532" w:rsidRDefault="00880434" w:rsidP="005F2BA6">
                              <w:pPr>
                                <w:jc w:val="center"/>
                              </w:pPr>
                              <w:r>
                                <w:t>C1</w:t>
                              </w:r>
                            </w:p>
                          </w:txbxContent>
                        </wps:txbx>
                        <wps:bodyPr rot="0" vert="horz" wrap="square" lIns="0" tIns="0" rIns="0" bIns="0" anchor="t" anchorCtr="0" upright="1">
                          <a:noAutofit/>
                        </wps:bodyPr>
                      </wps:wsp>
                      <wps:wsp>
                        <wps:cNvPr id="2597" name="Rectangle 284"/>
                        <wps:cNvSpPr>
                          <a:spLocks noChangeArrowheads="1"/>
                        </wps:cNvSpPr>
                        <wps:spPr bwMode="auto">
                          <a:xfrm rot="2844757">
                            <a:off x="5816" y="1935"/>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98" name="Line 285"/>
                        <wps:cNvCnPr>
                          <a:cxnSpLocks noChangeShapeType="1"/>
                        </wps:cNvCnPr>
                        <wps:spPr bwMode="auto">
                          <a:xfrm flipV="1">
                            <a:off x="4737" y="2955"/>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9" name="Line 286"/>
                        <wps:cNvCnPr>
                          <a:cxnSpLocks noChangeShapeType="1"/>
                        </wps:cNvCnPr>
                        <wps:spPr bwMode="auto">
                          <a:xfrm flipV="1">
                            <a:off x="5955" y="2954"/>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F6D0FF8" id="Group 245" o:spid="_x0000_s1163" style="position:absolute;margin-left:9.15pt;margin-top:56.45pt;width:463.55pt;height:207.3pt;z-index:251655168" coordorigin="1701,1854" coordsize="9271,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">
                <v:shape id="Picture 246" o:spid="_x0000_s1164" type="#_x0000_t75" style="position:absolute;left:2257;top:2946;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">
                  <v:imagedata r:id="rId23" o:title=""/>
                </v:shape>
                <v:shape id="Text Box 247" o:spid="_x0000_s1165" type="#_x0000_t202" style="position:absolute;left:9081;top:18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" filled="f" stroked="f">
                  <v:textbox inset="0,0,0,0">
                    <w:txbxContent>
                      <w:p w14:paraId="5952CC3F" w14:textId="2808343F" w:rsidR="00880434" w:rsidRPr="00A5483B" w:rsidRDefault="00880434" w:rsidP="005F2BA6">
                        <w:pPr>
                          <w:rPr>
                            <w:sz w:val="20"/>
                            <w:szCs w:val="20"/>
                          </w:rPr>
                        </w:pPr>
                        <w:r>
                          <w:rPr>
                            <w:sz w:val="20"/>
                            <w:szCs w:val="20"/>
                          </w:rPr>
                          <w:t xml:space="preserve">     </w:t>
                        </w:r>
                        <w:r w:rsidRPr="00A5483B">
                          <w:rPr>
                            <w:sz w:val="20"/>
                            <w:szCs w:val="20"/>
                          </w:rPr>
                          <w:t>Muted</w:t>
                        </w:r>
                      </w:p>
                    </w:txbxContent>
                  </v:textbox>
                </v:shape>
                <v:line id="Line 248" o:spid="_x0000_s1166" style="position:absolute;flip:x;visibility:visible;mso-wrap-style:square" from="88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" strokeweight=".5pt">
                  <v:stroke endarrow="block" endarrowwidth="narrow" endarrowlength="short"/>
                </v:line>
                <v:line id="Line 249" o:spid="_x0000_s1167" style="position:absolute;flip:x;visibility:visible;mso-wrap-style:square" from="91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" strokeweight=".5pt">
                  <v:stroke endarrow="block" endarrowwidth="narrow" endarrowlength="short"/>
                </v:line>
                <v:line id="Line 250" o:spid="_x0000_s1168" style="position:absolute;visibility:visible;mso-wrap-style:square" from="9621,2317" to="97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" strokeweight=".5pt">
                  <v:stroke endarrow="block" endarrowwidth="narrow" endarrowlength="short"/>
                </v:line>
                <v:line id="Line 251" o:spid="_x0000_s1169" style="position:absolute;visibility:visible;mso-wrap-style:square" from="9621,2317" to="100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" strokeweight=".5pt">
                  <v:stroke endarrow="block" endarrowwidth="narrow" endarrowlength="short"/>
                </v:line>
                <v:line id="Line 252" o:spid="_x0000_s1170" style="position:absolute;visibility:visible;mso-wrap-style:square" from="9621,2317" to="103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" strokeweight=".5pt">
                  <v:stroke endarrow="block" endarrowwidth="narrow" endarrowlength="short"/>
                </v:line>
                <v:shape id="Text Box 253" o:spid="_x0000_s1171" type="#_x0000_t202" style="position:absolute;left:9801;top:4737;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" filled="f" stroked="f">
                  <v:textbox inset="0,0,0,0">
                    <w:txbxContent>
                      <w:p w14:paraId="3AB01EA7" w14:textId="77777777" w:rsidR="00880434" w:rsidRPr="00A5483B" w:rsidRDefault="00880434" w:rsidP="005F2BA6">
                        <w:pPr>
                          <w:jc w:val="center"/>
                          <w:rPr>
                            <w:sz w:val="20"/>
                            <w:szCs w:val="20"/>
                          </w:rPr>
                        </w:pPr>
                        <w:r w:rsidRPr="00A5483B">
                          <w:rPr>
                            <w:sz w:val="20"/>
                            <w:szCs w:val="20"/>
                          </w:rPr>
                          <w:t>Strum</w:t>
                        </w:r>
                      </w:p>
                    </w:txbxContent>
                  </v:textbox>
                </v:shape>
                <v:line id="Line 254" o:spid="_x0000_s1172" style="position:absolute;flip:x y;visibility:visible;mso-wrap-style:square" from="9306,421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" strokeweight=".5pt">
                  <v:stroke endarrow="block" endarrowwidth="narrow" endarrowlength="short"/>
                </v:line>
                <v:line id="Line 255" o:spid="_x0000_s1173" style="position:absolute;flip:x y;visibility:visible;mso-wrap-style:square" from="9606,4197"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" strokeweight=".5pt">
                  <v:stroke endarrow="block" endarrowwidth="narrow" endarrowlength="short"/>
                </v:line>
                <v:line id="Line 256" o:spid="_x0000_s1174" style="position:absolute;flip:x y;visibility:visible;mso-wrap-style:square" from="9891,418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" strokeweight=".5pt">
                  <v:stroke endarrow="block" endarrowwidth="narrow" endarrowlength="short"/>
                </v:line>
                <v:line id="Line 257" o:spid="_x0000_s1175" style="position:absolute;flip:y;visibility:visible;mso-wrap-style:square" from="10161,4182" to="1019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" strokeweight=".5pt">
                  <v:stroke endarrow="block" endarrowwidth="narrow" endarrowlength="short"/>
                </v:line>
                <v:line id="Line 258" o:spid="_x0000_s1176" style="position:absolute;flip:y;visibility:visible;mso-wrap-style:square" from="10161,4212" to="104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" strokeweight=".5pt">
                  <v:stroke endarrow="block" endarrowwidth="narrow" endarrowlength="short"/>
                </v:line>
                <v:line id="Line 259" o:spid="_x0000_s1177" style="position:absolute;flip:y;visibility:visible;mso-wrap-style:square" from="10161,4197" to="10776,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" strokeweight=".5pt">
                  <v:stroke endarrow="block" endarrowwidth="narrow" endarrowlength="short"/>
                </v:line>
                <v:line id="Line 260" o:spid="_x0000_s1178" style="position:absolute;visibility:visible;mso-wrap-style:square" from="8541,437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" strokeweight=".5pt">
                  <v:stroke dashstyle="1 1" endarrowwidth="narrow" endarrowlength="short"/>
                </v:line>
                <v:shape id="Text Box 261" o:spid="_x0000_s1179" type="#_x0000_t202" style="position:absolute;left:8901;top:56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" filled="f" stroked="f">
                  <v:textbox inset="0,0,0,0">
                    <w:txbxContent>
                      <w:p w14:paraId="13178055" w14:textId="77777777" w:rsidR="00880434" w:rsidRPr="00A5483B" w:rsidRDefault="00880434" w:rsidP="005F2BA6">
                        <w:pPr>
                          <w:jc w:val="center"/>
                          <w:rPr>
                            <w:sz w:val="20"/>
                            <w:szCs w:val="20"/>
                          </w:rPr>
                        </w:pPr>
                        <w:r w:rsidRPr="00A5483B">
                          <w:rPr>
                            <w:sz w:val="20"/>
                            <w:szCs w:val="20"/>
                          </w:rPr>
                          <w:t>Repeat keys</w:t>
                        </w:r>
                      </w:p>
                    </w:txbxContent>
                  </v:textbox>
                </v:shape>
                <v:line id="Line 262" o:spid="_x0000_s1180" style="position:absolute;visibility:visible;mso-wrap-style:square" from="2841,4392" to="2841,5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" strokeweight=".5pt">
                  <v:stroke dashstyle="1 1" endarrowwidth="narrow" endarrowlength="short"/>
                </v:line>
                <v:shape id="Text Box 263" o:spid="_x0000_s1181" type="#_x0000_t202" style="position:absolute;left:4761;top:511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" filled="f" stroked="f">
                  <v:textbox inset="0,0,0,0">
                    <w:txbxContent>
                      <w:p w14:paraId="13CB83A0" w14:textId="77777777" w:rsidR="00880434" w:rsidRPr="00A5483B" w:rsidRDefault="00880434" w:rsidP="00A5483B">
                        <w:pPr>
                          <w:spacing w:after="0"/>
                          <w:jc w:val="center"/>
                          <w:rPr>
                            <w:sz w:val="20"/>
                            <w:szCs w:val="20"/>
                          </w:rPr>
                        </w:pPr>
                        <w:r w:rsidRPr="00A5483B">
                          <w:rPr>
                            <w:sz w:val="20"/>
                            <w:szCs w:val="20"/>
                          </w:rPr>
                          <w:t xml:space="preserve">Chord detect </w:t>
                        </w:r>
                      </w:p>
                      <w:p w14:paraId="01855756" w14:textId="77777777" w:rsidR="00880434" w:rsidRPr="00A36532" w:rsidRDefault="00880434" w:rsidP="00A5483B">
                        <w:pPr>
                          <w:spacing w:after="0"/>
                          <w:jc w:val="center"/>
                        </w:pPr>
                        <w:r w:rsidRPr="00A5483B">
                          <w:rPr>
                            <w:sz w:val="20"/>
                            <w:szCs w:val="20"/>
                          </w:rPr>
                          <w:t>(bass play)</w:t>
                        </w:r>
                      </w:p>
                    </w:txbxContent>
                  </v:textbox>
                </v:shape>
                <v:line id="Line 264" o:spid="_x0000_s1182" style="position:absolute;flip:x;visibility:visible;mso-wrap-style:square" from="2841,5457" to="467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" strokeweight=".5pt">
                  <v:stroke endarrow="block" endarrowwidth="narrow" endarrowlength="short"/>
                </v:line>
                <v:line id="Line 265" o:spid="_x0000_s1183" style="position:absolute;visibility:visible;mso-wrap-style:square" from="6606,545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" strokeweight=".5pt">
                  <v:stroke endarrow="block" endarrowwidth="narrow" endarrowlength="short"/>
                </v:line>
                <v:line id="Line 266" o:spid="_x0000_s1184" style="position:absolute;flip:x;visibility:visible;mso-wrap-style:square" from="8541,5457" to="1070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" strokeweight=".5pt">
                  <v:stroke endarrow="block" endarrowwidth="narrow" endarrowlength="short"/>
                </v:line>
                <v:line id="Line 267" o:spid="_x0000_s1185" style="position:absolute;visibility:visible;mso-wrap-style:square" from="10341,5457" to="1092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" strokeweight=".5pt">
                  <v:stroke endarrow="block" endarrowwidth="narrow" endarrowlength="short"/>
                </v:line>
                <v:shape id="Text Box 268" o:spid="_x0000_s1186" type="#_x0000_t202" style="position:absolute;left:2241;top:18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" filled="f" stroked="f">
                  <v:textbox inset="0,0,0,0">
                    <w:txbxContent>
                      <w:p w14:paraId="4CC68474" w14:textId="6E46FC66" w:rsidR="00880434" w:rsidRPr="00A5483B" w:rsidRDefault="00880434" w:rsidP="005F2BA6">
                        <w:pPr>
                          <w:rPr>
                            <w:sz w:val="20"/>
                            <w:szCs w:val="20"/>
                          </w:rPr>
                        </w:pPr>
                        <w:r>
                          <w:rPr>
                            <w:sz w:val="20"/>
                            <w:szCs w:val="20"/>
                          </w:rPr>
                          <w:t xml:space="preserve">     </w:t>
                        </w:r>
                        <w:r w:rsidRPr="00A5483B">
                          <w:rPr>
                            <w:sz w:val="20"/>
                            <w:szCs w:val="20"/>
                          </w:rPr>
                          <w:t>Muted</w:t>
                        </w:r>
                      </w:p>
                    </w:txbxContent>
                  </v:textbox>
                </v:shape>
                <v:line id="Line 269" o:spid="_x0000_s1187" style="position:absolute;flip:x;visibility:visible;mso-wrap-style:square" from="2541,2217" to="278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" strokeweight=".5pt">
                  <v:stroke endarrow="block" endarrowwidth="narrow" endarrowlength="short"/>
                </v:line>
                <v:line id="Line 270" o:spid="_x0000_s1188" style="position:absolute;visibility:visible;mso-wrap-style:square" from="2781,2217" to="2856,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" strokeweight=".5pt">
                  <v:stroke endarrow="block" endarrowwidth="narrow" endarrowlength="short"/>
                </v:line>
                <v:shape id="Text Box 271" o:spid="_x0000_s1189" type="#_x0000_t202" style="position:absolute;left:1701;top:293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" filled="f" stroked="f">
                  <v:textbox style="layout-flow:vertical;mso-layout-flow-alt:bottom-to-top" inset="0,0,0,0">
                    <w:txbxContent>
                      <w:p w14:paraId="47CB24A1" w14:textId="77777777" w:rsidR="00880434" w:rsidRPr="00A5483B" w:rsidRDefault="00880434" w:rsidP="005F2BA6">
                        <w:pPr>
                          <w:jc w:val="center"/>
                          <w:rPr>
                            <w:sz w:val="20"/>
                            <w:szCs w:val="20"/>
                          </w:rPr>
                        </w:pPr>
                        <w:r w:rsidRPr="00A5483B">
                          <w:rPr>
                            <w:sz w:val="20"/>
                            <w:szCs w:val="20"/>
                          </w:rPr>
                          <w:t>Strum</w:t>
                        </w:r>
                      </w:p>
                    </w:txbxContent>
                  </v:textbox>
                </v:shape>
                <v:line id="Line 272" o:spid="_x0000_s1190" style="position:absolute;visibility:visible;mso-wrap-style:square" from="2061,3657" to="2691,4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" strokeweight=".5pt">
                  <v:stroke endarrow="block" endarrowwidth="narrow" endarrowlength="short"/>
                </v:line>
                <v:line id="Line 273" o:spid="_x0000_s1191" style="position:absolute;visibility:visible;mso-wrap-style:square" from="2061,3657" to="2376,4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" strokeweight=".5pt">
                  <v:stroke endarrow="block" endarrowwidth="narrow" endarrowlength="short"/>
                </v:line>
                <v:line id="Line 274" o:spid="_x0000_s1192" style="position:absolute;flip:x;visibility:visible;mso-wrap-style:square" from="2241,5457" to="2841,5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" strokeweight=".5pt">
                  <v:stroke startarrow="block" startarrowwidth="narrow" startarrowlength="short" endarrow="block" endarrowwidth="narrow" endarrowlength="short"/>
                </v:line>
                <v:line id="Line 275" o:spid="_x0000_s1193" style="position:absolute;visibility:visible;mso-wrap-style:square" from="2601,5457" to="2604,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" strokeweight=".25pt">
                  <v:stroke dashstyle="1 1" endarrowwidth="narrow" endarrowlength="short"/>
                </v:line>
                <v:line id="Line 276" o:spid="_x0000_s1194" style="position:absolute;visibility:visible;mso-wrap-style:square" from="2601,5817" to="8901,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" strokeweight=".25pt">
                  <v:stroke dashstyle="1 1" endarrowwidth="narrow" endarrowlength="short"/>
                </v:line>
                <v:line id="Line 277" o:spid="_x0000_s1195" style="position:absolute;visibility:visible;mso-wrap-style:square" from="9621,5457" to="96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" strokeweight=".25pt">
                  <v:stroke dashstyle="1 1" endarrowwidth="narrow" endarrowlength="short"/>
                </v:line>
                <v:shape id="Text Box 278" o:spid="_x0000_s1196" type="#_x0000_t202" style="position:absolute;left:8721;top:475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" filled="f" stroked="f">
                  <v:textbox inset="0,0,0,0">
                    <w:txbxContent>
                      <w:p w14:paraId="270E1154" w14:textId="77777777" w:rsidR="00880434" w:rsidRPr="00A5483B" w:rsidRDefault="00880434" w:rsidP="005F2BA6">
                        <w:pPr>
                          <w:jc w:val="center"/>
                          <w:rPr>
                            <w:sz w:val="20"/>
                            <w:szCs w:val="20"/>
                          </w:rPr>
                        </w:pPr>
                        <w:r w:rsidRPr="00A5483B">
                          <w:rPr>
                            <w:sz w:val="20"/>
                            <w:szCs w:val="20"/>
                          </w:rPr>
                          <w:t>Bass</w:t>
                        </w:r>
                      </w:p>
                    </w:txbxContent>
                  </v:textbox>
                </v:shape>
                <v:line id="Line 279" o:spid="_x0000_s1197" style="position:absolute;flip:x y;visibility:visible;mso-wrap-style:square" from="8691,4170"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" strokeweight=".5pt">
                  <v:stroke endarrow="block" endarrowwidth="narrow" endarrowlength="short"/>
                </v:line>
                <v:line id="Line 280" o:spid="_x0000_s1198" style="position:absolute;flip:x y;visibility:visible;mso-wrap-style:square" from="8991,4185"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" strokeweight=".5pt">
                  <v:stroke endarrow="block" endarrowwidth="narrow" endarrowlength="short"/>
                </v:line>
                <v:shape id="Text Box 281" o:spid="_x0000_s1199" type="#_x0000_t202" style="position:absolute;left:8571;top:390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" filled="f" stroked="f">
                  <v:textbox inset="0,0,0,0">
                    <w:txbxContent>
                      <w:p w14:paraId="74E9C53A" w14:textId="77777777" w:rsidR="00880434" w:rsidRPr="00A36532" w:rsidRDefault="00880434" w:rsidP="005F2BA6">
                        <w:pPr>
                          <w:jc w:val="center"/>
                        </w:pPr>
                        <w:r>
                          <w:t>I</w:t>
                        </w:r>
                      </w:p>
                    </w:txbxContent>
                  </v:textbox>
                </v:shape>
                <v:shape id="Text Box 282" o:spid="_x0000_s1200" type="#_x0000_t202" style="position:absolute;left:8836;top:390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" filled="f" stroked="f">
                  <v:textbox inset="0,0,0,0">
                    <w:txbxContent>
                      <w:p w14:paraId="087D3AB2" w14:textId="77777777" w:rsidR="00880434" w:rsidRPr="00A36532" w:rsidRDefault="00880434" w:rsidP="005F2BA6">
                        <w:pPr>
                          <w:jc w:val="center"/>
                        </w:pPr>
                        <w:r>
                          <w:t>II</w:t>
                        </w:r>
                      </w:p>
                    </w:txbxContent>
                  </v:textbox>
                </v:shape>
                <v:shape id="Text Box 283" o:spid="_x0000_s1201" type="#_x0000_t202" style="position:absolute;left:2241;top:456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" filled="f" stroked="f">
                  <v:textbox inset="0,0,0,0">
                    <w:txbxContent>
                      <w:p w14:paraId="3590B792" w14:textId="77777777" w:rsidR="00880434" w:rsidRPr="00A36532" w:rsidRDefault="00880434" w:rsidP="005F2BA6">
                        <w:pPr>
                          <w:jc w:val="center"/>
                        </w:pPr>
                        <w:r>
                          <w:t>C1</w:t>
                        </w:r>
                      </w:p>
                    </w:txbxContent>
                  </v:textbox>
                </v:shape>
                <v:rect id="Rectangle 284" o:spid="_x0000_s1202" style="position:absolute;left:5816;top:1935;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" stroked="f" strokeweight=".5pt">
                  <v:stroke endarrowwidth="narrow" endarrowlength="short"/>
                </v:rect>
                <v:line id="Line 285" o:spid="_x0000_s1203" style="position:absolute;flip:y;visibility:visible;mso-wrap-style:square" from="4737,2955" to="6336,4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" strokeweight=".5pt">
                  <v:stroke endarrowwidth="narrow" endarrowlength="short"/>
                </v:line>
                <v:line id="Line 286" o:spid="_x0000_s1204" style="position:absolute;flip:y;visibility:visible;mso-wrap-style:square" from="5955,2954" to="7554,4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" strokeweight=".5pt">
                  <v:stroke endarrowwidth="narrow" endarrowlength="short"/>
                </v:line>
                <w10:wrap type="topAndBottom"/>
              </v:group>
            </w:pict>
          </mc:Fallback>
        </mc:AlternateContent>
      </w:r>
      <w:r w:rsidR="00F72345" w:rsidRPr="008D38F7">
        <w:t>The rest of the keys in both right and left Repeat zones trigger up and down strums of the upper strings of the chord, black keys perform muted strums of the same strings).</w:t>
      </w:r>
    </w:p>
    <w:p w14:paraId="13488832" w14:textId="77777777" w:rsidR="00B62669" w:rsidRPr="008D38F7" w:rsidRDefault="00B62669"/>
    <w:p w14:paraId="609D985D" w14:textId="77777777" w:rsidR="00F72345" w:rsidRPr="008D38F7" w:rsidRDefault="00F72345" w:rsidP="007F3BAC">
      <w:pPr>
        <w:pStyle w:val="Heading3"/>
      </w:pPr>
      <w:bookmarkStart w:id="145" w:name="_Toc308106849"/>
      <w:bookmarkStart w:id="146" w:name="_Toc62840844"/>
      <w:r w:rsidRPr="008D38F7">
        <w:t>Controls</w:t>
      </w:r>
      <w:bookmarkEnd w:id="145"/>
      <w:bookmarkEnd w:id="146"/>
    </w:p>
    <w:p w14:paraId="18EB1C74" w14:textId="737D1F81" w:rsidR="00432C60" w:rsidRPr="008D38F7" w:rsidRDefault="00296EEE" w:rsidP="00432C60">
      <w:pPr>
        <w:spacing w:before="120"/>
        <w:jc w:val="center"/>
        <w:rPr>
          <w:b/>
          <w:bCs/>
        </w:rPr>
      </w:pPr>
      <w:r w:rsidRPr="008D38F7">
        <w:rPr>
          <w:b/>
          <w:bCs/>
          <w:noProof/>
        </w:rPr>
        <w:drawing>
          <wp:inline distT="0" distB="0" distL="0" distR="0" wp14:anchorId="260A8A31" wp14:editId="11DA01A0">
            <wp:extent cx="2976880" cy="1042035"/>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76880" cy="1042035"/>
                    </a:xfrm>
                    <a:prstGeom prst="rect">
                      <a:avLst/>
                    </a:prstGeom>
                    <a:noFill/>
                    <a:ln>
                      <a:noFill/>
                    </a:ln>
                  </pic:spPr>
                </pic:pic>
              </a:graphicData>
            </a:graphic>
          </wp:inline>
        </w:drawing>
      </w:r>
    </w:p>
    <w:p w14:paraId="0EAF3A80" w14:textId="77777777" w:rsidR="004622C7" w:rsidRPr="008D38F7" w:rsidRDefault="00F72345" w:rsidP="006B5C02">
      <w:pPr>
        <w:spacing w:before="240"/>
      </w:pPr>
      <w:r w:rsidRPr="008D38F7">
        <w:rPr>
          <w:b/>
          <w:bCs/>
        </w:rPr>
        <w:t>Chord position</w:t>
      </w:r>
      <w:r w:rsidRPr="008D38F7">
        <w:t xml:space="preserve"> - selects the melodic position range for the built chords.</w:t>
      </w:r>
    </w:p>
    <w:p w14:paraId="7364085A" w14:textId="77777777" w:rsidR="004622C7" w:rsidRPr="008D38F7" w:rsidRDefault="00400B5D" w:rsidP="006B5C02">
      <w:pPr>
        <w:spacing w:before="240"/>
      </w:pPr>
      <w:r w:rsidRPr="008D38F7">
        <w:rPr>
          <w:b/>
          <w:bCs/>
        </w:rPr>
        <w:t>User Chords</w:t>
      </w:r>
      <w:r w:rsidR="004622C7" w:rsidRPr="008D38F7">
        <w:t xml:space="preserve"> </w:t>
      </w:r>
      <w:r w:rsidR="00DA5F8E" w:rsidRPr="008D38F7">
        <w:t>-</w:t>
      </w:r>
      <w:r w:rsidR="004622C7" w:rsidRPr="008D38F7">
        <w:t xml:space="preserve"> </w:t>
      </w:r>
      <w:r w:rsidRPr="008D38F7">
        <w:t>opens Chord Editor</w:t>
      </w:r>
    </w:p>
    <w:p w14:paraId="5FA16C50" w14:textId="77777777" w:rsidR="00F72345" w:rsidRPr="008D38F7" w:rsidRDefault="004622C7" w:rsidP="00B62669">
      <w:pPr>
        <w:spacing w:before="120"/>
      </w:pPr>
      <w:r w:rsidRPr="008D38F7">
        <w:rPr>
          <w:b/>
          <w:bCs/>
        </w:rPr>
        <w:t xml:space="preserve">Number of </w:t>
      </w:r>
      <w:r w:rsidR="00F72345" w:rsidRPr="008D38F7">
        <w:rPr>
          <w:b/>
          <w:bCs/>
        </w:rPr>
        <w:t>Strings</w:t>
      </w:r>
      <w:r w:rsidR="00F72345" w:rsidRPr="008D38F7">
        <w:t xml:space="preserve"> - specifies the number of sounding strings in chords triggered by Repeat zone keys.</w:t>
      </w:r>
    </w:p>
    <w:p w14:paraId="4EC53093" w14:textId="77777777" w:rsidR="000418FC" w:rsidRPr="008D38F7" w:rsidRDefault="00EC2A3F" w:rsidP="00B62669">
      <w:pPr>
        <w:spacing w:before="120"/>
      </w:pPr>
      <w:r w:rsidRPr="008D38F7">
        <w:rPr>
          <w:b/>
        </w:rPr>
        <w:t>Chord/Bass</w:t>
      </w:r>
      <w:r w:rsidRPr="008D38F7">
        <w:t xml:space="preserve"> </w:t>
      </w:r>
      <w:r w:rsidR="00796CEF" w:rsidRPr="008D38F7">
        <w:t>-</w:t>
      </w:r>
      <w:r w:rsidRPr="008D38F7">
        <w:t xml:space="preserve"> switches on </w:t>
      </w:r>
      <w:r w:rsidR="0082533A" w:rsidRPr="008D38F7">
        <w:t xml:space="preserve">the </w:t>
      </w:r>
      <w:r w:rsidRPr="008D38F7">
        <w:t>X/Y chord detect mode letting you construct major/minor triad chords with any desirable note in the Bass</w:t>
      </w:r>
      <w:r w:rsidR="000418FC" w:rsidRPr="008D38F7">
        <w:t>.</w:t>
      </w:r>
    </w:p>
    <w:p w14:paraId="7DE54660" w14:textId="77777777" w:rsidR="00F72345" w:rsidRPr="008D38F7" w:rsidRDefault="00F72345" w:rsidP="00B62669">
      <w:pPr>
        <w:spacing w:before="120"/>
      </w:pPr>
      <w:r w:rsidRPr="008D38F7">
        <w:rPr>
          <w:b/>
          <w:bCs/>
        </w:rPr>
        <w:t>Alter Bass</w:t>
      </w:r>
      <w:r w:rsidRPr="008D38F7">
        <w:t xml:space="preserve"> - automatically alternates between Bass I and Bass II when the same chord is taken in the Main zone.</w:t>
      </w:r>
    </w:p>
    <w:p w14:paraId="5FC9BBF2" w14:textId="77777777" w:rsidR="00F72345" w:rsidRPr="008D38F7" w:rsidRDefault="00F72345" w:rsidP="00B62669">
      <w:pPr>
        <w:spacing w:before="120"/>
      </w:pPr>
      <w:r w:rsidRPr="008D38F7">
        <w:rPr>
          <w:b/>
          <w:bCs/>
        </w:rPr>
        <w:t>Bass Mono</w:t>
      </w:r>
      <w:r w:rsidRPr="008D38F7">
        <w:t xml:space="preserve"> - mutes Bass I note when the next Bass II is played.</w:t>
      </w:r>
    </w:p>
    <w:p w14:paraId="593C227B" w14:textId="4A52A36D" w:rsidR="00F72345" w:rsidRPr="008D38F7" w:rsidRDefault="00F72345" w:rsidP="007F3BAC">
      <w:pPr>
        <w:pStyle w:val="Heading2"/>
      </w:pPr>
      <w:bookmarkStart w:id="147" w:name="_Bass_&amp;_Pick"/>
      <w:bookmarkStart w:id="148" w:name="_Toc79224638"/>
      <w:bookmarkStart w:id="149" w:name="_Toc79224824"/>
      <w:bookmarkStart w:id="150" w:name="_Toc79224928"/>
      <w:bookmarkStart w:id="151" w:name="_Toc79226135"/>
      <w:bookmarkStart w:id="152" w:name="_Toc308106850"/>
      <w:bookmarkStart w:id="153" w:name="_Toc318380083"/>
      <w:bookmarkStart w:id="154" w:name="_Toc62840845"/>
      <w:bookmarkStart w:id="155" w:name="_Toc108455658"/>
      <w:bookmarkEnd w:id="147"/>
      <w:r w:rsidRPr="008D38F7">
        <w:t>Bass &amp; Pick Mode</w:t>
      </w:r>
      <w:bookmarkEnd w:id="148"/>
      <w:bookmarkEnd w:id="149"/>
      <w:bookmarkEnd w:id="150"/>
      <w:bookmarkEnd w:id="151"/>
      <w:bookmarkEnd w:id="152"/>
      <w:bookmarkEnd w:id="153"/>
      <w:bookmarkEnd w:id="154"/>
      <w:bookmarkEnd w:id="155"/>
    </w:p>
    <w:p w14:paraId="7303B447" w14:textId="381173ED" w:rsidR="0018732E" w:rsidRPr="008D38F7" w:rsidRDefault="007A0A5C" w:rsidP="0018732E">
      <w:pPr>
        <w:keepNext/>
        <w:jc w:val="center"/>
      </w:pPr>
      <w:r w:rsidRPr="008D38F7">
        <w:rPr>
          <w:noProof/>
        </w:rPr>
        <w:drawing>
          <wp:inline distT="0" distB="0" distL="0" distR="0" wp14:anchorId="10991429" wp14:editId="5B81434D">
            <wp:extent cx="6120130" cy="2291715"/>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8" name="Picture 2748"/>
                    <pic:cNvPicPr/>
                  </pic:nvPicPr>
                  <pic:blipFill>
                    <a:blip r:embed="rId42">
                      <a:extLst>
                        <a:ext uri="{28A0092B-C50C-407E-A947-70E740481C1C}">
                          <a14:useLocalDpi xmlns:a14="http://schemas.microsoft.com/office/drawing/2010/main" val="0"/>
                        </a:ext>
                      </a:extLst>
                    </a:blip>
                    <a:stretch>
                      <a:fillRect/>
                    </a:stretch>
                  </pic:blipFill>
                  <pic:spPr>
                    <a:xfrm>
                      <a:off x="0" y="0"/>
                      <a:ext cx="6120130" cy="2291715"/>
                    </a:xfrm>
                    <a:prstGeom prst="rect">
                      <a:avLst/>
                    </a:prstGeom>
                  </pic:spPr>
                </pic:pic>
              </a:graphicData>
            </a:graphic>
          </wp:inline>
        </w:drawing>
      </w:r>
    </w:p>
    <w:p w14:paraId="702801B3" w14:textId="77777777" w:rsidR="00576A07" w:rsidRPr="008D38F7" w:rsidRDefault="00576A07" w:rsidP="0018732E">
      <w:pPr>
        <w:pStyle w:val="a"/>
      </w:pPr>
      <w:r w:rsidRPr="008D38F7">
        <w:t>Bass &amp; Pick mode window</w:t>
      </w:r>
    </w:p>
    <w:p w14:paraId="49D61E3F" w14:textId="77777777" w:rsidR="00F72345" w:rsidRPr="008D38F7" w:rsidRDefault="0076247F" w:rsidP="00B62669">
      <w:pPr>
        <w:spacing w:before="120"/>
      </w:pPr>
      <w:r w:rsidRPr="008D38F7">
        <w:t xml:space="preserve">In this mode </w:t>
      </w:r>
      <w:r w:rsidR="00E63262" w:rsidRPr="008D38F7">
        <w:t>RealRick</w:t>
      </w:r>
      <w:r w:rsidRPr="008D38F7">
        <w:t xml:space="preserve"> </w:t>
      </w:r>
      <w:r w:rsidR="00F72345" w:rsidRPr="008D38F7">
        <w:t xml:space="preserve">identifies the chord taken in the </w:t>
      </w:r>
      <w:r w:rsidR="00F61547" w:rsidRPr="008D38F7">
        <w:t>M</w:t>
      </w:r>
      <w:r w:rsidR="00F72345" w:rsidRPr="008D38F7">
        <w:t>ain zone, builds its guitar version and plays only its Root note (Bass I).</w:t>
      </w:r>
    </w:p>
    <w:p w14:paraId="36533838" w14:textId="77777777" w:rsidR="00F72345" w:rsidRPr="008D38F7" w:rsidRDefault="00F72345" w:rsidP="00B62669">
      <w:pPr>
        <w:spacing w:before="120"/>
      </w:pPr>
      <w:r w:rsidRPr="008D38F7">
        <w:t>The Repeat zone keys trigger each voice of the chord separately, just as if you'd play it string-by-string on real guitar in the following way:</w:t>
      </w:r>
    </w:p>
    <w:p w14:paraId="31A09450" w14:textId="77777777" w:rsidR="00F72345" w:rsidRPr="008D38F7" w:rsidRDefault="00F72345" w:rsidP="0018732E">
      <w:pPr>
        <w:numPr>
          <w:ilvl w:val="0"/>
          <w:numId w:val="3"/>
        </w:numPr>
        <w:spacing w:before="120"/>
      </w:pPr>
      <w:r w:rsidRPr="008D38F7">
        <w:t>C5 triggers Bass I (Root note)</w:t>
      </w:r>
    </w:p>
    <w:p w14:paraId="78667DFA" w14:textId="77777777" w:rsidR="00F72345" w:rsidRPr="008D38F7" w:rsidRDefault="00F72345" w:rsidP="0018732E">
      <w:pPr>
        <w:numPr>
          <w:ilvl w:val="0"/>
          <w:numId w:val="3"/>
        </w:numPr>
        <w:spacing w:before="120"/>
      </w:pPr>
      <w:r w:rsidRPr="008D38F7">
        <w:t>D5 triggers Bass II (alternative bass)</w:t>
      </w:r>
    </w:p>
    <w:p w14:paraId="0EFBD383" w14:textId="77777777" w:rsidR="00F72345" w:rsidRPr="008D38F7" w:rsidRDefault="00F72345" w:rsidP="0018732E">
      <w:pPr>
        <w:numPr>
          <w:ilvl w:val="0"/>
          <w:numId w:val="3"/>
        </w:numPr>
        <w:spacing w:before="120"/>
      </w:pPr>
      <w:r w:rsidRPr="008D38F7">
        <w:t>E5 triggers 4th string</w:t>
      </w:r>
    </w:p>
    <w:p w14:paraId="6DEE0D72" w14:textId="77777777" w:rsidR="00F72345" w:rsidRPr="008D38F7" w:rsidRDefault="00F72345" w:rsidP="0018732E">
      <w:pPr>
        <w:numPr>
          <w:ilvl w:val="0"/>
          <w:numId w:val="3"/>
        </w:numPr>
        <w:spacing w:before="120"/>
      </w:pPr>
      <w:r w:rsidRPr="008D38F7">
        <w:t>F5 triggers 3rd string</w:t>
      </w:r>
    </w:p>
    <w:p w14:paraId="6086CBD8" w14:textId="77777777" w:rsidR="00F72345" w:rsidRPr="008D38F7" w:rsidRDefault="00F72345" w:rsidP="0018732E">
      <w:pPr>
        <w:numPr>
          <w:ilvl w:val="0"/>
          <w:numId w:val="3"/>
        </w:numPr>
        <w:spacing w:before="120"/>
      </w:pPr>
      <w:r w:rsidRPr="008D38F7">
        <w:t>G5 triggers 2nd string</w:t>
      </w:r>
    </w:p>
    <w:p w14:paraId="2E46FA02" w14:textId="77777777" w:rsidR="00F72345" w:rsidRPr="008D38F7" w:rsidRDefault="00F72345" w:rsidP="0018732E">
      <w:pPr>
        <w:numPr>
          <w:ilvl w:val="0"/>
          <w:numId w:val="3"/>
        </w:numPr>
        <w:spacing w:before="120"/>
      </w:pPr>
      <w:r w:rsidRPr="008D38F7">
        <w:t>A5 triggers 1st string</w:t>
      </w:r>
    </w:p>
    <w:p w14:paraId="73F1DEB6" w14:textId="77777777" w:rsidR="00F72345" w:rsidRPr="008D38F7" w:rsidRDefault="00F72345" w:rsidP="00B62669">
      <w:pPr>
        <w:spacing w:before="120"/>
      </w:pPr>
      <w:r w:rsidRPr="008D38F7">
        <w:t xml:space="preserve">The other keys function as chosen in the </w:t>
      </w:r>
      <w:r w:rsidRPr="008D38F7">
        <w:rPr>
          <w:b/>
          <w:bCs/>
        </w:rPr>
        <w:t>Add-on string keys</w:t>
      </w:r>
      <w:r w:rsidRPr="008D38F7">
        <w:t xml:space="preserve"> combo box.</w:t>
      </w:r>
    </w:p>
    <w:p w14:paraId="20F9F0F8" w14:textId="790F6839" w:rsidR="00787825" w:rsidRPr="008D38F7" w:rsidRDefault="00296EEE" w:rsidP="006B5C02">
      <w:pPr>
        <w:spacing w:before="120"/>
      </w:pPr>
      <w:r w:rsidRPr="008D38F7">
        <w:rPr>
          <w:noProof/>
        </w:rPr>
        <mc:AlternateContent>
          <mc:Choice Requires="wpg">
            <w:drawing>
              <wp:anchor distT="0" distB="0" distL="114300" distR="114300" simplePos="0" relativeHeight="251656192" behindDoc="0" locked="0" layoutInCell="1" allowOverlap="1" wp14:anchorId="09DBAF6E" wp14:editId="0E7351A2">
                <wp:simplePos x="0" y="0"/>
                <wp:positionH relativeFrom="column">
                  <wp:posOffset>121920</wp:posOffset>
                </wp:positionH>
                <wp:positionV relativeFrom="paragraph">
                  <wp:posOffset>593725</wp:posOffset>
                </wp:positionV>
                <wp:extent cx="5876925" cy="2413635"/>
                <wp:effectExtent l="3810" t="1270" r="0" b="4445"/>
                <wp:wrapTopAndBottom/>
                <wp:docPr id="2520" name="Group 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413635"/>
                          <a:chOff x="1341" y="2034"/>
                          <a:chExt cx="9255" cy="3801"/>
                        </a:xfrm>
                      </wpg:grpSpPr>
                      <pic:pic xmlns:pic="http://schemas.openxmlformats.org/drawingml/2006/picture">
                        <pic:nvPicPr>
                          <pic:cNvPr id="2521" name="Picture 20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881" y="3078"/>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22" name="Text Box 209"/>
                        <wps:cNvSpPr txBox="1">
                          <a:spLocks noChangeArrowheads="1"/>
                        </wps:cNvSpPr>
                        <wps:spPr bwMode="auto">
                          <a:xfrm>
                            <a:off x="8721" y="203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76D4B4" w14:textId="77777777" w:rsidR="00880434" w:rsidRPr="00A5483B" w:rsidRDefault="00880434" w:rsidP="00CA0EB2">
                              <w:pPr>
                                <w:rPr>
                                  <w:sz w:val="20"/>
                                  <w:szCs w:val="20"/>
                                </w:rPr>
                              </w:pPr>
                              <w:r w:rsidRPr="00A5483B">
                                <w:rPr>
                                  <w:sz w:val="20"/>
                                  <w:szCs w:val="20"/>
                                </w:rPr>
                                <w:t>Add-on keys</w:t>
                              </w:r>
                            </w:p>
                          </w:txbxContent>
                        </wps:txbx>
                        <wps:bodyPr rot="0" vert="horz" wrap="square" lIns="0" tIns="0" rIns="0" bIns="0" anchor="t" anchorCtr="0" upright="1">
                          <a:noAutofit/>
                        </wps:bodyPr>
                      </wps:wsp>
                      <wps:wsp>
                        <wps:cNvPr id="2523" name="Line 210"/>
                        <wps:cNvCnPr>
                          <a:cxnSpLocks noChangeShapeType="1"/>
                        </wps:cNvCnPr>
                        <wps:spPr bwMode="auto">
                          <a:xfrm flipH="1">
                            <a:off x="8496" y="2394"/>
                            <a:ext cx="7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24" name="Line 211"/>
                        <wps:cNvCnPr>
                          <a:cxnSpLocks noChangeShapeType="1"/>
                        </wps:cNvCnPr>
                        <wps:spPr bwMode="auto">
                          <a:xfrm flipH="1">
                            <a:off x="8796" y="2394"/>
                            <a:ext cx="4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25" name="Line 212"/>
                        <wps:cNvCnPr>
                          <a:cxnSpLocks noChangeShapeType="1"/>
                        </wps:cNvCnPr>
                        <wps:spPr bwMode="auto">
                          <a:xfrm>
                            <a:off x="9261" y="2394"/>
                            <a:ext cx="1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6" name="Line 213"/>
                        <wps:cNvCnPr>
                          <a:cxnSpLocks noChangeShapeType="1"/>
                        </wps:cNvCnPr>
                        <wps:spPr bwMode="auto">
                          <a:xfrm>
                            <a:off x="9261" y="2394"/>
                            <a:ext cx="4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7" name="Line 214"/>
                        <wps:cNvCnPr>
                          <a:cxnSpLocks noChangeShapeType="1"/>
                        </wps:cNvCnPr>
                        <wps:spPr bwMode="auto">
                          <a:xfrm>
                            <a:off x="9261" y="2394"/>
                            <a:ext cx="7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8" name="Line 215"/>
                        <wps:cNvCnPr>
                          <a:cxnSpLocks noChangeShapeType="1"/>
                        </wps:cNvCnPr>
                        <wps:spPr bwMode="auto">
                          <a:xfrm>
                            <a:off x="8181" y="455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9" name="Text Box 216"/>
                        <wps:cNvSpPr txBox="1">
                          <a:spLocks noChangeArrowheads="1"/>
                        </wps:cNvSpPr>
                        <wps:spPr bwMode="auto">
                          <a:xfrm>
                            <a:off x="8721" y="54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99EB1" w14:textId="77777777" w:rsidR="00880434" w:rsidRPr="00A5483B" w:rsidRDefault="00880434" w:rsidP="00CA0EB2">
                              <w:pPr>
                                <w:jc w:val="center"/>
                                <w:rPr>
                                  <w:sz w:val="20"/>
                                  <w:szCs w:val="20"/>
                                </w:rPr>
                              </w:pPr>
                              <w:r w:rsidRPr="00A5483B">
                                <w:rPr>
                                  <w:sz w:val="20"/>
                                  <w:szCs w:val="20"/>
                                </w:rPr>
                                <w:t>String keys</w:t>
                              </w:r>
                            </w:p>
                          </w:txbxContent>
                        </wps:txbx>
                        <wps:bodyPr rot="0" vert="horz" wrap="square" lIns="0" tIns="0" rIns="0" bIns="0" anchor="t" anchorCtr="0" upright="1">
                          <a:noAutofit/>
                        </wps:bodyPr>
                      </wps:wsp>
                      <wps:wsp>
                        <wps:cNvPr id="2530" name="Line 217"/>
                        <wps:cNvCnPr>
                          <a:cxnSpLocks noChangeShapeType="1"/>
                        </wps:cNvCnPr>
                        <wps:spPr bwMode="auto">
                          <a:xfrm>
                            <a:off x="2481" y="457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1" name="Text Box 218"/>
                        <wps:cNvSpPr txBox="1">
                          <a:spLocks noChangeArrowheads="1"/>
                        </wps:cNvSpPr>
                        <wps:spPr bwMode="auto">
                          <a:xfrm>
                            <a:off x="4401" y="529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09BE7" w14:textId="77777777" w:rsidR="00880434" w:rsidRPr="00A5483B" w:rsidRDefault="00880434" w:rsidP="00A5483B">
                              <w:pPr>
                                <w:spacing w:after="0"/>
                                <w:jc w:val="center"/>
                                <w:rPr>
                                  <w:sz w:val="20"/>
                                  <w:szCs w:val="20"/>
                                </w:rPr>
                              </w:pPr>
                              <w:r w:rsidRPr="00A5483B">
                                <w:rPr>
                                  <w:sz w:val="20"/>
                                  <w:szCs w:val="20"/>
                                </w:rPr>
                                <w:t xml:space="preserve">Chord detect </w:t>
                              </w:r>
                            </w:p>
                            <w:p w14:paraId="42C9A8C9" w14:textId="77777777" w:rsidR="00880434" w:rsidRPr="00A5483B" w:rsidRDefault="00880434" w:rsidP="00A5483B">
                              <w:pPr>
                                <w:spacing w:after="0"/>
                                <w:jc w:val="center"/>
                                <w:rPr>
                                  <w:sz w:val="20"/>
                                  <w:szCs w:val="20"/>
                                </w:rPr>
                              </w:pPr>
                              <w:r w:rsidRPr="00A5483B">
                                <w:rPr>
                                  <w:sz w:val="20"/>
                                  <w:szCs w:val="20"/>
                                </w:rPr>
                                <w:t>(bass play)</w:t>
                              </w:r>
                            </w:p>
                          </w:txbxContent>
                        </wps:txbx>
                        <wps:bodyPr rot="0" vert="horz" wrap="square" lIns="0" tIns="0" rIns="0" bIns="0" anchor="t" anchorCtr="0" upright="1">
                          <a:noAutofit/>
                        </wps:bodyPr>
                      </wps:wsp>
                      <wps:wsp>
                        <wps:cNvPr id="2532" name="Line 219"/>
                        <wps:cNvCnPr>
                          <a:cxnSpLocks noChangeShapeType="1"/>
                        </wps:cNvCnPr>
                        <wps:spPr bwMode="auto">
                          <a:xfrm flipH="1">
                            <a:off x="2481" y="563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3" name="Line 220"/>
                        <wps:cNvCnPr>
                          <a:cxnSpLocks noChangeShapeType="1"/>
                        </wps:cNvCnPr>
                        <wps:spPr bwMode="auto">
                          <a:xfrm>
                            <a:off x="6246" y="563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4" name="Line 221"/>
                        <wps:cNvCnPr>
                          <a:cxnSpLocks noChangeShapeType="1"/>
                        </wps:cNvCnPr>
                        <wps:spPr bwMode="auto">
                          <a:xfrm flipH="1">
                            <a:off x="8181" y="5634"/>
                            <a:ext cx="540"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5" name="Line 222"/>
                        <wps:cNvCnPr>
                          <a:cxnSpLocks noChangeShapeType="1"/>
                        </wps:cNvCnPr>
                        <wps:spPr bwMode="auto">
                          <a:xfrm>
                            <a:off x="9981" y="563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6" name="Text Box 223"/>
                        <wps:cNvSpPr txBox="1">
                          <a:spLocks noChangeArrowheads="1"/>
                        </wps:cNvSpPr>
                        <wps:spPr bwMode="auto">
                          <a:xfrm>
                            <a:off x="1881" y="20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760EF" w14:textId="392EE7AC" w:rsidR="00880434" w:rsidRPr="00A5483B" w:rsidRDefault="00880434" w:rsidP="00CA0EB2">
                              <w:pPr>
                                <w:rPr>
                                  <w:sz w:val="20"/>
                                  <w:szCs w:val="20"/>
                                </w:rPr>
                              </w:pPr>
                              <w:r>
                                <w:rPr>
                                  <w:sz w:val="20"/>
                                  <w:szCs w:val="20"/>
                                </w:rPr>
                                <w:t xml:space="preserve">     </w:t>
                              </w:r>
                              <w:r w:rsidRPr="00A5483B">
                                <w:rPr>
                                  <w:sz w:val="20"/>
                                  <w:szCs w:val="20"/>
                                </w:rPr>
                                <w:t>Muted</w:t>
                              </w:r>
                            </w:p>
                          </w:txbxContent>
                        </wps:txbx>
                        <wps:bodyPr rot="0" vert="horz" wrap="square" lIns="0" tIns="0" rIns="0" bIns="0" anchor="t" anchorCtr="0" upright="1">
                          <a:noAutofit/>
                        </wps:bodyPr>
                      </wps:wsp>
                      <wps:wsp>
                        <wps:cNvPr id="2537" name="Line 224"/>
                        <wps:cNvCnPr>
                          <a:cxnSpLocks noChangeShapeType="1"/>
                        </wps:cNvCnPr>
                        <wps:spPr bwMode="auto">
                          <a:xfrm flipH="1">
                            <a:off x="2181" y="239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8" name="Line 225"/>
                        <wps:cNvCnPr>
                          <a:cxnSpLocks noChangeShapeType="1"/>
                        </wps:cNvCnPr>
                        <wps:spPr bwMode="auto">
                          <a:xfrm>
                            <a:off x="2421" y="239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9" name="Text Box 226"/>
                        <wps:cNvSpPr txBox="1">
                          <a:spLocks noChangeArrowheads="1"/>
                        </wps:cNvSpPr>
                        <wps:spPr bwMode="auto">
                          <a:xfrm>
                            <a:off x="1341" y="311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71D7B" w14:textId="77777777" w:rsidR="00880434" w:rsidRPr="00A5483B" w:rsidRDefault="00880434" w:rsidP="00CA0EB2">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2540" name="Line 227"/>
                        <wps:cNvCnPr>
                          <a:cxnSpLocks noChangeShapeType="1"/>
                        </wps:cNvCnPr>
                        <wps:spPr bwMode="auto">
                          <a:xfrm>
                            <a:off x="1701" y="383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1" name="Line 228"/>
                        <wps:cNvCnPr>
                          <a:cxnSpLocks noChangeShapeType="1"/>
                        </wps:cNvCnPr>
                        <wps:spPr bwMode="auto">
                          <a:xfrm>
                            <a:off x="1701" y="383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2" name="Line 229"/>
                        <wps:cNvCnPr>
                          <a:cxnSpLocks noChangeShapeType="1"/>
                        </wps:cNvCnPr>
                        <wps:spPr bwMode="auto">
                          <a:xfrm flipH="1">
                            <a:off x="1881" y="563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3" name="Text Box 230"/>
                        <wps:cNvSpPr txBox="1">
                          <a:spLocks noChangeArrowheads="1"/>
                        </wps:cNvSpPr>
                        <wps:spPr bwMode="auto">
                          <a:xfrm>
                            <a:off x="8361" y="493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2D369" w14:textId="77777777" w:rsidR="00880434" w:rsidRPr="00A36532" w:rsidRDefault="00880434" w:rsidP="00CA0EB2">
                              <w:pPr>
                                <w:jc w:val="center"/>
                              </w:pPr>
                              <w:r>
                                <w:t>Bass</w:t>
                              </w:r>
                            </w:p>
                          </w:txbxContent>
                        </wps:txbx>
                        <wps:bodyPr rot="0" vert="horz" wrap="square" lIns="0" tIns="0" rIns="0" bIns="0" anchor="t" anchorCtr="0" upright="1">
                          <a:noAutofit/>
                        </wps:bodyPr>
                      </wps:wsp>
                      <wps:wsp>
                        <wps:cNvPr id="2544" name="Line 231"/>
                        <wps:cNvCnPr>
                          <a:cxnSpLocks noChangeShapeType="1"/>
                        </wps:cNvCnPr>
                        <wps:spPr bwMode="auto">
                          <a:xfrm flipH="1" flipV="1">
                            <a:off x="8331" y="435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5" name="Line 232"/>
                        <wps:cNvCnPr>
                          <a:cxnSpLocks noChangeShapeType="1"/>
                        </wps:cNvCnPr>
                        <wps:spPr bwMode="auto">
                          <a:xfrm flipH="1" flipV="1">
                            <a:off x="8631" y="436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6" name="Text Box 233"/>
                        <wps:cNvSpPr txBox="1">
                          <a:spLocks noChangeArrowheads="1"/>
                        </wps:cNvSpPr>
                        <wps:spPr bwMode="auto">
                          <a:xfrm>
                            <a:off x="8181" y="408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F654D" w14:textId="77777777" w:rsidR="00880434" w:rsidRPr="00A36532" w:rsidRDefault="00880434" w:rsidP="00CA0EB2">
                              <w:pPr>
                                <w:jc w:val="center"/>
                              </w:pPr>
                              <w:r>
                                <w:t>I</w:t>
                              </w:r>
                            </w:p>
                          </w:txbxContent>
                        </wps:txbx>
                        <wps:bodyPr rot="0" vert="horz" wrap="square" lIns="0" tIns="0" rIns="0" bIns="0" anchor="t" anchorCtr="0" upright="1">
                          <a:noAutofit/>
                        </wps:bodyPr>
                      </wps:wsp>
                      <wps:wsp>
                        <wps:cNvPr id="2547" name="Text Box 234"/>
                        <wps:cNvSpPr txBox="1">
                          <a:spLocks noChangeArrowheads="1"/>
                        </wps:cNvSpPr>
                        <wps:spPr bwMode="auto">
                          <a:xfrm>
                            <a:off x="8473" y="408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04E3F3" w14:textId="77777777" w:rsidR="00880434" w:rsidRPr="00A36532" w:rsidRDefault="00880434" w:rsidP="00CA0EB2">
                              <w:pPr>
                                <w:jc w:val="center"/>
                              </w:pPr>
                              <w:r>
                                <w:t>II</w:t>
                              </w:r>
                            </w:p>
                          </w:txbxContent>
                        </wps:txbx>
                        <wps:bodyPr rot="0" vert="horz" wrap="square" lIns="0" tIns="0" rIns="0" bIns="0" anchor="t" anchorCtr="0" upright="1">
                          <a:noAutofit/>
                        </wps:bodyPr>
                      </wps:wsp>
                      <wps:wsp>
                        <wps:cNvPr id="2548" name="Line 235"/>
                        <wps:cNvCnPr>
                          <a:cxnSpLocks noChangeShapeType="1"/>
                        </wps:cNvCnPr>
                        <wps:spPr bwMode="auto">
                          <a:xfrm>
                            <a:off x="9261" y="2394"/>
                            <a:ext cx="900"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49" name="Line 236"/>
                        <wps:cNvCnPr>
                          <a:cxnSpLocks noChangeShapeType="1"/>
                        </wps:cNvCnPr>
                        <wps:spPr bwMode="auto">
                          <a:xfrm>
                            <a:off x="9261" y="2394"/>
                            <a:ext cx="1155"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50" name="Text Box 237"/>
                        <wps:cNvSpPr txBox="1">
                          <a:spLocks noChangeArrowheads="1"/>
                        </wps:cNvSpPr>
                        <wps:spPr bwMode="auto">
                          <a:xfrm>
                            <a:off x="8769" y="408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E38F67" w14:textId="77777777" w:rsidR="00880434" w:rsidRPr="00A36532" w:rsidRDefault="00880434" w:rsidP="00CA0EB2">
                              <w:pPr>
                                <w:jc w:val="center"/>
                              </w:pPr>
                              <w:r>
                                <w:t>4</w:t>
                              </w:r>
                            </w:p>
                          </w:txbxContent>
                        </wps:txbx>
                        <wps:bodyPr rot="0" vert="horz" wrap="square" lIns="0" tIns="0" rIns="0" bIns="0" anchor="t" anchorCtr="0" upright="1">
                          <a:noAutofit/>
                        </wps:bodyPr>
                      </wps:wsp>
                      <wps:wsp>
                        <wps:cNvPr id="2551" name="Text Box 238"/>
                        <wps:cNvSpPr txBox="1">
                          <a:spLocks noChangeArrowheads="1"/>
                        </wps:cNvSpPr>
                        <wps:spPr bwMode="auto">
                          <a:xfrm>
                            <a:off x="9128" y="4083"/>
                            <a:ext cx="228" cy="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A7C88" w14:textId="77777777" w:rsidR="00880434" w:rsidRPr="00A36532" w:rsidRDefault="00880434" w:rsidP="00CA0EB2">
                              <w:pPr>
                                <w:jc w:val="center"/>
                              </w:pPr>
                              <w:r>
                                <w:t>3</w:t>
                              </w:r>
                            </w:p>
                          </w:txbxContent>
                        </wps:txbx>
                        <wps:bodyPr rot="0" vert="horz" wrap="square" lIns="0" tIns="0" rIns="0" bIns="0" anchor="t" anchorCtr="0" upright="1">
                          <a:noAutofit/>
                        </wps:bodyPr>
                      </wps:wsp>
                      <wps:wsp>
                        <wps:cNvPr id="2552" name="Text Box 239"/>
                        <wps:cNvSpPr txBox="1">
                          <a:spLocks noChangeArrowheads="1"/>
                        </wps:cNvSpPr>
                        <wps:spPr bwMode="auto">
                          <a:xfrm>
                            <a:off x="9420" y="4081"/>
                            <a:ext cx="237"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AE316" w14:textId="77777777" w:rsidR="00880434" w:rsidRPr="00A36532" w:rsidRDefault="00880434" w:rsidP="00CA0EB2">
                              <w:pPr>
                                <w:jc w:val="center"/>
                              </w:pPr>
                              <w:r>
                                <w:t>2</w:t>
                              </w:r>
                            </w:p>
                          </w:txbxContent>
                        </wps:txbx>
                        <wps:bodyPr rot="0" vert="horz" wrap="square" lIns="0" tIns="0" rIns="0" bIns="0" anchor="t" anchorCtr="0" upright="1">
                          <a:noAutofit/>
                        </wps:bodyPr>
                      </wps:wsp>
                      <wps:wsp>
                        <wps:cNvPr id="2553" name="Text Box 240"/>
                        <wps:cNvSpPr txBox="1">
                          <a:spLocks noChangeArrowheads="1"/>
                        </wps:cNvSpPr>
                        <wps:spPr bwMode="auto">
                          <a:xfrm>
                            <a:off x="9740" y="4085"/>
                            <a:ext cx="184"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23841" w14:textId="77777777" w:rsidR="00880434" w:rsidRPr="00A36532" w:rsidRDefault="00880434" w:rsidP="00CA0EB2">
                              <w:pPr>
                                <w:jc w:val="center"/>
                              </w:pPr>
                              <w:r>
                                <w:t>1</w:t>
                              </w:r>
                            </w:p>
                          </w:txbxContent>
                        </wps:txbx>
                        <wps:bodyPr rot="0" vert="horz" wrap="square" lIns="0" tIns="0" rIns="0" bIns="0" anchor="t" anchorCtr="0" upright="1">
                          <a:noAutofit/>
                        </wps:bodyPr>
                      </wps:wsp>
                      <wps:wsp>
                        <wps:cNvPr id="2554" name="Text Box 241"/>
                        <wps:cNvSpPr txBox="1">
                          <a:spLocks noChangeArrowheads="1"/>
                        </wps:cNvSpPr>
                        <wps:spPr bwMode="auto">
                          <a:xfrm>
                            <a:off x="1881" y="473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559C1" w14:textId="77777777" w:rsidR="00880434" w:rsidRPr="00A36532" w:rsidRDefault="00880434" w:rsidP="00CA0EB2">
                              <w:pPr>
                                <w:jc w:val="center"/>
                              </w:pPr>
                              <w:r>
                                <w:t>C1</w:t>
                              </w:r>
                            </w:p>
                          </w:txbxContent>
                        </wps:txbx>
                        <wps:bodyPr rot="0" vert="horz" wrap="square" lIns="0" tIns="0" rIns="0" bIns="0" anchor="t" anchorCtr="0" upright="1">
                          <a:noAutofit/>
                        </wps:bodyPr>
                      </wps:wsp>
                      <wps:wsp>
                        <wps:cNvPr id="2555" name="Rectangle 242"/>
                        <wps:cNvSpPr>
                          <a:spLocks noChangeArrowheads="1"/>
                        </wps:cNvSpPr>
                        <wps:spPr bwMode="auto">
                          <a:xfrm rot="2844757">
                            <a:off x="5434" y="2079"/>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56" name="Line 243"/>
                        <wps:cNvCnPr>
                          <a:cxnSpLocks noChangeShapeType="1"/>
                        </wps:cNvCnPr>
                        <wps:spPr bwMode="auto">
                          <a:xfrm flipV="1">
                            <a:off x="4355" y="3099"/>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57" name="Line 244"/>
                        <wps:cNvCnPr>
                          <a:cxnSpLocks noChangeShapeType="1"/>
                        </wps:cNvCnPr>
                        <wps:spPr bwMode="auto">
                          <a:xfrm flipV="1">
                            <a:off x="5573" y="3098"/>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09DBAF6E" id="Group 207" o:spid="_x0000_s1205" style="position:absolute;margin-left:9.6pt;margin-top:46.75pt;width:462.75pt;height:190.05pt;z-index:251656192" coordorigin="1341,2034" coordsize="9255,3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">
                <v:shape id="Picture 208" o:spid="_x0000_s1206" type="#_x0000_t75" style="position:absolute;left:1881;top:307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">
                  <v:imagedata r:id="rId23" o:title=""/>
                </v:shape>
                <v:shape id="Text Box 209" o:spid="_x0000_s1207" type="#_x0000_t202" style="position:absolute;left:8721;top:203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" filled="f" stroked="f">
                  <v:textbox inset="0,0,0,0">
                    <w:txbxContent>
                      <w:p w14:paraId="0976D4B4" w14:textId="77777777" w:rsidR="00880434" w:rsidRPr="00A5483B" w:rsidRDefault="00880434" w:rsidP="00CA0EB2">
                        <w:pPr>
                          <w:rPr>
                            <w:sz w:val="20"/>
                            <w:szCs w:val="20"/>
                          </w:rPr>
                        </w:pPr>
                        <w:r w:rsidRPr="00A5483B">
                          <w:rPr>
                            <w:sz w:val="20"/>
                            <w:szCs w:val="20"/>
                          </w:rPr>
                          <w:t>Add-on keys</w:t>
                        </w:r>
                      </w:p>
                    </w:txbxContent>
                  </v:textbox>
                </v:shape>
                <v:line id="Line 210" o:spid="_x0000_s1208" style="position:absolute;flip:x;visibility:visible;mso-wrap-style:square" from="84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" strokeweight=".5pt">
                  <v:stroke endarrow="block" endarrowwidth="narrow" endarrowlength="short"/>
                </v:line>
                <v:line id="Line 211" o:spid="_x0000_s1209" style="position:absolute;flip:x;visibility:visible;mso-wrap-style:square" from="87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" strokeweight=".5pt">
                  <v:stroke endarrow="block" endarrowwidth="narrow" endarrowlength="short"/>
                </v:line>
                <v:line id="Line 212" o:spid="_x0000_s1210" style="position:absolute;visibility:visible;mso-wrap-style:square" from="9261,2394" to="93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" strokeweight=".5pt">
                  <v:stroke endarrow="block" endarrowwidth="narrow" endarrowlength="short"/>
                </v:line>
                <v:line id="Line 213" o:spid="_x0000_s1211" style="position:absolute;visibility:visible;mso-wrap-style:square" from="9261,2394" to="96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" strokeweight=".5pt">
                  <v:stroke endarrow="block" endarrowwidth="narrow" endarrowlength="short"/>
                </v:line>
                <v:line id="Line 214" o:spid="_x0000_s1212" style="position:absolute;visibility:visible;mso-wrap-style:square" from="9261,2394" to="99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" strokeweight=".5pt">
                  <v:stroke endarrow="block" endarrowwidth="narrow" endarrowlength="short"/>
                </v:line>
                <v:line id="Line 215" o:spid="_x0000_s1213" style="position:absolute;visibility:visible;mso-wrap-style:square" from="8181,455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" strokeweight=".5pt">
                  <v:stroke dashstyle="1 1" endarrowwidth="narrow" endarrowlength="short"/>
                </v:line>
                <v:shape id="Text Box 216" o:spid="_x0000_s1214" type="#_x0000_t202" style="position:absolute;left:8721;top:54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" filled="f" stroked="f">
                  <v:textbox inset="0,0,0,0">
                    <w:txbxContent>
                      <w:p w14:paraId="31999EB1" w14:textId="77777777" w:rsidR="00880434" w:rsidRPr="00A5483B" w:rsidRDefault="00880434" w:rsidP="00CA0EB2">
                        <w:pPr>
                          <w:jc w:val="center"/>
                          <w:rPr>
                            <w:sz w:val="20"/>
                            <w:szCs w:val="20"/>
                          </w:rPr>
                        </w:pPr>
                        <w:r w:rsidRPr="00A5483B">
                          <w:rPr>
                            <w:sz w:val="20"/>
                            <w:szCs w:val="20"/>
                          </w:rPr>
                          <w:t>String keys</w:t>
                        </w:r>
                      </w:p>
                    </w:txbxContent>
                  </v:textbox>
                </v:shape>
                <v:line id="Line 217" o:spid="_x0000_s1215" style="position:absolute;visibility:visible;mso-wrap-style:square" from="2481,4572" to="2481,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" strokeweight=".5pt">
                  <v:stroke dashstyle="1 1" endarrowwidth="narrow" endarrowlength="short"/>
                </v:line>
                <v:shape id="Text Box 218" o:spid="_x0000_s1216" type="#_x0000_t202" style="position:absolute;left:4401;top:529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" filled="f" stroked="f">
                  <v:textbox inset="0,0,0,0">
                    <w:txbxContent>
                      <w:p w14:paraId="0BE09BE7" w14:textId="77777777" w:rsidR="00880434" w:rsidRPr="00A5483B" w:rsidRDefault="00880434" w:rsidP="00A5483B">
                        <w:pPr>
                          <w:spacing w:after="0"/>
                          <w:jc w:val="center"/>
                          <w:rPr>
                            <w:sz w:val="20"/>
                            <w:szCs w:val="20"/>
                          </w:rPr>
                        </w:pPr>
                        <w:r w:rsidRPr="00A5483B">
                          <w:rPr>
                            <w:sz w:val="20"/>
                            <w:szCs w:val="20"/>
                          </w:rPr>
                          <w:t xml:space="preserve">Chord detect </w:t>
                        </w:r>
                      </w:p>
                      <w:p w14:paraId="42C9A8C9" w14:textId="77777777" w:rsidR="00880434" w:rsidRPr="00A5483B" w:rsidRDefault="00880434" w:rsidP="00A5483B">
                        <w:pPr>
                          <w:spacing w:after="0"/>
                          <w:jc w:val="center"/>
                          <w:rPr>
                            <w:sz w:val="20"/>
                            <w:szCs w:val="20"/>
                          </w:rPr>
                        </w:pPr>
                        <w:r w:rsidRPr="00A5483B">
                          <w:rPr>
                            <w:sz w:val="20"/>
                            <w:szCs w:val="20"/>
                          </w:rPr>
                          <w:t>(bass play)</w:t>
                        </w:r>
                      </w:p>
                    </w:txbxContent>
                  </v:textbox>
                </v:shape>
                <v:line id="Line 219" o:spid="_x0000_s1217" style="position:absolute;flip:x;visibility:visible;mso-wrap-style:square" from="2481,5637" to="431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" strokeweight=".5pt">
                  <v:stroke endarrow="block" endarrowwidth="narrow" endarrowlength="short"/>
                </v:line>
                <v:line id="Line 220" o:spid="_x0000_s1218" style="position:absolute;visibility:visible;mso-wrap-style:square" from="6246,563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" strokeweight=".5pt">
                  <v:stroke endarrow="block" endarrowwidth="narrow" endarrowlength="short"/>
                </v:line>
                <v:line id="Line 221" o:spid="_x0000_s1219" style="position:absolute;flip:x;visibility:visible;mso-wrap-style:square" from="8181,5634" to="87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" strokeweight=".5pt">
                  <v:stroke endarrow="block" endarrowwidth="narrow" endarrowlength="short"/>
                </v:line>
                <v:line id="Line 222" o:spid="_x0000_s1220" style="position:absolute;visibility:visible;mso-wrap-style:square" from="9981,5637" to="10566,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" strokeweight=".5pt">
                  <v:stroke endarrow="block" endarrowwidth="narrow" endarrowlength="short"/>
                </v:line>
                <v:shape id="Text Box 223" o:spid="_x0000_s1221" type="#_x0000_t202" style="position:absolute;left:1881;top:20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" filled="f" stroked="f">
                  <v:textbox inset="0,0,0,0">
                    <w:txbxContent>
                      <w:p w14:paraId="04B760EF" w14:textId="392EE7AC" w:rsidR="00880434" w:rsidRPr="00A5483B" w:rsidRDefault="00880434" w:rsidP="00CA0EB2">
                        <w:pPr>
                          <w:rPr>
                            <w:sz w:val="20"/>
                            <w:szCs w:val="20"/>
                          </w:rPr>
                        </w:pPr>
                        <w:r>
                          <w:rPr>
                            <w:sz w:val="20"/>
                            <w:szCs w:val="20"/>
                          </w:rPr>
                          <w:t xml:space="preserve">     </w:t>
                        </w:r>
                        <w:r w:rsidRPr="00A5483B">
                          <w:rPr>
                            <w:sz w:val="20"/>
                            <w:szCs w:val="20"/>
                          </w:rPr>
                          <w:t>Muted</w:t>
                        </w:r>
                      </w:p>
                    </w:txbxContent>
                  </v:textbox>
                </v:shape>
                <v:line id="Line 224" o:spid="_x0000_s1222" style="position:absolute;flip:x;visibility:visible;mso-wrap-style:square" from="2181,2397" to="2421,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" strokeweight=".5pt">
                  <v:stroke endarrow="block" endarrowwidth="narrow" endarrowlength="short"/>
                </v:line>
                <v:line id="Line 225" o:spid="_x0000_s1223" style="position:absolute;visibility:visible;mso-wrap-style:square" from="2421,2397" to="2496,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" strokeweight=".5pt">
                  <v:stroke endarrow="block" endarrowwidth="narrow" endarrowlength="short"/>
                </v:line>
                <v:shape id="Text Box 226" o:spid="_x0000_s1224" type="#_x0000_t202" style="position:absolute;left:1341;top:311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" filled="f" stroked="f">
                  <v:textbox style="layout-flow:vertical;mso-layout-flow-alt:bottom-to-top" inset="0,0,0,0">
                    <w:txbxContent>
                      <w:p w14:paraId="63F71D7B" w14:textId="77777777" w:rsidR="00880434" w:rsidRPr="00A5483B" w:rsidRDefault="00880434" w:rsidP="00CA0EB2">
                        <w:pPr>
                          <w:jc w:val="center"/>
                          <w:rPr>
                            <w:sz w:val="20"/>
                            <w:szCs w:val="20"/>
                          </w:rPr>
                        </w:pPr>
                        <w:r w:rsidRPr="00A5483B">
                          <w:rPr>
                            <w:sz w:val="20"/>
                            <w:szCs w:val="20"/>
                          </w:rPr>
                          <w:t>Strum</w:t>
                        </w:r>
                      </w:p>
                    </w:txbxContent>
                  </v:textbox>
                </v:shape>
                <v:line id="Line 227" o:spid="_x0000_s1225" style="position:absolute;visibility:visible;mso-wrap-style:square" from="1701,3837" to="2331,4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" strokeweight=".5pt">
                  <v:stroke endarrow="block" endarrowwidth="narrow" endarrowlength="short"/>
                </v:line>
                <v:line id="Line 228" o:spid="_x0000_s1226" style="position:absolute;visibility:visible;mso-wrap-style:square" from="1701,3837" to="2016,4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" strokeweight=".5pt">
                  <v:stroke endarrow="block" endarrowwidth="narrow" endarrowlength="short"/>
                </v:line>
                <v:line id="Line 229" o:spid="_x0000_s1227" style="position:absolute;flip:x;visibility:visible;mso-wrap-style:square" from="1881,5637" to="2481,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" strokeweight=".5pt">
                  <v:stroke startarrow="block" startarrowwidth="narrow" startarrowlength="short" endarrow="block" endarrowwidth="narrow" endarrowlength="short"/>
                </v:line>
                <v:shape id="Text Box 230" o:spid="_x0000_s1228" type="#_x0000_t202" style="position:absolute;left:8361;top:493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" filled="f" stroked="f">
                  <v:textbox inset="0,0,0,0">
                    <w:txbxContent>
                      <w:p w14:paraId="2D62D369" w14:textId="77777777" w:rsidR="00880434" w:rsidRPr="00A36532" w:rsidRDefault="00880434" w:rsidP="00CA0EB2">
                        <w:pPr>
                          <w:jc w:val="center"/>
                        </w:pPr>
                        <w:r>
                          <w:t>Bass</w:t>
                        </w:r>
                      </w:p>
                    </w:txbxContent>
                  </v:textbox>
                </v:shape>
                <v:line id="Line 231" o:spid="_x0000_s1229" style="position:absolute;flip:x y;visibility:visible;mso-wrap-style:square" from="8331,4350"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" strokeweight=".5pt">
                  <v:stroke endarrow="block" endarrowwidth="narrow" endarrowlength="short"/>
                </v:line>
                <v:line id="Line 232" o:spid="_x0000_s1230" style="position:absolute;flip:x y;visibility:visible;mso-wrap-style:square" from="8631,4365"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" strokeweight=".5pt">
                  <v:stroke endarrow="block" endarrowwidth="narrow" endarrowlength="short"/>
                </v:line>
                <v:shape id="Text Box 233" o:spid="_x0000_s1231" type="#_x0000_t202" style="position:absolute;left:8181;top:408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" filled="f" stroked="f">
                  <v:textbox inset="0,0,0,0">
                    <w:txbxContent>
                      <w:p w14:paraId="34EF654D" w14:textId="77777777" w:rsidR="00880434" w:rsidRPr="00A36532" w:rsidRDefault="00880434" w:rsidP="00CA0EB2">
                        <w:pPr>
                          <w:jc w:val="center"/>
                        </w:pPr>
                        <w:r>
                          <w:t>I</w:t>
                        </w:r>
                      </w:p>
                    </w:txbxContent>
                  </v:textbox>
                </v:shape>
                <v:shape id="Text Box 234" o:spid="_x0000_s1232" type="#_x0000_t202" style="position:absolute;left:8473;top:408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" filled="f" stroked="f">
                  <v:textbox inset="0,0,0,0">
                    <w:txbxContent>
                      <w:p w14:paraId="3A04E3F3" w14:textId="77777777" w:rsidR="00880434" w:rsidRPr="00A36532" w:rsidRDefault="00880434" w:rsidP="00CA0EB2">
                        <w:pPr>
                          <w:jc w:val="center"/>
                        </w:pPr>
                        <w:r>
                          <w:t>II</w:t>
                        </w:r>
                      </w:p>
                    </w:txbxContent>
                  </v:textbox>
                </v:shape>
                <v:line id="Line 235" o:spid="_x0000_s1233" style="position:absolute;visibility:visible;mso-wrap-style:square" from="9261,2394" to="10161,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" strokeweight=".5pt">
                  <v:stroke endarrow="block" endarrowwidth="narrow" endarrowlength="short"/>
                </v:line>
                <v:line id="Line 236" o:spid="_x0000_s1234" style="position:absolute;visibility:visible;mso-wrap-style:square" from="9261,2394" to="10416,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" strokeweight=".5pt">
                  <v:stroke endarrow="block" endarrowwidth="narrow" endarrowlength="short"/>
                </v:line>
                <v:shape id="Text Box 237" o:spid="_x0000_s1235" type="#_x0000_t202" style="position:absolute;left:8769;top:408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" filled="f" stroked="f">
                  <v:textbox inset="0,0,0,0">
                    <w:txbxContent>
                      <w:p w14:paraId="53E38F67" w14:textId="77777777" w:rsidR="00880434" w:rsidRPr="00A36532" w:rsidRDefault="00880434" w:rsidP="00CA0EB2">
                        <w:pPr>
                          <w:jc w:val="center"/>
                        </w:pPr>
                        <w:r>
                          <w:t>4</w:t>
                        </w:r>
                      </w:p>
                    </w:txbxContent>
                  </v:textbox>
                </v:shape>
                <v:shape id="Text Box 238" o:spid="_x0000_s1236" type="#_x0000_t202" style="position:absolute;left:9128;top:4083;width:228;height: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" filled="f" stroked="f">
                  <v:textbox inset="0,0,0,0">
                    <w:txbxContent>
                      <w:p w14:paraId="39AA7C88" w14:textId="77777777" w:rsidR="00880434" w:rsidRPr="00A36532" w:rsidRDefault="00880434" w:rsidP="00CA0EB2">
                        <w:pPr>
                          <w:jc w:val="center"/>
                        </w:pPr>
                        <w:r>
                          <w:t>3</w:t>
                        </w:r>
                      </w:p>
                    </w:txbxContent>
                  </v:textbox>
                </v:shape>
                <v:shape id="Text Box 239" o:spid="_x0000_s1237" type="#_x0000_t202" style="position:absolute;left:9420;top:4081;width:237;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" filled="f" stroked="f">
                  <v:textbox inset="0,0,0,0">
                    <w:txbxContent>
                      <w:p w14:paraId="0E3AE316" w14:textId="77777777" w:rsidR="00880434" w:rsidRPr="00A36532" w:rsidRDefault="00880434" w:rsidP="00CA0EB2">
                        <w:pPr>
                          <w:jc w:val="center"/>
                        </w:pPr>
                        <w:r>
                          <w:t>2</w:t>
                        </w:r>
                      </w:p>
                    </w:txbxContent>
                  </v:textbox>
                </v:shape>
                <v:shape id="Text Box 240" o:spid="_x0000_s1238" type="#_x0000_t202" style="position:absolute;left:9740;top:4085;width:184;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" filled="f" stroked="f">
                  <v:textbox inset="0,0,0,0">
                    <w:txbxContent>
                      <w:p w14:paraId="54423841" w14:textId="77777777" w:rsidR="00880434" w:rsidRPr="00A36532" w:rsidRDefault="00880434" w:rsidP="00CA0EB2">
                        <w:pPr>
                          <w:jc w:val="center"/>
                        </w:pPr>
                        <w:r>
                          <w:t>1</w:t>
                        </w:r>
                      </w:p>
                    </w:txbxContent>
                  </v:textbox>
                </v:shape>
                <v:shape id="Text Box 241" o:spid="_x0000_s1239" type="#_x0000_t202" style="position:absolute;left:1881;top:473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" filled="f" stroked="f">
                  <v:textbox inset="0,0,0,0">
                    <w:txbxContent>
                      <w:p w14:paraId="213559C1" w14:textId="77777777" w:rsidR="00880434" w:rsidRPr="00A36532" w:rsidRDefault="00880434" w:rsidP="00CA0EB2">
                        <w:pPr>
                          <w:jc w:val="center"/>
                        </w:pPr>
                        <w:r>
                          <w:t>C1</w:t>
                        </w:r>
                      </w:p>
                    </w:txbxContent>
                  </v:textbox>
                </v:shape>
                <v:rect id="Rectangle 242" o:spid="_x0000_s1240" style="position:absolute;left:5434;top:2079;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" stroked="f" strokeweight=".5pt">
                  <v:stroke endarrowwidth="narrow" endarrowlength="short"/>
                </v:rect>
                <v:line id="Line 243" o:spid="_x0000_s1241" style="position:absolute;flip:y;visibility:visible;mso-wrap-style:square" from="4355,3099" to="5954,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" strokeweight=".5pt">
                  <v:stroke endarrowwidth="narrow" endarrowlength="short"/>
                </v:line>
                <v:line id="Line 244" o:spid="_x0000_s1242" style="position:absolute;flip:y;visibility:visible;mso-wrap-style:square" from="5573,3098" to="7172,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" strokeweight=".5pt">
                  <v:stroke endarrowwidth="narrow" endarrowlength="short"/>
                </v:line>
                <w10:wrap type="topAndBottom"/>
              </v:group>
            </w:pict>
          </mc:Fallback>
        </mc:AlternateContent>
      </w:r>
      <w:r w:rsidR="00F72345" w:rsidRPr="008D38F7">
        <w:t>The keys of the left Repeat zone strum 4 upper voices of the chord (black keys perform muted strums).</w:t>
      </w:r>
    </w:p>
    <w:p w14:paraId="2F9E0F85" w14:textId="77777777" w:rsidR="00F72345" w:rsidRPr="008D38F7" w:rsidRDefault="000479E1" w:rsidP="007F3BAC">
      <w:pPr>
        <w:pStyle w:val="Heading3"/>
      </w:pPr>
      <w:r w:rsidRPr="008D38F7">
        <w:br w:type="page"/>
      </w:r>
      <w:bookmarkStart w:id="156" w:name="_Toc308106851"/>
      <w:bookmarkStart w:id="157" w:name="_Toc62840846"/>
      <w:r w:rsidR="00F72345" w:rsidRPr="008D38F7">
        <w:t>Controls</w:t>
      </w:r>
      <w:bookmarkEnd w:id="156"/>
      <w:bookmarkEnd w:id="157"/>
    </w:p>
    <w:p w14:paraId="5DC62859" w14:textId="59D9725D" w:rsidR="00432C60" w:rsidRPr="008D38F7" w:rsidRDefault="00296EEE" w:rsidP="00432C60">
      <w:pPr>
        <w:spacing w:before="120"/>
        <w:jc w:val="center"/>
        <w:rPr>
          <w:b/>
          <w:bCs/>
        </w:rPr>
      </w:pPr>
      <w:r w:rsidRPr="008D38F7">
        <w:rPr>
          <w:b/>
          <w:bCs/>
          <w:noProof/>
        </w:rPr>
        <w:drawing>
          <wp:inline distT="0" distB="0" distL="0" distR="0" wp14:anchorId="4BE5CA87" wp14:editId="58128732">
            <wp:extent cx="2998470" cy="1042035"/>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98470" cy="1042035"/>
                    </a:xfrm>
                    <a:prstGeom prst="rect">
                      <a:avLst/>
                    </a:prstGeom>
                    <a:noFill/>
                    <a:ln>
                      <a:noFill/>
                    </a:ln>
                  </pic:spPr>
                </pic:pic>
              </a:graphicData>
            </a:graphic>
          </wp:inline>
        </w:drawing>
      </w:r>
    </w:p>
    <w:p w14:paraId="1606BFAB" w14:textId="77777777" w:rsidR="00F72345" w:rsidRPr="008D38F7" w:rsidRDefault="00F72345" w:rsidP="006B5C02">
      <w:pPr>
        <w:spacing w:before="240"/>
      </w:pPr>
      <w:r w:rsidRPr="008D38F7">
        <w:rPr>
          <w:b/>
          <w:bCs/>
        </w:rPr>
        <w:t>Chord position</w:t>
      </w:r>
      <w:r w:rsidRPr="008D38F7">
        <w:t xml:space="preserve"> - selects the melodic position range for the built chords.</w:t>
      </w:r>
    </w:p>
    <w:p w14:paraId="1BF3B4BA" w14:textId="77777777" w:rsidR="00B37173" w:rsidRPr="008D38F7" w:rsidRDefault="00B37173" w:rsidP="00B37173">
      <w:pPr>
        <w:spacing w:before="240"/>
      </w:pPr>
      <w:r w:rsidRPr="008D38F7">
        <w:rPr>
          <w:b/>
          <w:bCs/>
        </w:rPr>
        <w:t>User Chords</w:t>
      </w:r>
      <w:r w:rsidRPr="008D38F7">
        <w:t xml:space="preserve"> – opens Chord Editor</w:t>
      </w:r>
    </w:p>
    <w:p w14:paraId="6F69007C" w14:textId="77777777" w:rsidR="00F72345" w:rsidRPr="008D38F7" w:rsidRDefault="00F72345" w:rsidP="00B62669">
      <w:pPr>
        <w:spacing w:before="120"/>
      </w:pPr>
      <w:r w:rsidRPr="008D38F7">
        <w:rPr>
          <w:b/>
          <w:bCs/>
        </w:rPr>
        <w:t>Add-on string keys</w:t>
      </w:r>
      <w:r w:rsidRPr="008D38F7">
        <w:t>:</w:t>
      </w:r>
    </w:p>
    <w:p w14:paraId="2A4488BD" w14:textId="77777777" w:rsidR="00F72345" w:rsidRPr="008D38F7" w:rsidRDefault="00F72345" w:rsidP="00A23C39">
      <w:pPr>
        <w:numPr>
          <w:ilvl w:val="0"/>
          <w:numId w:val="27"/>
        </w:numPr>
        <w:ind w:left="714" w:hanging="357"/>
      </w:pPr>
      <w:r w:rsidRPr="008D38F7">
        <w:rPr>
          <w:b/>
          <w:bCs/>
        </w:rPr>
        <w:t>Unison</w:t>
      </w:r>
      <w:r w:rsidRPr="008D38F7">
        <w:t xml:space="preserve"> - doubles some strings for making </w:t>
      </w:r>
      <w:r w:rsidR="00091C83" w:rsidRPr="008D38F7">
        <w:t>single-string tremolo performance easy</w:t>
      </w:r>
      <w:r w:rsidRPr="008D38F7">
        <w:t xml:space="preserve">: C#5 - </w:t>
      </w:r>
      <w:r w:rsidR="00F61547" w:rsidRPr="008D38F7">
        <w:t>B</w:t>
      </w:r>
      <w:r w:rsidRPr="008D38F7">
        <w:t>ass II, D# 5 - 4th string, F#5 - 2nd string, G#5, A#5, B5, C6 - 1st string.</w:t>
      </w:r>
    </w:p>
    <w:p w14:paraId="223E7F85" w14:textId="77777777" w:rsidR="00F72345" w:rsidRPr="008D38F7" w:rsidRDefault="00F72345" w:rsidP="00A23C39">
      <w:pPr>
        <w:numPr>
          <w:ilvl w:val="0"/>
          <w:numId w:val="27"/>
        </w:numPr>
        <w:ind w:left="714" w:hanging="357"/>
      </w:pPr>
      <w:r w:rsidRPr="008D38F7">
        <w:rPr>
          <w:b/>
          <w:bCs/>
        </w:rPr>
        <w:t>Chromatic</w:t>
      </w:r>
      <w:r w:rsidRPr="008D38F7">
        <w:t xml:space="preserve"> - sets the Add-on </w:t>
      </w:r>
      <w:r w:rsidR="00F61547" w:rsidRPr="008D38F7">
        <w:t xml:space="preserve">string </w:t>
      </w:r>
      <w:r w:rsidRPr="008D38F7">
        <w:t xml:space="preserve">keys to play notes one semi-tone down from their respective string voices: C#5 - a semi-tone down from </w:t>
      </w:r>
      <w:r w:rsidR="00F61547" w:rsidRPr="008D38F7">
        <w:t>B</w:t>
      </w:r>
      <w:r w:rsidRPr="008D38F7">
        <w:t>ass II, D#5 – a semi-tone down from 4th string, F#5 - a semi-tone down from 2nd string, G#5 - a</w:t>
      </w:r>
      <w:r w:rsidR="00F61547" w:rsidRPr="008D38F7">
        <w:t xml:space="preserve"> semi-tone down from 1st string;</w:t>
      </w:r>
      <w:r w:rsidRPr="008D38F7">
        <w:t xml:space="preserve"> however A#5 - C6 add a semi-tone each to the sound of 1st string.</w:t>
      </w:r>
    </w:p>
    <w:p w14:paraId="52AEE862" w14:textId="77777777" w:rsidR="009C090D" w:rsidRPr="008D38F7" w:rsidRDefault="009C090D" w:rsidP="00A23C39">
      <w:pPr>
        <w:numPr>
          <w:ilvl w:val="0"/>
          <w:numId w:val="27"/>
        </w:numPr>
        <w:ind w:left="714" w:hanging="357"/>
      </w:pPr>
      <w:r w:rsidRPr="008D38F7">
        <w:rPr>
          <w:b/>
          <w:bCs/>
        </w:rPr>
        <w:t>Mute</w:t>
      </w:r>
      <w:r w:rsidRPr="008D38F7">
        <w:rPr>
          <w:bCs/>
        </w:rPr>
        <w:t xml:space="preserve"> </w:t>
      </w:r>
      <w:r w:rsidR="00C87E7B" w:rsidRPr="008D38F7">
        <w:rPr>
          <w:bCs/>
        </w:rPr>
        <w:t>-</w:t>
      </w:r>
      <w:r w:rsidRPr="008D38F7">
        <w:rPr>
          <w:bCs/>
        </w:rPr>
        <w:t xml:space="preserve"> all add-on keys trigger Muted chord</w:t>
      </w:r>
      <w:r w:rsidR="00C87E7B" w:rsidRPr="008D38F7">
        <w:rPr>
          <w:bCs/>
        </w:rPr>
        <w:t>.</w:t>
      </w:r>
    </w:p>
    <w:p w14:paraId="1B15D3FE" w14:textId="77777777" w:rsidR="004F67C4" w:rsidRPr="008D38F7" w:rsidRDefault="004F67C4" w:rsidP="00A23C39">
      <w:pPr>
        <w:numPr>
          <w:ilvl w:val="0"/>
          <w:numId w:val="27"/>
        </w:numPr>
        <w:ind w:left="714" w:hanging="357"/>
      </w:pPr>
      <w:r w:rsidRPr="008D38F7">
        <w:rPr>
          <w:b/>
          <w:bCs/>
        </w:rPr>
        <w:t>Harmonics</w:t>
      </w:r>
      <w:r w:rsidRPr="008D38F7">
        <w:rPr>
          <w:bCs/>
        </w:rPr>
        <w:t xml:space="preserve"> </w:t>
      </w:r>
      <w:r w:rsidR="00544DFA" w:rsidRPr="008D38F7">
        <w:rPr>
          <w:bCs/>
        </w:rPr>
        <w:t>- A</w:t>
      </w:r>
      <w:r w:rsidRPr="008D38F7">
        <w:rPr>
          <w:bCs/>
        </w:rPr>
        <w:t>dd-on black keys</w:t>
      </w:r>
      <w:r w:rsidR="003C4002" w:rsidRPr="008D38F7">
        <w:rPr>
          <w:bCs/>
        </w:rPr>
        <w:t xml:space="preserve"> (C#5 </w:t>
      </w:r>
      <w:r w:rsidR="00B9396D" w:rsidRPr="008D38F7">
        <w:rPr>
          <w:bCs/>
        </w:rPr>
        <w:t>through</w:t>
      </w:r>
      <w:r w:rsidR="003C4002" w:rsidRPr="008D38F7">
        <w:rPr>
          <w:bCs/>
        </w:rPr>
        <w:t xml:space="preserve"> A#5)</w:t>
      </w:r>
      <w:r w:rsidRPr="008D38F7">
        <w:rPr>
          <w:bCs/>
        </w:rPr>
        <w:t xml:space="preserve"> trigger Harmonics</w:t>
      </w:r>
      <w:r w:rsidR="003C4002" w:rsidRPr="008D38F7">
        <w:rPr>
          <w:bCs/>
        </w:rPr>
        <w:t xml:space="preserve"> for current chord notes</w:t>
      </w:r>
      <w:r w:rsidR="00AF0849" w:rsidRPr="008D38F7">
        <w:rPr>
          <w:bCs/>
        </w:rPr>
        <w:t>.</w:t>
      </w:r>
    </w:p>
    <w:p w14:paraId="2F726954" w14:textId="77777777" w:rsidR="00AF0849" w:rsidRPr="008D38F7" w:rsidRDefault="00AF0849" w:rsidP="00A23C39">
      <w:pPr>
        <w:numPr>
          <w:ilvl w:val="0"/>
          <w:numId w:val="27"/>
        </w:numPr>
        <w:ind w:left="714" w:hanging="357"/>
      </w:pPr>
      <w:r w:rsidRPr="008D38F7">
        <w:rPr>
          <w:b/>
          <w:bCs/>
        </w:rPr>
        <w:t>Pinch Harm</w:t>
      </w:r>
      <w:r w:rsidRPr="008D38F7">
        <w:rPr>
          <w:bCs/>
        </w:rPr>
        <w:t xml:space="preserve"> - Add-on black keys (C#5 through A#5) trigger Pinch Harmonics for current chord notes.</w:t>
      </w:r>
    </w:p>
    <w:p w14:paraId="533F7BE1" w14:textId="77777777" w:rsidR="000418FC" w:rsidRPr="008D38F7" w:rsidRDefault="00EC2A3F" w:rsidP="00B62669">
      <w:pPr>
        <w:spacing w:before="120"/>
      </w:pPr>
      <w:r w:rsidRPr="008D38F7">
        <w:rPr>
          <w:b/>
        </w:rPr>
        <w:t>Chord/Bass</w:t>
      </w:r>
      <w:r w:rsidRPr="008D38F7">
        <w:t xml:space="preserve"> </w:t>
      </w:r>
      <w:r w:rsidR="00DA5F8E" w:rsidRPr="008D38F7">
        <w:t>-</w:t>
      </w:r>
      <w:r w:rsidRPr="008D38F7">
        <w:t xml:space="preserve"> switches on </w:t>
      </w:r>
      <w:r w:rsidR="007B0B71" w:rsidRPr="008D38F7">
        <w:t xml:space="preserve">the </w:t>
      </w:r>
      <w:r w:rsidRPr="008D38F7">
        <w:t>X/Y chord detect mode letting you construct major/minor triad chords with any desirable note in the Bass</w:t>
      </w:r>
      <w:r w:rsidR="000418FC" w:rsidRPr="008D38F7">
        <w:t>.</w:t>
      </w:r>
    </w:p>
    <w:p w14:paraId="458041B4" w14:textId="77777777" w:rsidR="00F72345" w:rsidRPr="008D38F7" w:rsidRDefault="00F72345" w:rsidP="00B62669">
      <w:pPr>
        <w:spacing w:before="120"/>
      </w:pPr>
      <w:r w:rsidRPr="008D38F7">
        <w:rPr>
          <w:b/>
          <w:bCs/>
        </w:rPr>
        <w:t>Alter Bass</w:t>
      </w:r>
      <w:r w:rsidRPr="008D38F7">
        <w:t xml:space="preserve"> - automatically alternates between Bass I and Bass II when the same chord is taken in the Main zone.</w:t>
      </w:r>
    </w:p>
    <w:p w14:paraId="64655D7F" w14:textId="77777777" w:rsidR="00F72345" w:rsidRPr="008D38F7" w:rsidRDefault="00F72345" w:rsidP="00B62669">
      <w:pPr>
        <w:spacing w:before="120"/>
      </w:pPr>
      <w:r w:rsidRPr="008D38F7">
        <w:rPr>
          <w:b/>
          <w:bCs/>
        </w:rPr>
        <w:t>Bass Mono</w:t>
      </w:r>
      <w:r w:rsidRPr="008D38F7">
        <w:t xml:space="preserve"> - mutes Bass I note when the next Bass II is played</w:t>
      </w:r>
      <w:r w:rsidR="006B5C02" w:rsidRPr="008D38F7">
        <w:t>.</w:t>
      </w:r>
    </w:p>
    <w:p w14:paraId="1FC0B970" w14:textId="101CE480" w:rsidR="00F72345" w:rsidRPr="008D38F7" w:rsidRDefault="004F332D" w:rsidP="007F3BAC">
      <w:pPr>
        <w:pStyle w:val="Heading2"/>
      </w:pPr>
      <w:bookmarkStart w:id="158" w:name="_Toc79224639"/>
      <w:bookmarkStart w:id="159" w:name="_Toc79224825"/>
      <w:bookmarkStart w:id="160" w:name="_Toc79224929"/>
      <w:bookmarkStart w:id="161" w:name="_Toc79226136"/>
      <w:bookmarkStart w:id="162" w:name="_Toc308106852"/>
      <w:r w:rsidRPr="008D38F7">
        <w:br w:type="page"/>
      </w:r>
      <w:bookmarkStart w:id="163" w:name="_Toc318380084"/>
      <w:bookmarkStart w:id="164" w:name="_Toc62840847"/>
      <w:bookmarkStart w:id="165" w:name="_Toc108455659"/>
      <w:r w:rsidR="00F72345" w:rsidRPr="008D38F7">
        <w:t xml:space="preserve">Velocity Switch </w:t>
      </w:r>
      <w:bookmarkEnd w:id="158"/>
      <w:bookmarkEnd w:id="159"/>
      <w:bookmarkEnd w:id="160"/>
      <w:bookmarkEnd w:id="161"/>
      <w:r w:rsidR="001F00E3" w:rsidRPr="008D38F7">
        <w:t>FX (Harmony, Chords, Bass&amp;Chord, Bass&amp;Pick)</w:t>
      </w:r>
      <w:bookmarkEnd w:id="162"/>
      <w:bookmarkEnd w:id="163"/>
      <w:bookmarkEnd w:id="164"/>
      <w:bookmarkEnd w:id="165"/>
    </w:p>
    <w:p w14:paraId="3F96D188" w14:textId="1BBD4CE3" w:rsidR="00432C60" w:rsidRPr="008D38F7" w:rsidRDefault="00296EEE" w:rsidP="00432C60">
      <w:pPr>
        <w:spacing w:before="120"/>
        <w:jc w:val="center"/>
      </w:pPr>
      <w:r w:rsidRPr="008D38F7">
        <w:rPr>
          <w:noProof/>
        </w:rPr>
        <w:drawing>
          <wp:inline distT="0" distB="0" distL="0" distR="0" wp14:anchorId="49978664" wp14:editId="30CF4CAD">
            <wp:extent cx="1807845" cy="903605"/>
            <wp:effectExtent l="0" t="0" r="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7845" cy="903605"/>
                    </a:xfrm>
                    <a:prstGeom prst="rect">
                      <a:avLst/>
                    </a:prstGeom>
                    <a:noFill/>
                    <a:ln>
                      <a:noFill/>
                    </a:ln>
                  </pic:spPr>
                </pic:pic>
              </a:graphicData>
            </a:graphic>
          </wp:inline>
        </w:drawing>
      </w:r>
    </w:p>
    <w:p w14:paraId="17F13210" w14:textId="77777777" w:rsidR="00F72345" w:rsidRPr="008D38F7" w:rsidRDefault="00F72345" w:rsidP="006B5C02">
      <w:pPr>
        <w:spacing w:before="240"/>
      </w:pPr>
      <w:r w:rsidRPr="008D38F7">
        <w:t xml:space="preserve">There </w:t>
      </w:r>
      <w:r w:rsidR="00C87E7B" w:rsidRPr="008D38F7">
        <w:t>are</w:t>
      </w:r>
      <w:r w:rsidRPr="008D38F7">
        <w:t xml:space="preserve"> a number of guitar effects automatically triggered by note velocity values employed in </w:t>
      </w:r>
      <w:r w:rsidR="00E63262" w:rsidRPr="008D38F7">
        <w:t>RealRick</w:t>
      </w:r>
      <w:r w:rsidRPr="008D38F7">
        <w:t>:</w:t>
      </w:r>
    </w:p>
    <w:p w14:paraId="1B1A599F" w14:textId="77777777" w:rsidR="00F72345" w:rsidRPr="008D38F7" w:rsidRDefault="00F72345" w:rsidP="0018732E">
      <w:pPr>
        <w:numPr>
          <w:ilvl w:val="0"/>
          <w:numId w:val="10"/>
        </w:numPr>
      </w:pPr>
      <w:r w:rsidRPr="008D38F7">
        <w:rPr>
          <w:b/>
          <w:bCs/>
        </w:rPr>
        <w:t>Slow Strum on Higher Velo</w:t>
      </w:r>
      <w:r w:rsidRPr="008D38F7">
        <w:t xml:space="preserve"> - in all chord</w:t>
      </w:r>
      <w:r w:rsidR="005C663F" w:rsidRPr="008D38F7">
        <w:t>al</w:t>
      </w:r>
      <w:r w:rsidRPr="008D38F7">
        <w:t xml:space="preserve"> modes you can set a velocity value, after which the program will perform slow strum when playing a chord in the Main zone</w:t>
      </w:r>
      <w:r w:rsidR="00CA0EB2" w:rsidRPr="008D38F7">
        <w:t>.</w:t>
      </w:r>
    </w:p>
    <w:p w14:paraId="5CECD904" w14:textId="77777777" w:rsidR="00F72345" w:rsidRPr="008D38F7" w:rsidRDefault="00F72345" w:rsidP="0018732E">
      <w:pPr>
        <w:numPr>
          <w:ilvl w:val="0"/>
          <w:numId w:val="10"/>
        </w:numPr>
      </w:pPr>
      <w:r w:rsidRPr="008D38F7">
        <w:rPr>
          <w:b/>
          <w:bCs/>
        </w:rPr>
        <w:t>Slow Strum on Lower Velo</w:t>
      </w:r>
      <w:r w:rsidRPr="008D38F7">
        <w:t xml:space="preserve"> - in the same way you can set a velocity value below which the program will perform slow strum when playing a chord in the Main zone</w:t>
      </w:r>
      <w:r w:rsidR="00CA0EB2" w:rsidRPr="008D38F7">
        <w:t>.</w:t>
      </w:r>
    </w:p>
    <w:p w14:paraId="054E4766" w14:textId="77777777" w:rsidR="00F72345" w:rsidRPr="008D38F7" w:rsidRDefault="00F72345" w:rsidP="007F3BAC">
      <w:pPr>
        <w:numPr>
          <w:ilvl w:val="1"/>
          <w:numId w:val="1"/>
        </w:numPr>
        <w:tabs>
          <w:tab w:val="clear" w:pos="1440"/>
        </w:tabs>
        <w:ind w:left="720"/>
      </w:pPr>
      <w:r w:rsidRPr="008D38F7">
        <w:rPr>
          <w:b/>
          <w:bCs/>
        </w:rPr>
        <w:t>Slide up</w:t>
      </w:r>
      <w:r w:rsidRPr="008D38F7">
        <w:t xml:space="preserve"> - slides up to taken note(s)</w:t>
      </w:r>
      <w:r w:rsidR="00CA0EB2" w:rsidRPr="008D38F7">
        <w:t>.</w:t>
      </w:r>
    </w:p>
    <w:p w14:paraId="2715B879" w14:textId="77777777" w:rsidR="00F72345" w:rsidRPr="008D38F7" w:rsidRDefault="00F72345" w:rsidP="007F3BAC">
      <w:pPr>
        <w:numPr>
          <w:ilvl w:val="1"/>
          <w:numId w:val="1"/>
        </w:numPr>
        <w:tabs>
          <w:tab w:val="clear" w:pos="1440"/>
        </w:tabs>
        <w:ind w:left="720"/>
      </w:pPr>
      <w:r w:rsidRPr="008D38F7">
        <w:rPr>
          <w:b/>
          <w:bCs/>
        </w:rPr>
        <w:t>Slide down</w:t>
      </w:r>
      <w:r w:rsidRPr="008D38F7">
        <w:t xml:space="preserve"> </w:t>
      </w:r>
      <w:r w:rsidR="001F00E3" w:rsidRPr="008D38F7">
        <w:t xml:space="preserve">(Fall) </w:t>
      </w:r>
      <w:r w:rsidRPr="008D38F7">
        <w:t>- slides down from taken note(s)</w:t>
      </w:r>
      <w:r w:rsidR="00CA0EB2" w:rsidRPr="008D38F7">
        <w:t>.</w:t>
      </w:r>
    </w:p>
    <w:p w14:paraId="0752B814" w14:textId="77777777" w:rsidR="00F72345" w:rsidRPr="008D38F7" w:rsidRDefault="00F72345" w:rsidP="007F3BAC">
      <w:r w:rsidRPr="008D38F7">
        <w:t>You can set the following independent parameters for each effect:</w:t>
      </w:r>
    </w:p>
    <w:p w14:paraId="0B6C7AA3" w14:textId="77777777" w:rsidR="00F72345" w:rsidRPr="008D38F7" w:rsidRDefault="00F72345" w:rsidP="007F3BAC">
      <w:pPr>
        <w:numPr>
          <w:ilvl w:val="0"/>
          <w:numId w:val="2"/>
        </w:numPr>
      </w:pPr>
      <w:r w:rsidRPr="008D38F7">
        <w:rPr>
          <w:b/>
          <w:bCs/>
        </w:rPr>
        <w:t>Velo</w:t>
      </w:r>
      <w:r w:rsidRPr="008D38F7">
        <w:t xml:space="preserve"> (</w:t>
      </w:r>
      <w:r w:rsidR="007874AA" w:rsidRPr="008D38F7">
        <w:t xml:space="preserve">input velocity </w:t>
      </w:r>
      <w:r w:rsidRPr="008D38F7">
        <w:t>threshold)</w:t>
      </w:r>
      <w:r w:rsidR="00CA0EB2" w:rsidRPr="008D38F7">
        <w:t>.</w:t>
      </w:r>
    </w:p>
    <w:p w14:paraId="5BA96880" w14:textId="77777777" w:rsidR="00F72345" w:rsidRPr="008D38F7" w:rsidRDefault="00F72345" w:rsidP="007F3BAC">
      <w:pPr>
        <w:numPr>
          <w:ilvl w:val="0"/>
          <w:numId w:val="2"/>
        </w:numPr>
      </w:pPr>
      <w:r w:rsidRPr="008D38F7">
        <w:rPr>
          <w:b/>
          <w:bCs/>
        </w:rPr>
        <w:t>Time</w:t>
      </w:r>
      <w:r w:rsidRPr="008D38F7">
        <w:t xml:space="preserve"> (effect duration)</w:t>
      </w:r>
      <w:r w:rsidR="00CA0EB2" w:rsidRPr="008D38F7">
        <w:t>.</w:t>
      </w:r>
    </w:p>
    <w:p w14:paraId="0D1AD390" w14:textId="77777777" w:rsidR="00F72345" w:rsidRPr="008D38F7" w:rsidRDefault="00F72345" w:rsidP="007F3BAC">
      <w:pPr>
        <w:numPr>
          <w:ilvl w:val="0"/>
          <w:numId w:val="2"/>
        </w:numPr>
        <w:rPr>
          <w:sz w:val="26"/>
        </w:rPr>
      </w:pPr>
      <w:r w:rsidRPr="008D38F7">
        <w:rPr>
          <w:b/>
          <w:bCs/>
        </w:rPr>
        <w:t>Steps</w:t>
      </w:r>
      <w:r w:rsidRPr="008D38F7">
        <w:t xml:space="preserve"> (range in semi-tones)</w:t>
      </w:r>
      <w:r w:rsidR="00CA0EB2" w:rsidRPr="008D38F7">
        <w:t>.</w:t>
      </w:r>
    </w:p>
    <w:p w14:paraId="593305B7" w14:textId="146E619F" w:rsidR="00F72345" w:rsidRPr="008D38F7" w:rsidRDefault="00F72345" w:rsidP="007F3BAC">
      <w:pPr>
        <w:pStyle w:val="Heading2"/>
        <w:rPr>
          <w:szCs w:val="28"/>
        </w:rPr>
      </w:pPr>
      <w:bookmarkStart w:id="166" w:name="_Toc79224640"/>
      <w:bookmarkStart w:id="167" w:name="_Toc79224826"/>
      <w:bookmarkStart w:id="168" w:name="_Toc79224930"/>
      <w:bookmarkStart w:id="169" w:name="_Toc79226137"/>
      <w:bookmarkStart w:id="170" w:name="_Toc308106853"/>
      <w:bookmarkStart w:id="171" w:name="_Toc318380085"/>
      <w:bookmarkStart w:id="172" w:name="_Toc62840848"/>
      <w:bookmarkStart w:id="173" w:name="_Toc108455660"/>
      <w:r w:rsidRPr="008D38F7">
        <w:rPr>
          <w:szCs w:val="28"/>
        </w:rPr>
        <w:t>MIDI Controllers pane</w:t>
      </w:r>
      <w:bookmarkEnd w:id="166"/>
      <w:bookmarkEnd w:id="167"/>
      <w:bookmarkEnd w:id="168"/>
      <w:bookmarkEnd w:id="169"/>
      <w:r w:rsidR="001F00E3" w:rsidRPr="008D38F7">
        <w:rPr>
          <w:szCs w:val="28"/>
        </w:rPr>
        <w:t xml:space="preserve"> (</w:t>
      </w:r>
      <w:r w:rsidR="001F00E3" w:rsidRPr="008D38F7">
        <w:t>Chords, Bass&amp;Chord, Bass&amp;Pick)</w:t>
      </w:r>
      <w:bookmarkEnd w:id="170"/>
      <w:bookmarkEnd w:id="171"/>
      <w:bookmarkEnd w:id="172"/>
      <w:bookmarkEnd w:id="173"/>
    </w:p>
    <w:p w14:paraId="156F257C" w14:textId="189F070B" w:rsidR="00FA7F5C" w:rsidRPr="008D38F7" w:rsidRDefault="00296EEE" w:rsidP="003C0DFD">
      <w:pPr>
        <w:jc w:val="center"/>
      </w:pPr>
      <w:r w:rsidRPr="008D38F7">
        <w:rPr>
          <w:noProof/>
        </w:rPr>
        <w:drawing>
          <wp:inline distT="0" distB="0" distL="0" distR="0" wp14:anchorId="550B9301" wp14:editId="4A7F81B0">
            <wp:extent cx="1882140" cy="1169670"/>
            <wp:effectExtent l="0" t="0" r="0" b="0"/>
            <wp:docPr id="2340"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82140" cy="1169670"/>
                    </a:xfrm>
                    <a:prstGeom prst="rect">
                      <a:avLst/>
                    </a:prstGeom>
                    <a:noFill/>
                    <a:ln>
                      <a:noFill/>
                    </a:ln>
                  </pic:spPr>
                </pic:pic>
              </a:graphicData>
            </a:graphic>
          </wp:inline>
        </w:drawing>
      </w:r>
    </w:p>
    <w:p w14:paraId="63FDBE04" w14:textId="77777777" w:rsidR="00F72345" w:rsidRPr="008D38F7" w:rsidRDefault="00F72345" w:rsidP="003C0DFD">
      <w:r w:rsidRPr="008D38F7">
        <w:t xml:space="preserve">You can assign various guitar effects to standard MIDI controllers: </w:t>
      </w:r>
    </w:p>
    <w:p w14:paraId="186F9398" w14:textId="77777777" w:rsidR="00F72345" w:rsidRPr="008D38F7" w:rsidRDefault="00F72345" w:rsidP="00A23C39">
      <w:pPr>
        <w:numPr>
          <w:ilvl w:val="0"/>
          <w:numId w:val="28"/>
        </w:numPr>
      </w:pPr>
      <w:r w:rsidRPr="008D38F7">
        <w:t>P.B</w:t>
      </w:r>
      <w:r w:rsidR="007C548B" w:rsidRPr="008D38F7">
        <w:rPr>
          <w:rFonts w:ascii="Times New Roman" w:hAnsi="Times New Roman"/>
        </w:rPr>
        <w:t>.</w:t>
      </w:r>
      <w:r w:rsidRPr="008D38F7">
        <w:t xml:space="preserve"> (Pitch Bender) - Pitch, Slide</w:t>
      </w:r>
      <w:r w:rsidR="00E51CCE" w:rsidRPr="008D38F7">
        <w:t>, VeloAdd</w:t>
      </w:r>
      <w:r w:rsidR="00CA0EB2" w:rsidRPr="008D38F7">
        <w:t>.</w:t>
      </w:r>
    </w:p>
    <w:p w14:paraId="0B7DF687" w14:textId="77777777" w:rsidR="00F72345" w:rsidRPr="008D38F7" w:rsidRDefault="00F72345" w:rsidP="00A23C39">
      <w:pPr>
        <w:numPr>
          <w:ilvl w:val="0"/>
          <w:numId w:val="28"/>
        </w:numPr>
      </w:pPr>
      <w:r w:rsidRPr="008D38F7">
        <w:t>M.W. (Modulation Wheel) - Pitch, Slide, Modulation</w:t>
      </w:r>
      <w:r w:rsidR="00CA0EB2" w:rsidRPr="008D38F7">
        <w:t>.</w:t>
      </w:r>
    </w:p>
    <w:p w14:paraId="7A675761" w14:textId="77777777" w:rsidR="00F72345" w:rsidRPr="008D38F7" w:rsidRDefault="00F72345" w:rsidP="00A23C39">
      <w:pPr>
        <w:numPr>
          <w:ilvl w:val="0"/>
          <w:numId w:val="28"/>
        </w:numPr>
      </w:pPr>
      <w:r w:rsidRPr="008D38F7">
        <w:t>A.T. (After Touch) - Pitch, Modulation</w:t>
      </w:r>
      <w:r w:rsidR="00CA0EB2" w:rsidRPr="008D38F7">
        <w:t>.</w:t>
      </w:r>
    </w:p>
    <w:p w14:paraId="6990293C" w14:textId="77777777" w:rsidR="00F72345" w:rsidRPr="008D38F7" w:rsidRDefault="00F72345" w:rsidP="003C0DFD">
      <w:r w:rsidRPr="008D38F7">
        <w:t>In the combo box to the right adjust the range of the effect (in semi-tones).</w:t>
      </w:r>
    </w:p>
    <w:p w14:paraId="5A8ACC85" w14:textId="77777777" w:rsidR="0011141B" w:rsidRPr="008D38F7" w:rsidRDefault="0007761F" w:rsidP="003C0DFD">
      <w:bookmarkStart w:id="174" w:name="OLE_LINK11"/>
      <w:bookmarkStart w:id="175" w:name="OLE_LINK12"/>
      <w:r w:rsidRPr="008D38F7">
        <w:t xml:space="preserve">Modulation envelope is adjusted in Tune panel (Left Menu bar in the upper left corner of </w:t>
      </w:r>
      <w:r w:rsidR="00E63262" w:rsidRPr="008D38F7">
        <w:t>RealRick</w:t>
      </w:r>
      <w:r w:rsidRPr="008D38F7">
        <w:t xml:space="preserve"> window).</w:t>
      </w:r>
      <w:bookmarkEnd w:id="174"/>
      <w:bookmarkEnd w:id="175"/>
    </w:p>
    <w:p w14:paraId="19D4EF79" w14:textId="77777777" w:rsidR="00F72345" w:rsidRPr="008D38F7" w:rsidRDefault="0011141B" w:rsidP="00A23C39">
      <w:pPr>
        <w:numPr>
          <w:ilvl w:val="0"/>
          <w:numId w:val="29"/>
        </w:numPr>
      </w:pPr>
      <w:r w:rsidRPr="008D38F7">
        <w:t xml:space="preserve">Pedal </w:t>
      </w:r>
      <w:r w:rsidR="00B9396D" w:rsidRPr="008D38F7">
        <w:t>-</w:t>
      </w:r>
      <w:r w:rsidRPr="008D38F7">
        <w:t xml:space="preserve"> you can use Sustain Pedal to switch various effects on:</w:t>
      </w:r>
    </w:p>
    <w:p w14:paraId="18F3B0AD" w14:textId="77777777" w:rsidR="0011141B" w:rsidRPr="008D38F7" w:rsidRDefault="0011141B" w:rsidP="00A23C39">
      <w:pPr>
        <w:numPr>
          <w:ilvl w:val="1"/>
          <w:numId w:val="29"/>
        </w:numPr>
      </w:pPr>
      <w:r w:rsidRPr="008D38F7">
        <w:t xml:space="preserve">Sustain </w:t>
      </w:r>
      <w:r w:rsidR="00CA0EB2" w:rsidRPr="008D38F7">
        <w:t>-</w:t>
      </w:r>
      <w:r w:rsidRPr="008D38F7">
        <w:t xml:space="preserve"> normal sustain mode</w:t>
      </w:r>
      <w:r w:rsidR="00CA0EB2" w:rsidRPr="008D38F7">
        <w:t>.</w:t>
      </w:r>
    </w:p>
    <w:p w14:paraId="57CDADC5" w14:textId="77777777" w:rsidR="0011141B" w:rsidRPr="008D38F7" w:rsidRDefault="0011141B" w:rsidP="00A23C39">
      <w:pPr>
        <w:numPr>
          <w:ilvl w:val="1"/>
          <w:numId w:val="29"/>
        </w:numPr>
      </w:pPr>
      <w:r w:rsidRPr="008D38F7">
        <w:t xml:space="preserve">ChuckaFull </w:t>
      </w:r>
      <w:r w:rsidR="00CA0EB2" w:rsidRPr="008D38F7">
        <w:t>-</w:t>
      </w:r>
      <w:r w:rsidRPr="008D38F7">
        <w:t xml:space="preserve"> </w:t>
      </w:r>
      <w:r w:rsidR="00E51CCE" w:rsidRPr="008D38F7">
        <w:t>switches on ChuckaFul</w:t>
      </w:r>
      <w:r w:rsidR="00B15F14" w:rsidRPr="008D38F7">
        <w:t>l FX</w:t>
      </w:r>
      <w:r w:rsidR="00CA0EB2" w:rsidRPr="008D38F7">
        <w:t>.</w:t>
      </w:r>
    </w:p>
    <w:p w14:paraId="08903F01" w14:textId="77777777" w:rsidR="0011141B" w:rsidRPr="008D38F7" w:rsidRDefault="0011141B" w:rsidP="00A23C39">
      <w:pPr>
        <w:numPr>
          <w:ilvl w:val="1"/>
          <w:numId w:val="29"/>
        </w:numPr>
      </w:pPr>
      <w:r w:rsidRPr="008D38F7">
        <w:t xml:space="preserve">ChuckaMutes </w:t>
      </w:r>
      <w:r w:rsidR="00CA0EB2" w:rsidRPr="008D38F7">
        <w:t>-</w:t>
      </w:r>
      <w:r w:rsidR="00DC12C6" w:rsidRPr="008D38F7">
        <w:t xml:space="preserve"> </w:t>
      </w:r>
      <w:r w:rsidR="00B15F14" w:rsidRPr="008D38F7">
        <w:t>switches on ChuckaMutes FX</w:t>
      </w:r>
      <w:r w:rsidR="00CA0EB2" w:rsidRPr="008D38F7">
        <w:t>.</w:t>
      </w:r>
    </w:p>
    <w:p w14:paraId="20CDB413" w14:textId="77777777" w:rsidR="0011141B" w:rsidRPr="008D38F7" w:rsidRDefault="0011141B" w:rsidP="00A23C39">
      <w:pPr>
        <w:numPr>
          <w:ilvl w:val="1"/>
          <w:numId w:val="29"/>
        </w:numPr>
      </w:pPr>
      <w:r w:rsidRPr="008D38F7">
        <w:t xml:space="preserve">ChuckaMute Sust </w:t>
      </w:r>
      <w:r w:rsidR="00CA0EB2" w:rsidRPr="008D38F7">
        <w:t>-</w:t>
      </w:r>
      <w:r w:rsidRPr="008D38F7">
        <w:t xml:space="preserve"> </w:t>
      </w:r>
      <w:r w:rsidR="00B15F14" w:rsidRPr="008D38F7">
        <w:t>switches on ChuckaMutes FX, simultaneously sustains the sound</w:t>
      </w:r>
      <w:r w:rsidR="00CA0EB2" w:rsidRPr="008D38F7">
        <w:t>.</w:t>
      </w:r>
    </w:p>
    <w:p w14:paraId="0E8204E9" w14:textId="77777777" w:rsidR="0011141B" w:rsidRPr="008D38F7" w:rsidRDefault="0011141B" w:rsidP="00A23C39">
      <w:pPr>
        <w:numPr>
          <w:ilvl w:val="1"/>
          <w:numId w:val="29"/>
        </w:numPr>
      </w:pPr>
      <w:r w:rsidRPr="008D38F7">
        <w:t xml:space="preserve">Open Strings Lock </w:t>
      </w:r>
      <w:r w:rsidR="00CA0EB2" w:rsidRPr="008D38F7">
        <w:t>-</w:t>
      </w:r>
      <w:r w:rsidR="00B15F14" w:rsidRPr="008D38F7">
        <w:t xml:space="preserve"> switches on Open Strings Lock FX (open strings used in the current chord will stay in voicing</w:t>
      </w:r>
      <w:r w:rsidR="00C166FB" w:rsidRPr="008D38F7">
        <w:t>s</w:t>
      </w:r>
      <w:r w:rsidR="00B15F14" w:rsidRPr="008D38F7">
        <w:t xml:space="preserve"> of the next chords, until the FX is Off)</w:t>
      </w:r>
      <w:r w:rsidR="00CA0EB2" w:rsidRPr="008D38F7">
        <w:t>.</w:t>
      </w:r>
    </w:p>
    <w:p w14:paraId="2D03277A" w14:textId="77777777" w:rsidR="007F3BAC" w:rsidRPr="008D38F7" w:rsidRDefault="0081062A" w:rsidP="007F3BAC">
      <w:pPr>
        <w:pStyle w:val="Heading2"/>
      </w:pPr>
      <w:bookmarkStart w:id="176" w:name="_Toc308106854"/>
      <w:bookmarkStart w:id="177" w:name="_Toc318380086"/>
      <w:bookmarkStart w:id="178" w:name="_Toc62840849"/>
      <w:bookmarkStart w:id="179" w:name="_Toc108455661"/>
      <w:bookmarkStart w:id="180" w:name="_Toc79224641"/>
      <w:bookmarkStart w:id="181" w:name="_Toc79224827"/>
      <w:bookmarkStart w:id="182" w:name="_Toc79224931"/>
      <w:bookmarkStart w:id="183" w:name="_Toc79226138"/>
      <w:r w:rsidRPr="008D38F7">
        <w:rPr>
          <w:szCs w:val="28"/>
        </w:rPr>
        <w:t>S</w:t>
      </w:r>
      <w:r w:rsidR="00400B5D" w:rsidRPr="008D38F7">
        <w:rPr>
          <w:szCs w:val="28"/>
        </w:rPr>
        <w:t>ilent mode (</w:t>
      </w:r>
      <w:r w:rsidR="00400B5D" w:rsidRPr="008D38F7">
        <w:t>Chords, Bass&amp;Chord, Bass&amp;Pick)</w:t>
      </w:r>
      <w:bookmarkEnd w:id="176"/>
      <w:bookmarkEnd w:id="177"/>
      <w:bookmarkEnd w:id="178"/>
      <w:bookmarkEnd w:id="179"/>
    </w:p>
    <w:p w14:paraId="6D0E3C13" w14:textId="3AD125F6" w:rsidR="00635E86" w:rsidRPr="008D38F7" w:rsidRDefault="00296EEE" w:rsidP="003C0DFD">
      <w:pPr>
        <w:jc w:val="center"/>
      </w:pPr>
      <w:r w:rsidRPr="008D38F7">
        <w:rPr>
          <w:noProof/>
        </w:rPr>
        <w:drawing>
          <wp:inline distT="0" distB="0" distL="0" distR="0" wp14:anchorId="38135DB0" wp14:editId="5ED56002">
            <wp:extent cx="1786255" cy="1265555"/>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86255" cy="1265555"/>
                    </a:xfrm>
                    <a:prstGeom prst="rect">
                      <a:avLst/>
                    </a:prstGeom>
                    <a:noFill/>
                    <a:ln>
                      <a:noFill/>
                    </a:ln>
                  </pic:spPr>
                </pic:pic>
              </a:graphicData>
            </a:graphic>
          </wp:inline>
        </w:drawing>
      </w:r>
    </w:p>
    <w:p w14:paraId="56238D0D" w14:textId="77777777" w:rsidR="00635E86" w:rsidRPr="008D38F7" w:rsidRDefault="00635E86" w:rsidP="003C0DFD">
      <w:r w:rsidRPr="008D38F7">
        <w:t>All chordal modes allow to use ‘silent’ mode by activating Silent mode button. When Silent mode is on, the keys in the Main zone don’t make any sound, they just define the chords; all strumming and picking is done with keys in the Repeat and Pattern zones. You can use this option any time you want to control chord definition and strumming/picking independently.</w:t>
      </w:r>
    </w:p>
    <w:p w14:paraId="2CE71825" w14:textId="77777777" w:rsidR="00FE7C87" w:rsidRPr="008D38F7" w:rsidRDefault="00FE7C87" w:rsidP="00FE7C87">
      <w:pPr>
        <w:pStyle w:val="Heading1"/>
        <w:rPr>
          <w:noProof/>
        </w:rPr>
      </w:pPr>
      <w:bookmarkStart w:id="184" w:name="_Ref529465059"/>
      <w:bookmarkStart w:id="185" w:name="_Toc529545895"/>
      <w:bookmarkStart w:id="186" w:name="_Toc20763260"/>
      <w:bookmarkStart w:id="187" w:name="_Toc62840850"/>
      <w:bookmarkStart w:id="188" w:name="_Toc108455662"/>
      <w:bookmarkStart w:id="189" w:name="_Hlk62798523"/>
      <w:r w:rsidRPr="008D38F7">
        <w:rPr>
          <w:noProof/>
        </w:rPr>
        <w:t xml:space="preserve">Multi </w:t>
      </w:r>
      <w:r w:rsidRPr="008D38F7">
        <w:rPr>
          <w:noProof/>
          <w:lang w:val="en-US"/>
        </w:rPr>
        <w:t xml:space="preserve">Global </w:t>
      </w:r>
      <w:r w:rsidRPr="008D38F7">
        <w:rPr>
          <w:noProof/>
        </w:rPr>
        <w:t>Mode</w:t>
      </w:r>
      <w:bookmarkEnd w:id="184"/>
      <w:bookmarkEnd w:id="185"/>
      <w:bookmarkEnd w:id="186"/>
      <w:bookmarkEnd w:id="187"/>
      <w:bookmarkEnd w:id="188"/>
    </w:p>
    <w:p w14:paraId="389616EA" w14:textId="77777777" w:rsidR="00FE7C87" w:rsidRPr="008D38F7" w:rsidRDefault="00FE7C87" w:rsidP="00FE7C87">
      <w:pPr>
        <w:rPr>
          <w:sz w:val="22"/>
        </w:rPr>
      </w:pPr>
      <w:r w:rsidRPr="008D38F7">
        <w:t>Multi mode is a universal mode allowing you to easily assign various guitar techniques you want to produce on the keys of Main and Repeat keyboard zones, such as strumming, muting, and individual string picking. You can also create custom performance modes by combining different techniques in a single set and adding many specific guitar effects, articulations, and additional sounds to the performance.</w:t>
      </w:r>
    </w:p>
    <w:p w14:paraId="70F9CFD1" w14:textId="77777777" w:rsidR="00FE7C87" w:rsidRPr="008D38F7" w:rsidRDefault="00FE7C87" w:rsidP="00FE7C87">
      <w:r w:rsidRPr="008D38F7">
        <w:t>Click Multi tab to open Multi mode window.</w:t>
      </w:r>
    </w:p>
    <w:p w14:paraId="3AA689B3" w14:textId="515F1804" w:rsidR="00FE7C87" w:rsidRPr="008D38F7" w:rsidRDefault="00296EEE" w:rsidP="00FE7C87">
      <w:pPr>
        <w:jc w:val="center"/>
        <w:rPr>
          <w:rFonts w:ascii="Montserrat" w:hAnsi="Montserrat"/>
        </w:rPr>
      </w:pPr>
      <w:r w:rsidRPr="008D38F7">
        <w:rPr>
          <w:rFonts w:ascii="Montserrat" w:hAnsi="Montserrat"/>
          <w:noProof/>
        </w:rPr>
        <w:drawing>
          <wp:inline distT="0" distB="0" distL="0" distR="0" wp14:anchorId="59FDF7FC" wp14:editId="27D92B4E">
            <wp:extent cx="6124575" cy="1839595"/>
            <wp:effectExtent l="0" t="0" r="0" b="0"/>
            <wp:docPr id="2342" name="Picture 22" descr="Mul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ulti"/>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4575" cy="1839595"/>
                    </a:xfrm>
                    <a:prstGeom prst="rect">
                      <a:avLst/>
                    </a:prstGeom>
                    <a:noFill/>
                    <a:ln>
                      <a:noFill/>
                    </a:ln>
                  </pic:spPr>
                </pic:pic>
              </a:graphicData>
            </a:graphic>
          </wp:inline>
        </w:drawing>
      </w:r>
    </w:p>
    <w:p w14:paraId="21FD6CC6" w14:textId="77777777" w:rsidR="00FE7C87" w:rsidRPr="008D38F7" w:rsidRDefault="00FE7C87" w:rsidP="00EA4627">
      <w:pPr>
        <w:pStyle w:val="Heading2"/>
      </w:pPr>
      <w:bookmarkStart w:id="190" w:name="_Toc529545896"/>
      <w:bookmarkStart w:id="191" w:name="_Toc20763261"/>
      <w:bookmarkStart w:id="192" w:name="_Toc62840851"/>
      <w:bookmarkStart w:id="193" w:name="_Toc108455663"/>
      <w:r w:rsidRPr="008D38F7">
        <w:t>Performance Presets</w:t>
      </w:r>
      <w:bookmarkEnd w:id="190"/>
      <w:bookmarkEnd w:id="191"/>
      <w:bookmarkEnd w:id="192"/>
      <w:bookmarkEnd w:id="193"/>
    </w:p>
    <w:p w14:paraId="1242AC1E" w14:textId="77777777" w:rsidR="00FE7C87" w:rsidRPr="008D38F7" w:rsidRDefault="00FE7C87" w:rsidP="00FE7C87">
      <w:r w:rsidRPr="008D38F7">
        <w:t>On the lower central part of Multi mode window you see the Preset combo box</w:t>
      </w:r>
    </w:p>
    <w:p w14:paraId="22D1B99E" w14:textId="77777777" w:rsidR="00FE7C87" w:rsidRPr="008D38F7" w:rsidRDefault="00FE7C87" w:rsidP="00FE7C87">
      <w:r w:rsidRPr="008D38F7">
        <w:t>The most popular guitar accompaniment techniques that use chords are Strumming, Bass and Strum, and Picking ones. You can find the appropriate presets in Multi mode Preset combo box.</w:t>
      </w:r>
    </w:p>
    <w:p w14:paraId="62CA9725" w14:textId="0707DACF" w:rsidR="00FE7C87" w:rsidRPr="008D38F7" w:rsidRDefault="00296EEE" w:rsidP="00FE7C87">
      <w:pPr>
        <w:jc w:val="center"/>
      </w:pPr>
      <w:r w:rsidRPr="008D38F7">
        <w:rPr>
          <w:noProof/>
        </w:rPr>
        <w:drawing>
          <wp:inline distT="0" distB="0" distL="0" distR="0" wp14:anchorId="7F1F7096" wp14:editId="4ABE7128">
            <wp:extent cx="3274695" cy="999490"/>
            <wp:effectExtent l="0" t="0" r="0" b="0"/>
            <wp:docPr id="2343"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74695" cy="999490"/>
                    </a:xfrm>
                    <a:prstGeom prst="rect">
                      <a:avLst/>
                    </a:prstGeom>
                    <a:noFill/>
                    <a:ln>
                      <a:noFill/>
                    </a:ln>
                  </pic:spPr>
                </pic:pic>
              </a:graphicData>
            </a:graphic>
          </wp:inline>
        </w:drawing>
      </w:r>
    </w:p>
    <w:p w14:paraId="111561DA" w14:textId="5377E32C" w:rsidR="00FE7C87" w:rsidRPr="008D38F7" w:rsidRDefault="00FE7C87" w:rsidP="00FE7C87">
      <w:pPr>
        <w:tabs>
          <w:tab w:val="left" w:pos="1701"/>
        </w:tabs>
        <w:rPr>
          <w:rFonts w:ascii="Calibri" w:hAnsi="Calibri" w:cs="Calibri"/>
        </w:rPr>
      </w:pPr>
      <w:r w:rsidRPr="008D38F7">
        <w:rPr>
          <w:b/>
        </w:rPr>
        <w:t>Chords</w:t>
      </w:r>
      <w:r w:rsidRPr="008D38F7">
        <w:tab/>
        <w:t xml:space="preserve">- refer to </w:t>
      </w:r>
      <w:hyperlink w:anchor="_Chords_Mode" w:history="1">
        <w:r w:rsidRPr="008D38F7">
          <w:rPr>
            <w:rStyle w:val="Hyperlink"/>
          </w:rPr>
          <w:t>Chords Mode</w:t>
        </w:r>
      </w:hyperlink>
      <w:r w:rsidRPr="008D38F7">
        <w:t xml:space="preserve"> for details</w:t>
      </w:r>
      <w:r w:rsidRPr="008D38F7">
        <w:rPr>
          <w:rFonts w:ascii="Calibri" w:hAnsi="Calibri" w:cs="Calibri"/>
        </w:rPr>
        <w:t xml:space="preserve">. </w:t>
      </w:r>
    </w:p>
    <w:p w14:paraId="7C57A1E3" w14:textId="2DAE9C7B" w:rsidR="00FE7C87" w:rsidRPr="008D38F7" w:rsidRDefault="00FE7C87" w:rsidP="00FE7C87">
      <w:pPr>
        <w:tabs>
          <w:tab w:val="left" w:pos="1701"/>
        </w:tabs>
        <w:rPr>
          <w:rFonts w:ascii="Calibri" w:hAnsi="Calibri"/>
        </w:rPr>
      </w:pPr>
      <w:r w:rsidRPr="008D38F7">
        <w:rPr>
          <w:b/>
        </w:rPr>
        <w:t xml:space="preserve">Bass’n’Chord </w:t>
      </w:r>
      <w:r w:rsidRPr="008D38F7">
        <w:rPr>
          <w:b/>
        </w:rPr>
        <w:tab/>
      </w:r>
      <w:r w:rsidRPr="008D38F7">
        <w:t xml:space="preserve">- refer to </w:t>
      </w:r>
      <w:hyperlink w:anchor="_Bass_&amp;_Chord" w:history="1">
        <w:r w:rsidRPr="008D38F7">
          <w:rPr>
            <w:rStyle w:val="Hyperlink"/>
          </w:rPr>
          <w:t>Bass&amp;Chord Mode</w:t>
        </w:r>
      </w:hyperlink>
      <w:r w:rsidRPr="008D38F7">
        <w:t xml:space="preserve"> for details.</w:t>
      </w:r>
      <w:r w:rsidRPr="008D38F7">
        <w:rPr>
          <w:rFonts w:ascii="Calibri" w:hAnsi="Calibri"/>
        </w:rPr>
        <w:t xml:space="preserve"> </w:t>
      </w:r>
    </w:p>
    <w:p w14:paraId="48EA7C6C" w14:textId="1B26E0F3" w:rsidR="00FE7C87" w:rsidRPr="008D38F7" w:rsidRDefault="00FE7C87" w:rsidP="00FE7C87">
      <w:pPr>
        <w:tabs>
          <w:tab w:val="left" w:pos="1701"/>
        </w:tabs>
      </w:pPr>
      <w:r w:rsidRPr="008D38F7">
        <w:rPr>
          <w:b/>
        </w:rPr>
        <w:t>Bass’n’Pick</w:t>
      </w:r>
      <w:r w:rsidRPr="008D38F7">
        <w:rPr>
          <w:b/>
        </w:rPr>
        <w:tab/>
      </w:r>
      <w:r w:rsidRPr="008D38F7">
        <w:t xml:space="preserve">- refer to </w:t>
      </w:r>
      <w:hyperlink w:anchor="_Bass_&amp;_Pick" w:history="1">
        <w:r w:rsidRPr="008D38F7">
          <w:rPr>
            <w:rStyle w:val="Hyperlink"/>
          </w:rPr>
          <w:t>Bass&amp;Pick Mode</w:t>
        </w:r>
      </w:hyperlink>
      <w:r w:rsidRPr="008D38F7">
        <w:t xml:space="preserve"> for details.</w:t>
      </w:r>
    </w:p>
    <w:p w14:paraId="66B417EB" w14:textId="77777777" w:rsidR="00FE7C87" w:rsidRPr="008D38F7" w:rsidRDefault="00FE7C87" w:rsidP="00FE7C87">
      <w:r w:rsidRPr="008D38F7">
        <w:t xml:space="preserve">Preset combo box also allows you to save all settings made in Multi mode window and create your custom performance presets for future use. </w:t>
      </w:r>
    </w:p>
    <w:p w14:paraId="260686A9" w14:textId="77777777" w:rsidR="00FE7C87" w:rsidRPr="008D38F7" w:rsidRDefault="00FE7C87" w:rsidP="00FE7C87">
      <w:r w:rsidRPr="008D38F7">
        <w:t>Simply click the combo box, type in the name, and press Enter.</w:t>
      </w:r>
    </w:p>
    <w:p w14:paraId="6368D7A3" w14:textId="77777777" w:rsidR="00FE7C87" w:rsidRPr="008D38F7" w:rsidRDefault="00FE7C87" w:rsidP="00FE7C87">
      <w:r w:rsidRPr="008D38F7">
        <w:t xml:space="preserve">Upper part of Multi mode window presents four parameter sections: Velocity FX, Layout, Chord, and Controllers. </w:t>
      </w:r>
    </w:p>
    <w:p w14:paraId="482564AD" w14:textId="77777777" w:rsidR="00FE7C87" w:rsidRPr="008D38F7" w:rsidRDefault="00FE7C87" w:rsidP="00FE7C87">
      <w:r w:rsidRPr="008D38F7">
        <w:t>Most important is Layout section, including main performance setups and controls.</w:t>
      </w:r>
    </w:p>
    <w:p w14:paraId="5D94203B" w14:textId="77777777" w:rsidR="00FE7C87" w:rsidRPr="008D38F7" w:rsidRDefault="00FE7C87" w:rsidP="00EA4627">
      <w:pPr>
        <w:pStyle w:val="Heading2"/>
      </w:pPr>
      <w:bookmarkStart w:id="194" w:name="_Toc529545897"/>
      <w:bookmarkStart w:id="195" w:name="_Toc20763262"/>
      <w:bookmarkStart w:id="196" w:name="_Toc62840852"/>
      <w:bookmarkStart w:id="197" w:name="_Toc108455664"/>
      <w:r w:rsidRPr="008D38F7">
        <w:t>Layout Section</w:t>
      </w:r>
      <w:bookmarkEnd w:id="194"/>
      <w:bookmarkEnd w:id="195"/>
      <w:bookmarkEnd w:id="196"/>
      <w:bookmarkEnd w:id="197"/>
    </w:p>
    <w:p w14:paraId="16A55A0B" w14:textId="77777777" w:rsidR="00FE7C87" w:rsidRPr="008D38F7" w:rsidRDefault="00FE7C87" w:rsidP="00FE7C87">
      <w:r w:rsidRPr="008D38F7">
        <w:t xml:space="preserve">Layout section includes four combo boxes titled </w:t>
      </w:r>
      <w:r w:rsidRPr="008D38F7">
        <w:rPr>
          <w:b/>
        </w:rPr>
        <w:t>Strum, Melody, Strings</w:t>
      </w:r>
      <w:r w:rsidRPr="008D38F7">
        <w:t xml:space="preserve">, and </w:t>
      </w:r>
      <w:r w:rsidRPr="008D38F7">
        <w:rPr>
          <w:b/>
        </w:rPr>
        <w:t>Black</w:t>
      </w:r>
      <w:r w:rsidRPr="008D38F7">
        <w:t>.</w:t>
      </w:r>
    </w:p>
    <w:p w14:paraId="607C0CF8" w14:textId="77777777" w:rsidR="00FE7C87" w:rsidRPr="008D38F7" w:rsidRDefault="00FE7C87" w:rsidP="00FE7C87">
      <w:pPr>
        <w:pStyle w:val="a0"/>
      </w:pPr>
      <w:r w:rsidRPr="008D38F7">
        <w:t xml:space="preserve">Note, selecting an item in any section will give you access to its additional options at the right. </w:t>
      </w:r>
    </w:p>
    <w:p w14:paraId="120A700C" w14:textId="35ACE65F" w:rsidR="00FE7C87" w:rsidRPr="008D38F7" w:rsidRDefault="00296EEE" w:rsidP="00FE7C87">
      <w:pPr>
        <w:jc w:val="center"/>
        <w:rPr>
          <w:rFonts w:ascii="Montserrat" w:hAnsi="Montserrat"/>
          <w:noProof/>
        </w:rPr>
      </w:pPr>
      <w:r w:rsidRPr="008D38F7">
        <w:rPr>
          <w:rFonts w:ascii="Montserrat" w:hAnsi="Montserrat"/>
          <w:noProof/>
        </w:rPr>
        <w:drawing>
          <wp:inline distT="0" distB="0" distL="0" distR="0" wp14:anchorId="742F15DD" wp14:editId="17370AFA">
            <wp:extent cx="1977390" cy="1371600"/>
            <wp:effectExtent l="0" t="0" r="0" b="0"/>
            <wp:docPr id="2344"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77390" cy="1371600"/>
                    </a:xfrm>
                    <a:prstGeom prst="rect">
                      <a:avLst/>
                    </a:prstGeom>
                    <a:noFill/>
                    <a:ln>
                      <a:noFill/>
                    </a:ln>
                  </pic:spPr>
                </pic:pic>
              </a:graphicData>
            </a:graphic>
          </wp:inline>
        </w:drawing>
      </w:r>
    </w:p>
    <w:p w14:paraId="357929B1" w14:textId="77777777" w:rsidR="00FE7C87" w:rsidRPr="008D38F7" w:rsidRDefault="00FE7C87" w:rsidP="00EA4627">
      <w:pPr>
        <w:pStyle w:val="Heading3"/>
      </w:pPr>
      <w:r w:rsidRPr="008D38F7">
        <w:t>Strum</w:t>
      </w:r>
    </w:p>
    <w:p w14:paraId="04414106" w14:textId="77777777" w:rsidR="00FE7C87" w:rsidRPr="008D38F7" w:rsidRDefault="00FE7C87" w:rsidP="00FE7C87">
      <w:r w:rsidRPr="008D38F7">
        <w:rPr>
          <w:b/>
        </w:rPr>
        <w:t>Strum</w:t>
      </w:r>
      <w:r w:rsidRPr="008D38F7">
        <w:t xml:space="preserve"> combo box features Chord, Bass, and Silent selections.</w:t>
      </w:r>
    </w:p>
    <w:p w14:paraId="56682EDD" w14:textId="77777777" w:rsidR="00FE7C87" w:rsidRPr="008D38F7" w:rsidRDefault="00FE7C87" w:rsidP="00EA4627">
      <w:pPr>
        <w:pStyle w:val="Heading4"/>
      </w:pPr>
      <w:r w:rsidRPr="008D38F7">
        <w:t>Chord</w:t>
      </w:r>
    </w:p>
    <w:p w14:paraId="75DAAA26" w14:textId="0E0D52CA" w:rsidR="00FE7C87" w:rsidRPr="008D38F7" w:rsidRDefault="00FE7C87" w:rsidP="00FE7C87">
      <w:r w:rsidRPr="008D38F7">
        <w:t>With Chord setup, Real</w:t>
      </w:r>
      <w:r w:rsidR="00D05952">
        <w:t>Rick</w:t>
      </w:r>
      <w:r w:rsidRPr="008D38F7">
        <w:t xml:space="preserve"> detects the chord played in the Main zone of the keyboard (the root note and the name of the chord appear on the black info screen), builds a guitar version of the chord, and plays it using a down strum technique.</w:t>
      </w:r>
    </w:p>
    <w:p w14:paraId="60BE7A26" w14:textId="77777777" w:rsidR="00FE7C87" w:rsidRPr="008D38F7" w:rsidRDefault="00FE7C87" w:rsidP="00FE7C87">
      <w:r w:rsidRPr="008D38F7">
        <w:t>Chord options:</w:t>
      </w:r>
    </w:p>
    <w:p w14:paraId="0660F7DF" w14:textId="6158236B" w:rsidR="00FE7C87" w:rsidRPr="008D38F7" w:rsidRDefault="00296EEE" w:rsidP="00FE7C87">
      <w:pPr>
        <w:jc w:val="center"/>
      </w:pPr>
      <w:r w:rsidRPr="008D38F7">
        <w:rPr>
          <w:noProof/>
        </w:rPr>
        <w:drawing>
          <wp:inline distT="0" distB="0" distL="0" distR="0" wp14:anchorId="4D66A45D" wp14:editId="7F14F06B">
            <wp:extent cx="2328545" cy="1084580"/>
            <wp:effectExtent l="0" t="0" r="0" b="0"/>
            <wp:docPr id="234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328545" cy="1084580"/>
                    </a:xfrm>
                    <a:prstGeom prst="rect">
                      <a:avLst/>
                    </a:prstGeom>
                    <a:noFill/>
                    <a:ln>
                      <a:noFill/>
                    </a:ln>
                  </pic:spPr>
                </pic:pic>
              </a:graphicData>
            </a:graphic>
          </wp:inline>
        </w:drawing>
      </w:r>
    </w:p>
    <w:p w14:paraId="5111E759" w14:textId="77777777" w:rsidR="00FE7C87" w:rsidRPr="008D38F7" w:rsidRDefault="00FE7C87" w:rsidP="00A23C39">
      <w:pPr>
        <w:numPr>
          <w:ilvl w:val="0"/>
          <w:numId w:val="44"/>
        </w:numPr>
      </w:pPr>
      <w:r w:rsidRPr="008D38F7">
        <w:t>Upper/Lower String - allow disabling upper and/or lower strings in played chords.</w:t>
      </w:r>
    </w:p>
    <w:p w14:paraId="36E52A28" w14:textId="77777777" w:rsidR="00FE7C87" w:rsidRPr="008D38F7" w:rsidRDefault="00FE7C87" w:rsidP="00A23C39">
      <w:pPr>
        <w:numPr>
          <w:ilvl w:val="0"/>
          <w:numId w:val="44"/>
        </w:numPr>
      </w:pPr>
      <w:r w:rsidRPr="008D38F7">
        <w:t>Chord/Bass - switches on the X/Y chord detect mode letting you construct major/minor triad chords with any desirable note in the Bass.</w:t>
      </w:r>
    </w:p>
    <w:p w14:paraId="108F1ECB" w14:textId="77777777" w:rsidR="00FE7C87" w:rsidRPr="008D38F7" w:rsidRDefault="00FE7C87" w:rsidP="00EA4627">
      <w:pPr>
        <w:pStyle w:val="Heading4"/>
      </w:pPr>
      <w:r w:rsidRPr="008D38F7">
        <w:t>Bass</w:t>
      </w:r>
    </w:p>
    <w:p w14:paraId="5D9D188D" w14:textId="77777777" w:rsidR="00FE7C87" w:rsidRPr="008D38F7" w:rsidRDefault="00FE7C87" w:rsidP="00FE7C87">
      <w:r w:rsidRPr="008D38F7">
        <w:t>With Bass setup, Real</w:t>
      </w:r>
      <w:r w:rsidR="00CB36C9" w:rsidRPr="008D38F7">
        <w:t>Rick</w:t>
      </w:r>
      <w:r w:rsidRPr="008D38F7">
        <w:t xml:space="preserve"> detects the chord taken in the Main zone of the keyboard, builds its guitar version, and plays its Root note (Bass I) only. </w:t>
      </w:r>
    </w:p>
    <w:p w14:paraId="6EC3CC03" w14:textId="77777777" w:rsidR="00FE7C87" w:rsidRPr="008D38F7" w:rsidRDefault="00FE7C87" w:rsidP="00FE7C87">
      <w:r w:rsidRPr="008D38F7">
        <w:t>Bass options:</w:t>
      </w:r>
    </w:p>
    <w:p w14:paraId="6876736B" w14:textId="2000D0EB" w:rsidR="00FE7C87" w:rsidRPr="008D38F7" w:rsidRDefault="00296EEE" w:rsidP="00FE7C87">
      <w:pPr>
        <w:jc w:val="center"/>
      </w:pPr>
      <w:r w:rsidRPr="008D38F7">
        <w:rPr>
          <w:noProof/>
        </w:rPr>
        <w:drawing>
          <wp:inline distT="0" distB="0" distL="0" distR="0" wp14:anchorId="75BC5EF8" wp14:editId="4A4A508B">
            <wp:extent cx="2955925" cy="935355"/>
            <wp:effectExtent l="0" t="0" r="0" b="0"/>
            <wp:docPr id="2346"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55925" cy="935355"/>
                    </a:xfrm>
                    <a:prstGeom prst="rect">
                      <a:avLst/>
                    </a:prstGeom>
                    <a:noFill/>
                    <a:ln>
                      <a:noFill/>
                    </a:ln>
                  </pic:spPr>
                </pic:pic>
              </a:graphicData>
            </a:graphic>
          </wp:inline>
        </w:drawing>
      </w:r>
    </w:p>
    <w:p w14:paraId="2336B21B" w14:textId="77777777" w:rsidR="00FE7C87" w:rsidRPr="008D38F7" w:rsidRDefault="00FE7C87" w:rsidP="00A23C39">
      <w:pPr>
        <w:numPr>
          <w:ilvl w:val="0"/>
          <w:numId w:val="43"/>
        </w:numPr>
      </w:pPr>
      <w:r w:rsidRPr="008D38F7">
        <w:t>Top Strum Voices - specifies number of strings in chords triggered by Repeat zone keys.</w:t>
      </w:r>
    </w:p>
    <w:p w14:paraId="045B6E4F" w14:textId="77777777" w:rsidR="00FE7C87" w:rsidRPr="008D38F7" w:rsidRDefault="00FE7C87" w:rsidP="00A23C39">
      <w:pPr>
        <w:numPr>
          <w:ilvl w:val="0"/>
          <w:numId w:val="43"/>
        </w:numPr>
      </w:pPr>
      <w:r w:rsidRPr="008D38F7">
        <w:t>Chord/Bass - switches on X/Y chord detect mode letting you construct major/minor triad chords with any desirable note in the Bass.</w:t>
      </w:r>
    </w:p>
    <w:p w14:paraId="42A37E87" w14:textId="77777777" w:rsidR="00FE7C87" w:rsidRPr="008D38F7" w:rsidRDefault="00FE7C87" w:rsidP="00A23C39">
      <w:pPr>
        <w:numPr>
          <w:ilvl w:val="0"/>
          <w:numId w:val="43"/>
        </w:numPr>
      </w:pPr>
      <w:r w:rsidRPr="008D38F7">
        <w:t>Bass Mono - mutes Bass I note when next Bass II is played.</w:t>
      </w:r>
    </w:p>
    <w:p w14:paraId="1539D2DE" w14:textId="77777777" w:rsidR="00FE7C87" w:rsidRPr="008D38F7" w:rsidRDefault="00FE7C87" w:rsidP="00A23C39">
      <w:pPr>
        <w:numPr>
          <w:ilvl w:val="0"/>
          <w:numId w:val="43"/>
        </w:numPr>
      </w:pPr>
      <w:r w:rsidRPr="008D38F7">
        <w:t>Alter Bass - automatically alternates between Bass I and Bass II when same chord is played in the Main zone.</w:t>
      </w:r>
    </w:p>
    <w:p w14:paraId="665B4F9C" w14:textId="77777777" w:rsidR="00FE7C87" w:rsidRPr="008D38F7" w:rsidRDefault="00FE7C87" w:rsidP="00A23C39">
      <w:pPr>
        <w:numPr>
          <w:ilvl w:val="0"/>
          <w:numId w:val="43"/>
        </w:numPr>
      </w:pPr>
      <w:r w:rsidRPr="008D38F7">
        <w:t>Drop Bass - lowers Bass I (Root) note by octave to be played on the lowest string possible for current chord position.</w:t>
      </w:r>
    </w:p>
    <w:p w14:paraId="580A0004" w14:textId="77777777" w:rsidR="00FE7C87" w:rsidRPr="008D38F7" w:rsidRDefault="00FE7C87" w:rsidP="00FE7C87">
      <w:r w:rsidRPr="008D38F7">
        <w:t>Drop Bass option has four selections - Off, On, Kbd, and Root.</w:t>
      </w:r>
    </w:p>
    <w:p w14:paraId="12AF8C52" w14:textId="418F0082" w:rsidR="00FE7C87" w:rsidRPr="008D38F7" w:rsidRDefault="00296EEE" w:rsidP="00FE7C87">
      <w:pPr>
        <w:jc w:val="center"/>
      </w:pPr>
      <w:r w:rsidRPr="008D38F7">
        <w:rPr>
          <w:noProof/>
        </w:rPr>
        <w:drawing>
          <wp:inline distT="0" distB="0" distL="0" distR="0" wp14:anchorId="56945278" wp14:editId="612773B6">
            <wp:extent cx="1265555" cy="1180465"/>
            <wp:effectExtent l="0" t="0" r="0" b="0"/>
            <wp:docPr id="234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65555" cy="1180465"/>
                    </a:xfrm>
                    <a:prstGeom prst="rect">
                      <a:avLst/>
                    </a:prstGeom>
                    <a:noFill/>
                    <a:ln>
                      <a:noFill/>
                    </a:ln>
                  </pic:spPr>
                </pic:pic>
              </a:graphicData>
            </a:graphic>
          </wp:inline>
        </w:drawing>
      </w:r>
    </w:p>
    <w:p w14:paraId="73A6EAB8" w14:textId="77777777" w:rsidR="00FE7C87" w:rsidRPr="008D38F7" w:rsidRDefault="00FE7C87" w:rsidP="00FE7C87">
      <w:r w:rsidRPr="008D38F7">
        <w:t xml:space="preserve">With Drop Bass (Kbd) and Drop Bass (Root) options dropping Bass I note depends on the position of the chord notes played in Main zone or its Root note pitch: </w:t>
      </w:r>
    </w:p>
    <w:p w14:paraId="6587993D" w14:textId="77777777" w:rsidR="00FE7C87" w:rsidRPr="008D38F7" w:rsidRDefault="00FE7C87" w:rsidP="00A23C39">
      <w:pPr>
        <w:numPr>
          <w:ilvl w:val="0"/>
          <w:numId w:val="63"/>
        </w:numPr>
      </w:pPr>
      <w:r w:rsidRPr="008D38F7">
        <w:t>Drop Bass (Kbd) - Drop Bass will be applied if the majority of chord notes are lower in pitch than E3.</w:t>
      </w:r>
    </w:p>
    <w:p w14:paraId="1E0EB7DE" w14:textId="77777777" w:rsidR="00FE7C87" w:rsidRPr="008D38F7" w:rsidRDefault="00FE7C87" w:rsidP="00A23C39">
      <w:pPr>
        <w:numPr>
          <w:ilvl w:val="0"/>
          <w:numId w:val="63"/>
        </w:numPr>
      </w:pPr>
      <w:r w:rsidRPr="008D38F7">
        <w:t>Drop Bass (Root) - Drop Bass will be applied if the Root note of the chord is lower in pitch than E note.</w:t>
      </w:r>
    </w:p>
    <w:p w14:paraId="35B0790B" w14:textId="77777777" w:rsidR="00FE7C87" w:rsidRPr="008D38F7" w:rsidRDefault="00FE7C87" w:rsidP="00EA4627">
      <w:pPr>
        <w:pStyle w:val="Heading4"/>
      </w:pPr>
      <w:r w:rsidRPr="008D38F7">
        <w:t>Silent</w:t>
      </w:r>
    </w:p>
    <w:p w14:paraId="4E207A14" w14:textId="193370FD" w:rsidR="00FE7C87" w:rsidRPr="008D38F7" w:rsidRDefault="00296EEE" w:rsidP="00FE7C87">
      <w:pPr>
        <w:jc w:val="center"/>
      </w:pPr>
      <w:r w:rsidRPr="008D38F7">
        <w:rPr>
          <w:noProof/>
        </w:rPr>
        <w:drawing>
          <wp:inline distT="0" distB="0" distL="0" distR="0" wp14:anchorId="132CA189" wp14:editId="487059D7">
            <wp:extent cx="1105535" cy="808355"/>
            <wp:effectExtent l="0" t="0" r="0" b="0"/>
            <wp:docPr id="234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05535" cy="808355"/>
                    </a:xfrm>
                    <a:prstGeom prst="rect">
                      <a:avLst/>
                    </a:prstGeom>
                    <a:noFill/>
                    <a:ln>
                      <a:noFill/>
                    </a:ln>
                  </pic:spPr>
                </pic:pic>
              </a:graphicData>
            </a:graphic>
          </wp:inline>
        </w:drawing>
      </w:r>
    </w:p>
    <w:p w14:paraId="4EF83E5C" w14:textId="77777777" w:rsidR="00FE7C87" w:rsidRPr="008D38F7" w:rsidRDefault="00FE7C87" w:rsidP="00FE7C87">
      <w:r w:rsidRPr="008D38F7">
        <w:t>With Silent setup, the keys in the Main zone do not make any sound - they just define the chords; all strumming and picking is done with keys in the Repeat zone. You can use the option any time you want to control chord definition and strumming/picking independently.</w:t>
      </w:r>
    </w:p>
    <w:p w14:paraId="247D3B3F" w14:textId="77777777" w:rsidR="00FE7C87" w:rsidRPr="008D38F7" w:rsidRDefault="00FE7C87" w:rsidP="00EA4627">
      <w:pPr>
        <w:pStyle w:val="Heading3"/>
      </w:pPr>
      <w:r w:rsidRPr="008D38F7">
        <w:t>Melody</w:t>
      </w:r>
    </w:p>
    <w:p w14:paraId="7356A1F8" w14:textId="77777777" w:rsidR="00FE7C87" w:rsidRPr="008D38F7" w:rsidRDefault="00FE7C87" w:rsidP="00FE7C87">
      <w:r w:rsidRPr="008D38F7">
        <w:rPr>
          <w:b/>
        </w:rPr>
        <w:t>Melody</w:t>
      </w:r>
      <w:r w:rsidRPr="008D38F7">
        <w:t xml:space="preserve"> setup allows you to play solo licks or bass lines in Main zone without switching from Chord mode or jumping to different position on keyboard, and even move individual voices within the played chord.</w:t>
      </w:r>
    </w:p>
    <w:p w14:paraId="5D90AF3D" w14:textId="77777777" w:rsidR="00FE7C87" w:rsidRPr="008D38F7" w:rsidRDefault="00FE7C87" w:rsidP="00FE7C87">
      <w:pPr>
        <w:keepNext/>
      </w:pPr>
      <w:r w:rsidRPr="008D38F7">
        <w:rPr>
          <w:b/>
        </w:rPr>
        <w:t>Melody</w:t>
      </w:r>
      <w:r w:rsidRPr="008D38F7">
        <w:t xml:space="preserve"> combo box features four selections: Off, Melody, Voice Leading, and Melody + Voice Leading.</w:t>
      </w:r>
    </w:p>
    <w:p w14:paraId="129F92A7" w14:textId="067216FB" w:rsidR="00FE7C87" w:rsidRPr="008D38F7" w:rsidRDefault="00296EEE" w:rsidP="00FE7C87">
      <w:pPr>
        <w:jc w:val="center"/>
      </w:pPr>
      <w:r w:rsidRPr="008D38F7">
        <w:rPr>
          <w:noProof/>
        </w:rPr>
        <w:drawing>
          <wp:inline distT="0" distB="0" distL="0" distR="0" wp14:anchorId="323DB360" wp14:editId="2696E8EA">
            <wp:extent cx="1797050" cy="1010285"/>
            <wp:effectExtent l="0" t="0" r="0" b="0"/>
            <wp:docPr id="234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97050" cy="1010285"/>
                    </a:xfrm>
                    <a:prstGeom prst="rect">
                      <a:avLst/>
                    </a:prstGeom>
                    <a:noFill/>
                    <a:ln>
                      <a:noFill/>
                    </a:ln>
                  </pic:spPr>
                </pic:pic>
              </a:graphicData>
            </a:graphic>
          </wp:inline>
        </w:drawing>
      </w:r>
    </w:p>
    <w:p w14:paraId="0EC9BBD4" w14:textId="77777777" w:rsidR="00FE7C87" w:rsidRPr="008D38F7" w:rsidRDefault="00FE7C87" w:rsidP="00FE7C87">
      <w:pPr>
        <w:pStyle w:val="a"/>
      </w:pPr>
      <w:r w:rsidRPr="008D38F7">
        <w:t>Melody</w:t>
      </w:r>
    </w:p>
    <w:p w14:paraId="6C377F77" w14:textId="77777777" w:rsidR="00FE7C87" w:rsidRPr="008D38F7" w:rsidRDefault="00FE7C87" w:rsidP="00FE7C87">
      <w:r w:rsidRPr="008D38F7">
        <w:t>When in Chord setup, you can easily alternate between chord strums and melody licks in Main zone by changing the velocity of the played notes. Higher velocity will produce chord strums, while lower velocity will produce individual notes (i.e. real pitches you press on the keyboard). The velocity is completely user definable.</w:t>
      </w:r>
    </w:p>
    <w:p w14:paraId="2821F510" w14:textId="77777777" w:rsidR="00FE7C87" w:rsidRPr="008D38F7" w:rsidRDefault="00FE7C87" w:rsidP="00FE7C87">
      <w:r w:rsidRPr="008D38F7">
        <w:t>Melody options:</w:t>
      </w:r>
    </w:p>
    <w:p w14:paraId="39C331F7" w14:textId="09513560" w:rsidR="00FE7C87" w:rsidRPr="008D38F7" w:rsidRDefault="00296EEE" w:rsidP="00FE7C87">
      <w:pPr>
        <w:jc w:val="center"/>
      </w:pPr>
      <w:r w:rsidRPr="008D38F7">
        <w:rPr>
          <w:noProof/>
        </w:rPr>
        <w:drawing>
          <wp:inline distT="0" distB="0" distL="0" distR="0" wp14:anchorId="041742F8" wp14:editId="0697D19D">
            <wp:extent cx="2870835" cy="1127125"/>
            <wp:effectExtent l="0" t="0" r="0" b="0"/>
            <wp:docPr id="235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70835" cy="1127125"/>
                    </a:xfrm>
                    <a:prstGeom prst="rect">
                      <a:avLst/>
                    </a:prstGeom>
                    <a:noFill/>
                    <a:ln>
                      <a:noFill/>
                    </a:ln>
                  </pic:spPr>
                </pic:pic>
              </a:graphicData>
            </a:graphic>
          </wp:inline>
        </w:drawing>
      </w:r>
    </w:p>
    <w:p w14:paraId="1060B1B1" w14:textId="77777777" w:rsidR="00FE7C87" w:rsidRPr="008D38F7" w:rsidRDefault="00FE7C87" w:rsidP="00A23C39">
      <w:pPr>
        <w:numPr>
          <w:ilvl w:val="0"/>
          <w:numId w:val="45"/>
        </w:numPr>
      </w:pPr>
      <w:r w:rsidRPr="008D38F7">
        <w:t>Velo – input velocity threshold.</w:t>
      </w:r>
    </w:p>
    <w:p w14:paraId="688D886C" w14:textId="77777777" w:rsidR="00FE7C87" w:rsidRPr="008D38F7" w:rsidRDefault="00FE7C87" w:rsidP="00A23C39">
      <w:pPr>
        <w:numPr>
          <w:ilvl w:val="0"/>
          <w:numId w:val="45"/>
        </w:numPr>
      </w:pPr>
      <w:r w:rsidRPr="008D38F7">
        <w:t>Velo+ - add velocity value to melody notes if they are too soft.</w:t>
      </w:r>
    </w:p>
    <w:p w14:paraId="18B78F1F" w14:textId="77777777" w:rsidR="00FE7C87" w:rsidRPr="008D38F7" w:rsidRDefault="00FE7C87" w:rsidP="00A23C39">
      <w:pPr>
        <w:numPr>
          <w:ilvl w:val="0"/>
          <w:numId w:val="45"/>
        </w:numPr>
      </w:pPr>
      <w:r w:rsidRPr="008D38F7">
        <w:t>Octave - transpose Melody by octave.</w:t>
      </w:r>
    </w:p>
    <w:p w14:paraId="54FA63B7" w14:textId="77777777" w:rsidR="00FE7C87" w:rsidRPr="008D38F7" w:rsidRDefault="00FE7C87" w:rsidP="00A23C39">
      <w:pPr>
        <w:numPr>
          <w:ilvl w:val="0"/>
          <w:numId w:val="45"/>
        </w:numPr>
      </w:pPr>
      <w:r w:rsidRPr="008D38F7">
        <w:t>Hammer-On - On/Off Hammer-On effect when playing Melody.</w:t>
      </w:r>
    </w:p>
    <w:p w14:paraId="24D039F3" w14:textId="77777777" w:rsidR="00FE7C87" w:rsidRPr="008D38F7" w:rsidRDefault="00FE7C87" w:rsidP="00FE7C87">
      <w:pPr>
        <w:jc w:val="center"/>
      </w:pPr>
      <w:r w:rsidRPr="008D38F7">
        <w:t>Voice Leading</w:t>
      </w:r>
    </w:p>
    <w:p w14:paraId="634BEA47" w14:textId="77777777" w:rsidR="00FE7C87" w:rsidRPr="008D38F7" w:rsidRDefault="00FE7C87" w:rsidP="00FE7C87">
      <w:r w:rsidRPr="008D38F7">
        <w:t xml:space="preserve">With this setup, you can change individual voices of the chord after it is played. Release any chord note while holding any other and then press another note with lower velocity. This will produce new note over the sustaining chord. </w:t>
      </w:r>
    </w:p>
    <w:p w14:paraId="72679F2D" w14:textId="77777777" w:rsidR="00FE7C87" w:rsidRPr="008D38F7" w:rsidRDefault="00FE7C87" w:rsidP="00FE7C87">
      <w:r w:rsidRPr="008D38F7">
        <w:t>Voice Leading options:</w:t>
      </w:r>
    </w:p>
    <w:p w14:paraId="0C526515" w14:textId="34E00C63" w:rsidR="00FE7C87" w:rsidRPr="008D38F7" w:rsidRDefault="00296EEE" w:rsidP="00FE7C87">
      <w:pPr>
        <w:jc w:val="center"/>
      </w:pPr>
      <w:r w:rsidRPr="008D38F7">
        <w:rPr>
          <w:noProof/>
        </w:rPr>
        <w:drawing>
          <wp:inline distT="0" distB="0" distL="0" distR="0" wp14:anchorId="0B70D673" wp14:editId="0A9FF0A8">
            <wp:extent cx="2891790" cy="1010285"/>
            <wp:effectExtent l="0" t="0" r="0" b="0"/>
            <wp:docPr id="2351"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91790" cy="1010285"/>
                    </a:xfrm>
                    <a:prstGeom prst="rect">
                      <a:avLst/>
                    </a:prstGeom>
                    <a:noFill/>
                    <a:ln>
                      <a:noFill/>
                    </a:ln>
                  </pic:spPr>
                </pic:pic>
              </a:graphicData>
            </a:graphic>
          </wp:inline>
        </w:drawing>
      </w:r>
    </w:p>
    <w:p w14:paraId="4FFC811D" w14:textId="77777777" w:rsidR="00FE7C87" w:rsidRPr="008D38F7" w:rsidRDefault="00FE7C87" w:rsidP="00A23C39">
      <w:pPr>
        <w:numPr>
          <w:ilvl w:val="0"/>
          <w:numId w:val="46"/>
        </w:numPr>
      </w:pPr>
      <w:r w:rsidRPr="008D38F7">
        <w:t>Velo - velocity threshold.</w:t>
      </w:r>
    </w:p>
    <w:p w14:paraId="24F20F00" w14:textId="77777777" w:rsidR="00FE7C87" w:rsidRPr="008D38F7" w:rsidRDefault="00FE7C87" w:rsidP="00A23C39">
      <w:pPr>
        <w:numPr>
          <w:ilvl w:val="0"/>
          <w:numId w:val="46"/>
        </w:numPr>
      </w:pPr>
      <w:r w:rsidRPr="008D38F7">
        <w:t>Velo+ - add velocity value to new voice notes if they are too soft.</w:t>
      </w:r>
    </w:p>
    <w:p w14:paraId="75364831" w14:textId="77777777" w:rsidR="00FE7C87" w:rsidRPr="008D38F7" w:rsidRDefault="00FE7C87" w:rsidP="00A23C39">
      <w:pPr>
        <w:numPr>
          <w:ilvl w:val="0"/>
          <w:numId w:val="46"/>
        </w:numPr>
      </w:pPr>
      <w:r w:rsidRPr="008D38F7">
        <w:t xml:space="preserve">Bass Only - will trigger the lowest notes possible. </w:t>
      </w:r>
    </w:p>
    <w:p w14:paraId="3E7C6DCC" w14:textId="77777777" w:rsidR="00FE7C87" w:rsidRPr="008D38F7" w:rsidRDefault="00FE7C87" w:rsidP="00FE7C87">
      <w:pPr>
        <w:jc w:val="center"/>
      </w:pPr>
      <w:r w:rsidRPr="008D38F7">
        <w:t>Melody + Voice Leading</w:t>
      </w:r>
    </w:p>
    <w:p w14:paraId="468CF776" w14:textId="77777777" w:rsidR="00FE7C87" w:rsidRPr="008D38F7" w:rsidRDefault="00FE7C87" w:rsidP="00FE7C87">
      <w:r w:rsidRPr="008D38F7">
        <w:t xml:space="preserve">This setup is a combination of Melody and Voice Leading setups. </w:t>
      </w:r>
    </w:p>
    <w:p w14:paraId="28FE473B" w14:textId="77777777" w:rsidR="00FE7C87" w:rsidRPr="008D38F7" w:rsidRDefault="00FE7C87" w:rsidP="00EA4627">
      <w:pPr>
        <w:pStyle w:val="Heading3"/>
      </w:pPr>
      <w:r w:rsidRPr="008D38F7">
        <w:t>Strings</w:t>
      </w:r>
    </w:p>
    <w:p w14:paraId="3DFF6259" w14:textId="77777777" w:rsidR="00FE7C87" w:rsidRPr="008D38F7" w:rsidRDefault="00FE7C87" w:rsidP="00FE7C87">
      <w:r w:rsidRPr="008D38F7">
        <w:rPr>
          <w:b/>
        </w:rPr>
        <w:t>Strings</w:t>
      </w:r>
      <w:r w:rsidRPr="008D38F7">
        <w:t xml:space="preserve"> setup lets you assign String keys of various ranges to Left or Right Repeat zones.</w:t>
      </w:r>
    </w:p>
    <w:p w14:paraId="096CC7DA" w14:textId="77777777" w:rsidR="00FE7C87" w:rsidRPr="008D38F7" w:rsidRDefault="00FE7C87" w:rsidP="00FE7C87">
      <w:r w:rsidRPr="008D38F7">
        <w:rPr>
          <w:b/>
        </w:rPr>
        <w:t>Strings</w:t>
      </w:r>
      <w:r w:rsidRPr="008D38F7">
        <w:t xml:space="preserve"> combo box includes four selections: Off, Right Hand (C-C’), Right Hand (C-A#), Left Hand (C-A#), and Left Hand (E-A):</w:t>
      </w:r>
    </w:p>
    <w:p w14:paraId="2D3BAFAB" w14:textId="39D60B51" w:rsidR="00FE7C87" w:rsidRPr="008D38F7" w:rsidRDefault="00296EEE" w:rsidP="00FE7C87">
      <w:pPr>
        <w:jc w:val="center"/>
      </w:pPr>
      <w:r w:rsidRPr="008D38F7">
        <w:rPr>
          <w:noProof/>
        </w:rPr>
        <w:drawing>
          <wp:inline distT="0" distB="0" distL="0" distR="0" wp14:anchorId="02DFAFA8" wp14:editId="3B835EBB">
            <wp:extent cx="1818005" cy="967740"/>
            <wp:effectExtent l="0" t="0" r="0" b="0"/>
            <wp:docPr id="2352" name="Рисунок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18005" cy="967740"/>
                    </a:xfrm>
                    <a:prstGeom prst="rect">
                      <a:avLst/>
                    </a:prstGeom>
                    <a:noFill/>
                    <a:ln>
                      <a:noFill/>
                    </a:ln>
                  </pic:spPr>
                </pic:pic>
              </a:graphicData>
            </a:graphic>
          </wp:inline>
        </w:drawing>
      </w:r>
    </w:p>
    <w:p w14:paraId="65CEF2CF" w14:textId="77777777" w:rsidR="00FE7C87" w:rsidRPr="008D38F7" w:rsidRDefault="00FE7C87" w:rsidP="00FE7C87">
      <w:r w:rsidRPr="008D38F7">
        <w:t xml:space="preserve">The selected key range will be greyed out on the virtual keyboard in the appropriate Repeat zone. </w:t>
      </w:r>
    </w:p>
    <w:p w14:paraId="4F45D82C" w14:textId="77777777" w:rsidR="00FE7C87" w:rsidRPr="008D38F7" w:rsidRDefault="00FE7C87" w:rsidP="00FE7C87">
      <w:pPr>
        <w:keepNext/>
      </w:pPr>
      <w:r w:rsidRPr="008D38F7">
        <w:t>Key to string layouts:</w:t>
      </w:r>
    </w:p>
    <w:p w14:paraId="4582FC2E" w14:textId="77777777" w:rsidR="00FE7C87" w:rsidRPr="008D38F7" w:rsidRDefault="00FE7C87" w:rsidP="00A23C39">
      <w:pPr>
        <w:numPr>
          <w:ilvl w:val="0"/>
          <w:numId w:val="47"/>
        </w:numPr>
      </w:pPr>
      <w:r w:rsidRPr="008D38F7">
        <w:t>Right Hand (C-C’) - C, D, E, F, G, A keys trigger Bass I, Bass II, 4th, 3rd, 2nd strings, while A, A#, B and C’ trigger the 1st string.</w:t>
      </w:r>
    </w:p>
    <w:p w14:paraId="4D1155A4" w14:textId="77777777" w:rsidR="00FE7C87" w:rsidRPr="008D38F7" w:rsidRDefault="00FE7C87" w:rsidP="00A23C39">
      <w:pPr>
        <w:numPr>
          <w:ilvl w:val="0"/>
          <w:numId w:val="47"/>
        </w:numPr>
      </w:pPr>
      <w:r w:rsidRPr="008D38F7">
        <w:t>Right Hand (C-A#) - C, D, E, F, G, A keys trigger Bass I, Bass II, 4th, 3rd, 2nd, 1st strings, while B and C’ trigger Up Strum and Down Strum.</w:t>
      </w:r>
    </w:p>
    <w:p w14:paraId="2D0F41C1" w14:textId="77777777" w:rsidR="00FE7C87" w:rsidRPr="008D38F7" w:rsidRDefault="00FE7C87" w:rsidP="00A23C39">
      <w:pPr>
        <w:numPr>
          <w:ilvl w:val="0"/>
          <w:numId w:val="47"/>
        </w:numPr>
      </w:pPr>
      <w:r w:rsidRPr="008D38F7">
        <w:t>Left Hand (C-A#) - C, D, E, F, G, A keys trigger Bass I, Bass II, 4th, 3rd, 2nd, 1st strings.</w:t>
      </w:r>
    </w:p>
    <w:p w14:paraId="3D5A6666" w14:textId="77777777" w:rsidR="00FE7C87" w:rsidRPr="008D38F7" w:rsidRDefault="00FE7C87" w:rsidP="00EA4627">
      <w:pPr>
        <w:pStyle w:val="Heading3"/>
      </w:pPr>
      <w:r w:rsidRPr="008D38F7">
        <w:t>Black</w:t>
      </w:r>
    </w:p>
    <w:p w14:paraId="5017365D" w14:textId="77777777" w:rsidR="00FE7C87" w:rsidRPr="008D38F7" w:rsidRDefault="00FE7C87" w:rsidP="00FE7C87">
      <w:r w:rsidRPr="008D38F7">
        <w:rPr>
          <w:b/>
        </w:rPr>
        <w:t>Black</w:t>
      </w:r>
      <w:r w:rsidRPr="008D38F7">
        <w:t xml:space="preserve"> setup allows you to assign individual sounds and effects on black keys of the string group. </w:t>
      </w:r>
      <w:r w:rsidRPr="008D38F7">
        <w:rPr>
          <w:b/>
        </w:rPr>
        <w:t>Black</w:t>
      </w:r>
      <w:r w:rsidRPr="008D38F7">
        <w:t xml:space="preserve"> combo box features six selections: Unison, Chromatic, Harmonics, Strum, Mute, and ‘Do Hi velo FX’:</w:t>
      </w:r>
    </w:p>
    <w:p w14:paraId="258D696D" w14:textId="6568AC2D" w:rsidR="00FE7C87" w:rsidRPr="008D38F7" w:rsidRDefault="00296EEE" w:rsidP="00FE7C87">
      <w:pPr>
        <w:jc w:val="center"/>
      </w:pPr>
      <w:r w:rsidRPr="008D38F7">
        <w:rPr>
          <w:noProof/>
        </w:rPr>
        <w:drawing>
          <wp:inline distT="0" distB="0" distL="0" distR="0" wp14:anchorId="5A626425" wp14:editId="755BFF93">
            <wp:extent cx="1680210" cy="1382395"/>
            <wp:effectExtent l="0" t="0" r="0" b="0"/>
            <wp:docPr id="235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80210" cy="1382395"/>
                    </a:xfrm>
                    <a:prstGeom prst="rect">
                      <a:avLst/>
                    </a:prstGeom>
                    <a:noFill/>
                    <a:ln>
                      <a:noFill/>
                    </a:ln>
                  </pic:spPr>
                </pic:pic>
              </a:graphicData>
            </a:graphic>
          </wp:inline>
        </w:drawing>
      </w:r>
    </w:p>
    <w:p w14:paraId="3D1233B2" w14:textId="77777777" w:rsidR="00FE7C87" w:rsidRPr="008D38F7" w:rsidRDefault="00FE7C87" w:rsidP="00A23C39">
      <w:pPr>
        <w:numPr>
          <w:ilvl w:val="0"/>
          <w:numId w:val="48"/>
        </w:numPr>
      </w:pPr>
      <w:r w:rsidRPr="008D38F7">
        <w:t>Unison - doubles some strings for making single-string tremolo performance easy.</w:t>
      </w:r>
    </w:p>
    <w:p w14:paraId="7E55F6DF" w14:textId="77777777" w:rsidR="00FE7C87" w:rsidRPr="008D38F7" w:rsidRDefault="00FE7C87" w:rsidP="00A23C39">
      <w:pPr>
        <w:numPr>
          <w:ilvl w:val="0"/>
          <w:numId w:val="48"/>
        </w:numPr>
      </w:pPr>
      <w:r w:rsidRPr="008D38F7">
        <w:t xml:space="preserve">Chromatic - sets the black string keys to play notes one semi-tone down from their respective string voices. </w:t>
      </w:r>
    </w:p>
    <w:p w14:paraId="42ECC697" w14:textId="77777777" w:rsidR="00FE7C87" w:rsidRPr="008D38F7" w:rsidRDefault="00FE7C87" w:rsidP="00A23C39">
      <w:pPr>
        <w:numPr>
          <w:ilvl w:val="0"/>
          <w:numId w:val="48"/>
        </w:numPr>
      </w:pPr>
      <w:r w:rsidRPr="008D38F7">
        <w:t>Harmonics - black keys trigger Harmonics for current chord notes.</w:t>
      </w:r>
    </w:p>
    <w:p w14:paraId="108B792F" w14:textId="77777777" w:rsidR="00FE7C87" w:rsidRPr="008D38F7" w:rsidRDefault="00FE7C87" w:rsidP="00A23C39">
      <w:pPr>
        <w:numPr>
          <w:ilvl w:val="0"/>
          <w:numId w:val="48"/>
        </w:numPr>
      </w:pPr>
      <w:r w:rsidRPr="008D38F7">
        <w:t>Strum - C#, D#, and A# trigger Full Strum chords, while F# and G# trigger Muted Strums.</w:t>
      </w:r>
    </w:p>
    <w:p w14:paraId="51B4A9E2" w14:textId="77777777" w:rsidR="00FE7C87" w:rsidRPr="008D38F7" w:rsidRDefault="00FE7C87" w:rsidP="00A23C39">
      <w:pPr>
        <w:numPr>
          <w:ilvl w:val="0"/>
          <w:numId w:val="48"/>
        </w:numPr>
      </w:pPr>
      <w:r w:rsidRPr="008D38F7">
        <w:t>Mute - all black keys trigger Muted Strums.</w:t>
      </w:r>
    </w:p>
    <w:p w14:paraId="1AE62A95" w14:textId="77777777" w:rsidR="00FE7C87" w:rsidRPr="008D38F7" w:rsidRDefault="00FE7C87" w:rsidP="00A23C39">
      <w:pPr>
        <w:numPr>
          <w:ilvl w:val="0"/>
          <w:numId w:val="48"/>
        </w:numPr>
      </w:pPr>
      <w:r w:rsidRPr="008D38F7">
        <w:t>Do Hi velo FX - black keys produce velocity free Hammer-On or Slider effect selected in Hi velo combo box of Velocity FX section.</w:t>
      </w:r>
    </w:p>
    <w:p w14:paraId="0AFC43B0" w14:textId="77777777" w:rsidR="00FE7C87" w:rsidRPr="008D38F7" w:rsidRDefault="00FE7C87" w:rsidP="00EA4627">
      <w:pPr>
        <w:pStyle w:val="Heading2"/>
      </w:pPr>
      <w:bookmarkStart w:id="198" w:name="_Toc529545898"/>
      <w:bookmarkStart w:id="199" w:name="_Toc20763263"/>
      <w:bookmarkStart w:id="200" w:name="_Toc62840853"/>
      <w:bookmarkStart w:id="201" w:name="_Toc108455665"/>
      <w:r w:rsidRPr="008D38F7">
        <w:t>Chord Section</w:t>
      </w:r>
      <w:bookmarkEnd w:id="198"/>
      <w:bookmarkEnd w:id="199"/>
      <w:bookmarkEnd w:id="200"/>
      <w:bookmarkEnd w:id="201"/>
    </w:p>
    <w:p w14:paraId="0ABD7B33" w14:textId="77777777" w:rsidR="00FE7C87" w:rsidRPr="008D38F7" w:rsidRDefault="00FE7C87" w:rsidP="00FE7C87">
      <w:r w:rsidRPr="008D38F7">
        <w:t xml:space="preserve">Chord section allows you to assign various velocity controlled strumming techniques, change chord position/inversion, and gain access to User Chord Editor window and Options panel. </w:t>
      </w:r>
    </w:p>
    <w:p w14:paraId="222C1936" w14:textId="6229B362" w:rsidR="00FE7C87" w:rsidRPr="008D38F7" w:rsidRDefault="00296EEE" w:rsidP="00FE7C87">
      <w:pPr>
        <w:jc w:val="center"/>
        <w:rPr>
          <w:noProof/>
        </w:rPr>
      </w:pPr>
      <w:r w:rsidRPr="008D38F7">
        <w:rPr>
          <w:noProof/>
        </w:rPr>
        <w:drawing>
          <wp:inline distT="0" distB="0" distL="0" distR="0" wp14:anchorId="0BA8CE6B" wp14:editId="0D03B454">
            <wp:extent cx="1786255" cy="1329055"/>
            <wp:effectExtent l="0" t="0" r="0" b="0"/>
            <wp:docPr id="2354" name="Picture 665" descr="Chord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Chord All"/>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86255" cy="1329055"/>
                    </a:xfrm>
                    <a:prstGeom prst="rect">
                      <a:avLst/>
                    </a:prstGeom>
                    <a:noFill/>
                    <a:ln>
                      <a:noFill/>
                    </a:ln>
                  </pic:spPr>
                </pic:pic>
              </a:graphicData>
            </a:graphic>
          </wp:inline>
        </w:drawing>
      </w:r>
    </w:p>
    <w:p w14:paraId="10D0039D" w14:textId="77777777" w:rsidR="00FE7C87" w:rsidRPr="008D38F7" w:rsidRDefault="00FE7C87" w:rsidP="00EA4627">
      <w:pPr>
        <w:pStyle w:val="Heading3"/>
      </w:pPr>
      <w:r w:rsidRPr="008D38F7">
        <w:t>Dyn</w:t>
      </w:r>
    </w:p>
    <w:p w14:paraId="17274D18" w14:textId="77777777" w:rsidR="00FE7C87" w:rsidRPr="008D38F7" w:rsidRDefault="00FE7C87" w:rsidP="00FE7C87">
      <w:r w:rsidRPr="008D38F7">
        <w:t xml:space="preserve">Clicking </w:t>
      </w:r>
      <w:r w:rsidRPr="008D38F7">
        <w:rPr>
          <w:b/>
        </w:rPr>
        <w:t xml:space="preserve">Dyn </w:t>
      </w:r>
      <w:r w:rsidRPr="008D38F7">
        <w:t>(Dynamics) combo box gives you four selections: Full Strum, Velo Strum 1, Velo Strum 2, and Velo Strum 3.</w:t>
      </w:r>
    </w:p>
    <w:p w14:paraId="59C547E4" w14:textId="0A9C3DE2" w:rsidR="00FE7C87" w:rsidRPr="008D38F7" w:rsidRDefault="00296EEE" w:rsidP="00FE7C87">
      <w:pPr>
        <w:jc w:val="center"/>
        <w:rPr>
          <w:lang w:val="ru-RU"/>
        </w:rPr>
      </w:pPr>
      <w:r w:rsidRPr="008D38F7">
        <w:rPr>
          <w:noProof/>
        </w:rPr>
        <w:drawing>
          <wp:inline distT="0" distB="0" distL="0" distR="0" wp14:anchorId="6603835C" wp14:editId="73687D4F">
            <wp:extent cx="1743710" cy="1308100"/>
            <wp:effectExtent l="0" t="0" r="0" b="0"/>
            <wp:docPr id="235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43710" cy="1308100"/>
                    </a:xfrm>
                    <a:prstGeom prst="rect">
                      <a:avLst/>
                    </a:prstGeom>
                    <a:noFill/>
                    <a:ln>
                      <a:noFill/>
                    </a:ln>
                  </pic:spPr>
                </pic:pic>
              </a:graphicData>
            </a:graphic>
          </wp:inline>
        </w:drawing>
      </w:r>
    </w:p>
    <w:p w14:paraId="0063DC2F" w14:textId="77777777" w:rsidR="00FE7C87" w:rsidRPr="008D38F7" w:rsidRDefault="00FE7C87" w:rsidP="00FE7C87">
      <w:pPr>
        <w:pStyle w:val="Heading4"/>
      </w:pPr>
      <w:r w:rsidRPr="008D38F7">
        <w:t>Full Strum</w:t>
      </w:r>
    </w:p>
    <w:p w14:paraId="1202AF33" w14:textId="75525AD3" w:rsidR="00FE7C87" w:rsidRPr="008D38F7" w:rsidRDefault="00FE7C87" w:rsidP="00FE7C87">
      <w:r w:rsidRPr="008D38F7">
        <w:t>Full Strum setup works similar strumming layout for both Main and Repeat zones used in Chords performance mode of the previous Real</w:t>
      </w:r>
      <w:r w:rsidR="002817C7">
        <w:t>Rick</w:t>
      </w:r>
      <w:r w:rsidRPr="008D38F7">
        <w:t xml:space="preserve"> versions.</w:t>
      </w:r>
    </w:p>
    <w:p w14:paraId="0C07ECE2" w14:textId="77777777" w:rsidR="00FE7C87" w:rsidRPr="008D38F7" w:rsidRDefault="00FE7C87" w:rsidP="00FE7C87">
      <w:pPr>
        <w:pStyle w:val="Heading4"/>
      </w:pPr>
      <w:r w:rsidRPr="008D38F7">
        <w:t>Velo Strum</w:t>
      </w:r>
    </w:p>
    <w:p w14:paraId="2717422C" w14:textId="77777777" w:rsidR="00FE7C87" w:rsidRPr="008D38F7" w:rsidRDefault="00FE7C87" w:rsidP="00FE7C87">
      <w:r w:rsidRPr="008D38F7">
        <w:t>Velo Strum 1, 2, and 3 FX allow triggering fewer strings in a strummed chord controlled by velocity of pressed keys (lower velocities will proportionally omit one by one the upper strings in a chord, up to the single Bass I note produced with lowest velocity value).</w:t>
      </w:r>
    </w:p>
    <w:p w14:paraId="42525421" w14:textId="77777777" w:rsidR="00FE7C87" w:rsidRPr="008D38F7" w:rsidRDefault="00FE7C87" w:rsidP="00FE7C87">
      <w:r w:rsidRPr="008D38F7">
        <w:t>Velo Strum options:</w:t>
      </w:r>
    </w:p>
    <w:p w14:paraId="6B72403D" w14:textId="69C39F1A" w:rsidR="00FE7C87" w:rsidRPr="008D38F7" w:rsidRDefault="00296EEE" w:rsidP="00FE7C87">
      <w:pPr>
        <w:jc w:val="center"/>
      </w:pPr>
      <w:r w:rsidRPr="008D38F7">
        <w:rPr>
          <w:noProof/>
        </w:rPr>
        <w:drawing>
          <wp:inline distT="0" distB="0" distL="0" distR="0" wp14:anchorId="2FD34BDF" wp14:editId="0E22D7F6">
            <wp:extent cx="2689860" cy="510540"/>
            <wp:effectExtent l="0" t="0" r="0" b="0"/>
            <wp:docPr id="235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89860" cy="510540"/>
                    </a:xfrm>
                    <a:prstGeom prst="rect">
                      <a:avLst/>
                    </a:prstGeom>
                    <a:noFill/>
                    <a:ln>
                      <a:noFill/>
                    </a:ln>
                  </pic:spPr>
                </pic:pic>
              </a:graphicData>
            </a:graphic>
          </wp:inline>
        </w:drawing>
      </w:r>
    </w:p>
    <w:p w14:paraId="19176497" w14:textId="77777777" w:rsidR="00FE7C87" w:rsidRPr="008D38F7" w:rsidRDefault="00FE7C87" w:rsidP="00A23C39">
      <w:pPr>
        <w:numPr>
          <w:ilvl w:val="0"/>
          <w:numId w:val="49"/>
        </w:numPr>
      </w:pPr>
      <w:r w:rsidRPr="008D38F7">
        <w:t>Velo - low and high velocity threshold numeric boxes.</w:t>
      </w:r>
    </w:p>
    <w:p w14:paraId="317AB538" w14:textId="77777777" w:rsidR="00FE7C87" w:rsidRPr="008D38F7" w:rsidRDefault="00FE7C87" w:rsidP="00A23C39">
      <w:pPr>
        <w:numPr>
          <w:ilvl w:val="0"/>
          <w:numId w:val="49"/>
        </w:numPr>
      </w:pPr>
      <w:r w:rsidRPr="008D38F7">
        <w:t>Voices - minimum number of voices (strings) in the chord played with lower velocity threshold value.</w:t>
      </w:r>
    </w:p>
    <w:p w14:paraId="4B87004E" w14:textId="77777777" w:rsidR="00FE7C87" w:rsidRPr="008D38F7" w:rsidRDefault="00FE7C87" w:rsidP="00FE7C87">
      <w:r w:rsidRPr="008D38F7">
        <w:t>Repeat keys work differently with Velo Strum 1, 2 and 3:</w:t>
      </w:r>
    </w:p>
    <w:p w14:paraId="15239DCF" w14:textId="77777777" w:rsidR="00FE7C87" w:rsidRPr="008D38F7" w:rsidRDefault="00FE7C87" w:rsidP="00A23C39">
      <w:pPr>
        <w:numPr>
          <w:ilvl w:val="0"/>
          <w:numId w:val="50"/>
        </w:numPr>
      </w:pPr>
      <w:r w:rsidRPr="008D38F7">
        <w:t>Velo Strum 1 - Repeat keys are not affected and work similar Repeat keys with Full Strum.</w:t>
      </w:r>
    </w:p>
    <w:p w14:paraId="1269D024" w14:textId="77777777" w:rsidR="00FE7C87" w:rsidRPr="008D38F7" w:rsidRDefault="00FE7C87" w:rsidP="00A23C39">
      <w:pPr>
        <w:numPr>
          <w:ilvl w:val="0"/>
          <w:numId w:val="50"/>
        </w:numPr>
      </w:pPr>
      <w:r w:rsidRPr="008D38F7">
        <w:t>Velo Strum 2 - Repeat keys follow velocity options and work similar Main zone keys.</w:t>
      </w:r>
    </w:p>
    <w:p w14:paraId="0062A290" w14:textId="77777777" w:rsidR="00FE7C87" w:rsidRPr="008D38F7" w:rsidRDefault="00FE7C87" w:rsidP="00A23C39">
      <w:pPr>
        <w:numPr>
          <w:ilvl w:val="0"/>
          <w:numId w:val="50"/>
        </w:numPr>
      </w:pPr>
      <w:r w:rsidRPr="008D38F7">
        <w:t>Velo Strum 3 - Repeat keys are not affected, but simply reproduce the number of strings of the last chord played in Main zone.</w:t>
      </w:r>
    </w:p>
    <w:p w14:paraId="63032B9A" w14:textId="77777777" w:rsidR="00FE7C87" w:rsidRPr="008D38F7" w:rsidRDefault="00FE7C87" w:rsidP="00EA4627">
      <w:pPr>
        <w:pStyle w:val="Heading3"/>
      </w:pPr>
      <w:r w:rsidRPr="008D38F7">
        <w:t>Chord Position Control</w:t>
      </w:r>
    </w:p>
    <w:p w14:paraId="0BACA31E" w14:textId="1743C083" w:rsidR="00FE7C87" w:rsidRPr="008D38F7" w:rsidRDefault="00296EEE" w:rsidP="00FE7C87">
      <w:pPr>
        <w:jc w:val="center"/>
      </w:pPr>
      <w:r w:rsidRPr="008D38F7">
        <w:rPr>
          <w:noProof/>
        </w:rPr>
        <w:drawing>
          <wp:inline distT="0" distB="0" distL="0" distR="0" wp14:anchorId="58126F9E" wp14:editId="3E712FCE">
            <wp:extent cx="1754505" cy="308610"/>
            <wp:effectExtent l="0" t="0" r="0" b="0"/>
            <wp:docPr id="2357" name="Picture 668" descr="Chord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Chord Position"/>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54505" cy="308610"/>
                    </a:xfrm>
                    <a:prstGeom prst="rect">
                      <a:avLst/>
                    </a:prstGeom>
                    <a:noFill/>
                    <a:ln>
                      <a:noFill/>
                    </a:ln>
                  </pic:spPr>
                </pic:pic>
              </a:graphicData>
            </a:graphic>
          </wp:inline>
        </w:drawing>
      </w:r>
    </w:p>
    <w:p w14:paraId="78FA7489" w14:textId="77777777" w:rsidR="00FE7C87" w:rsidRPr="008D38F7" w:rsidRDefault="00FE7C87" w:rsidP="00FE7C87">
      <w:pPr>
        <w:spacing w:before="240"/>
      </w:pPr>
      <w:r w:rsidRPr="008D38F7">
        <w:rPr>
          <w:b/>
          <w:bCs/>
        </w:rPr>
        <w:t>Chord position</w:t>
      </w:r>
      <w:r w:rsidRPr="008D38F7">
        <w:t xml:space="preserve"> buttons - select the melodic position range for the built chords.</w:t>
      </w:r>
    </w:p>
    <w:p w14:paraId="3B55A647" w14:textId="77777777" w:rsidR="00FE7C87" w:rsidRPr="008D38F7" w:rsidRDefault="00FE7C87" w:rsidP="00FE7C87">
      <w:pPr>
        <w:ind w:firstLine="360"/>
      </w:pPr>
      <w:r w:rsidRPr="008D38F7">
        <w:t>I    - highest note is between E3 and G#3</w:t>
      </w:r>
    </w:p>
    <w:p w14:paraId="5FD8CB08" w14:textId="77777777" w:rsidR="00FE7C87" w:rsidRPr="008D38F7" w:rsidRDefault="00FE7C87" w:rsidP="00FE7C87">
      <w:pPr>
        <w:spacing w:before="120"/>
        <w:ind w:left="360"/>
      </w:pPr>
      <w:r w:rsidRPr="008D38F7">
        <w:t>II   - highest note is between G3 and B3</w:t>
      </w:r>
    </w:p>
    <w:p w14:paraId="1AF1D890" w14:textId="77777777" w:rsidR="00FE7C87" w:rsidRPr="008D38F7" w:rsidRDefault="00FE7C87" w:rsidP="00FE7C87">
      <w:pPr>
        <w:spacing w:before="120"/>
        <w:ind w:left="360"/>
      </w:pPr>
      <w:r w:rsidRPr="008D38F7">
        <w:t>III - highest note is between A#3 and D4</w:t>
      </w:r>
    </w:p>
    <w:p w14:paraId="4B0DB9F2" w14:textId="77777777" w:rsidR="00FE7C87" w:rsidRPr="008D38F7" w:rsidRDefault="00FE7C87" w:rsidP="00FE7C87">
      <w:pPr>
        <w:spacing w:before="120"/>
        <w:ind w:left="360"/>
      </w:pPr>
      <w:r w:rsidRPr="008D38F7">
        <w:t>IV - highest note is between C#4 and F4</w:t>
      </w:r>
    </w:p>
    <w:p w14:paraId="68A34424" w14:textId="77777777" w:rsidR="00FE7C87" w:rsidRPr="008D38F7" w:rsidRDefault="00FE7C87" w:rsidP="00FE7C87">
      <w:pPr>
        <w:spacing w:before="120"/>
        <w:ind w:left="360"/>
      </w:pPr>
      <w:r w:rsidRPr="008D38F7">
        <w:t>Kbd - melodic position range of the built chord depends on the octave position of the chord taken in the Main zone of the keyboard (with borders between E and E of the next octave).</w:t>
      </w:r>
    </w:p>
    <w:p w14:paraId="5A7A0101" w14:textId="77777777" w:rsidR="00FE7C87" w:rsidRPr="008D38F7" w:rsidRDefault="00FE7C87" w:rsidP="00FE7C87">
      <w:pPr>
        <w:pStyle w:val="a0"/>
      </w:pPr>
      <w:r w:rsidRPr="008D38F7">
        <w:t>Chord Position/Inversion can be as well changed (up&amp;down) via Key Switches during “live” performance.</w:t>
      </w:r>
    </w:p>
    <w:p w14:paraId="15855ABC" w14:textId="77777777" w:rsidR="00FE7C87" w:rsidRPr="008D38F7" w:rsidRDefault="00FE7C87" w:rsidP="00FE7C87">
      <w:pPr>
        <w:spacing w:after="0" w:line="240" w:lineRule="auto"/>
        <w:rPr>
          <w:rFonts w:ascii="Cambria" w:eastAsia="MS Mincho" w:hAnsi="Cambria"/>
          <w:b/>
          <w:bCs/>
          <w:i/>
          <w:iCs/>
          <w:sz w:val="26"/>
          <w:szCs w:val="26"/>
          <w:lang w:val="x-none"/>
        </w:rPr>
      </w:pPr>
      <w:bookmarkStart w:id="202" w:name="_User_Chords"/>
      <w:bookmarkStart w:id="203" w:name="_Ref492485062"/>
      <w:bookmarkEnd w:id="202"/>
      <w:r w:rsidRPr="008D38F7">
        <w:br w:type="page"/>
      </w:r>
    </w:p>
    <w:p w14:paraId="37F689D5" w14:textId="77777777" w:rsidR="00FE7C87" w:rsidRPr="008D38F7" w:rsidRDefault="00FE7C87" w:rsidP="00EA4627">
      <w:pPr>
        <w:pStyle w:val="Heading3"/>
      </w:pPr>
      <w:r w:rsidRPr="008D38F7">
        <w:t>User Chords</w:t>
      </w:r>
      <w:bookmarkEnd w:id="203"/>
    </w:p>
    <w:p w14:paraId="08127850" w14:textId="6723DCE0" w:rsidR="00FE7C87" w:rsidRPr="008D38F7" w:rsidRDefault="00296EEE" w:rsidP="00FE7C87">
      <w:pPr>
        <w:keepNext/>
        <w:jc w:val="center"/>
      </w:pPr>
      <w:r w:rsidRPr="008D38F7">
        <w:rPr>
          <w:noProof/>
        </w:rPr>
        <w:drawing>
          <wp:inline distT="0" distB="0" distL="0" distR="0" wp14:anchorId="5650F6C9" wp14:editId="16E84175">
            <wp:extent cx="1510030" cy="329565"/>
            <wp:effectExtent l="0" t="0" r="0" b="0"/>
            <wp:docPr id="2358" name="Picture 669" descr="UserCh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UserChor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10030" cy="329565"/>
                    </a:xfrm>
                    <a:prstGeom prst="rect">
                      <a:avLst/>
                    </a:prstGeom>
                    <a:noFill/>
                    <a:ln>
                      <a:noFill/>
                    </a:ln>
                  </pic:spPr>
                </pic:pic>
              </a:graphicData>
            </a:graphic>
          </wp:inline>
        </w:drawing>
      </w:r>
    </w:p>
    <w:p w14:paraId="479E56ED" w14:textId="77777777" w:rsidR="00FE7C87" w:rsidRPr="008D38F7" w:rsidRDefault="00FE7C87" w:rsidP="00FE7C87">
      <w:pPr>
        <w:keepNext/>
        <w:spacing w:before="240"/>
      </w:pPr>
      <w:r w:rsidRPr="008D38F7">
        <w:rPr>
          <w:bCs/>
        </w:rPr>
        <w:t xml:space="preserve">Click </w:t>
      </w:r>
      <w:r w:rsidRPr="008D38F7">
        <w:rPr>
          <w:b/>
          <w:bCs/>
        </w:rPr>
        <w:t>User Chords</w:t>
      </w:r>
      <w:r w:rsidRPr="008D38F7">
        <w:t xml:space="preserve"> button to open Chord Editor window.</w:t>
      </w:r>
    </w:p>
    <w:p w14:paraId="20798EFA" w14:textId="692E0D3A" w:rsidR="00FE7C87" w:rsidRPr="008D38F7" w:rsidRDefault="00FE7C87" w:rsidP="00FE7C87">
      <w:pPr>
        <w:keepNext/>
        <w:spacing w:before="240"/>
      </w:pPr>
      <w:r w:rsidRPr="008D38F7">
        <w:t xml:space="preserve">Refer to </w:t>
      </w:r>
      <w:hyperlink w:anchor="_User_Chords_1" w:history="1">
        <w:r w:rsidRPr="008D38F7">
          <w:rPr>
            <w:rStyle w:val="Hyperlink"/>
          </w:rPr>
          <w:t>User Chords</w:t>
        </w:r>
      </w:hyperlink>
      <w:r w:rsidRPr="008D38F7">
        <w:t xml:space="preserve"> chapter for details</w:t>
      </w:r>
      <w:r w:rsidRPr="008D38F7">
        <w:rPr>
          <w:rFonts w:ascii="Calibri" w:hAnsi="Calibri" w:cs="Calibri"/>
        </w:rPr>
        <w:t>.</w:t>
      </w:r>
    </w:p>
    <w:p w14:paraId="726ECE3B" w14:textId="77777777" w:rsidR="00FE7C87" w:rsidRPr="008D38F7" w:rsidRDefault="00FE7C87" w:rsidP="00EA4627">
      <w:pPr>
        <w:pStyle w:val="Heading3"/>
      </w:pPr>
      <w:r w:rsidRPr="008D38F7">
        <w:t>Options</w:t>
      </w:r>
    </w:p>
    <w:p w14:paraId="1FEA9D3B" w14:textId="77777777" w:rsidR="00FE7C87" w:rsidRPr="008D38F7" w:rsidRDefault="00FE7C87" w:rsidP="00FE7C87">
      <w:r w:rsidRPr="008D38F7">
        <w:t>Click ‘Options…’ button to get access to additional options of CHORD section.</w:t>
      </w:r>
    </w:p>
    <w:p w14:paraId="069E9436" w14:textId="0E5B9107" w:rsidR="00FE7C87" w:rsidRPr="008D38F7" w:rsidRDefault="00296EEE" w:rsidP="00FE7C87">
      <w:pPr>
        <w:jc w:val="center"/>
      </w:pPr>
      <w:r w:rsidRPr="008D38F7">
        <w:rPr>
          <w:noProof/>
        </w:rPr>
        <w:drawing>
          <wp:inline distT="0" distB="0" distL="0" distR="0" wp14:anchorId="7B18568E" wp14:editId="520469CC">
            <wp:extent cx="1998980" cy="1339850"/>
            <wp:effectExtent l="0" t="0" r="0" b="0"/>
            <wp:docPr id="2359"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98980" cy="1339850"/>
                    </a:xfrm>
                    <a:prstGeom prst="rect">
                      <a:avLst/>
                    </a:prstGeom>
                    <a:noFill/>
                    <a:ln>
                      <a:noFill/>
                    </a:ln>
                  </pic:spPr>
                </pic:pic>
              </a:graphicData>
            </a:graphic>
          </wp:inline>
        </w:drawing>
      </w:r>
    </w:p>
    <w:p w14:paraId="0CA8A2CD" w14:textId="77777777" w:rsidR="00FE7C87" w:rsidRPr="008D38F7" w:rsidRDefault="00FE7C87" w:rsidP="00EA4627">
      <w:pPr>
        <w:pStyle w:val="Heading4"/>
      </w:pPr>
      <w:r w:rsidRPr="008D38F7">
        <w:t>Wide Fingerings</w:t>
      </w:r>
    </w:p>
    <w:p w14:paraId="3C7A5B61" w14:textId="7AF14D47" w:rsidR="00FE7C87" w:rsidRPr="008D38F7" w:rsidRDefault="00296EEE" w:rsidP="00FE7C87">
      <w:pPr>
        <w:keepNext/>
        <w:jc w:val="center"/>
      </w:pPr>
      <w:r w:rsidRPr="008D38F7">
        <w:rPr>
          <w:noProof/>
        </w:rPr>
        <w:drawing>
          <wp:inline distT="0" distB="0" distL="0" distR="0" wp14:anchorId="6FBD881C" wp14:editId="13E608EE">
            <wp:extent cx="1190625" cy="318770"/>
            <wp:effectExtent l="0" t="0" r="0" b="0"/>
            <wp:docPr id="2360" name="Picture 674" descr="Wide Fi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Wide Finge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90625" cy="318770"/>
                    </a:xfrm>
                    <a:prstGeom prst="rect">
                      <a:avLst/>
                    </a:prstGeom>
                    <a:noFill/>
                    <a:ln>
                      <a:noFill/>
                    </a:ln>
                  </pic:spPr>
                </pic:pic>
              </a:graphicData>
            </a:graphic>
          </wp:inline>
        </w:drawing>
      </w:r>
    </w:p>
    <w:p w14:paraId="3D1067F6" w14:textId="77777777" w:rsidR="00FE7C87" w:rsidRPr="008D38F7" w:rsidRDefault="00FE7C87" w:rsidP="00FE7C87">
      <w:r w:rsidRPr="008D38F7">
        <w:t>When Wide Fingerings button is activated, a number of chords with Bass I note on the 4th string (such as D major/minor/seventh, Eb major/minor/seventh, etc.) will be optimized to six voice fingerings for better use with String keys setup.</w:t>
      </w:r>
    </w:p>
    <w:p w14:paraId="39712C66" w14:textId="77777777" w:rsidR="00FE7C87" w:rsidRPr="008D38F7" w:rsidRDefault="00FE7C87" w:rsidP="00EA4627">
      <w:pPr>
        <w:pStyle w:val="Heading4"/>
      </w:pPr>
      <w:r w:rsidRPr="008D38F7">
        <w:t>Repeat Strings</w:t>
      </w:r>
    </w:p>
    <w:p w14:paraId="45C10B56" w14:textId="158E547B" w:rsidR="00FE7C87" w:rsidRPr="008D38F7" w:rsidRDefault="00296EEE" w:rsidP="00FE7C87">
      <w:pPr>
        <w:jc w:val="center"/>
      </w:pPr>
      <w:r w:rsidRPr="008D38F7">
        <w:rPr>
          <w:noProof/>
        </w:rPr>
        <w:drawing>
          <wp:inline distT="0" distB="0" distL="0" distR="0" wp14:anchorId="551B8432" wp14:editId="39087C1E">
            <wp:extent cx="1190625" cy="351155"/>
            <wp:effectExtent l="0" t="0" r="0" b="0"/>
            <wp:docPr id="2361" name="Picture 675" descr="repeat str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repeat strings"/>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90625" cy="351155"/>
                    </a:xfrm>
                    <a:prstGeom prst="rect">
                      <a:avLst/>
                    </a:prstGeom>
                    <a:noFill/>
                    <a:ln>
                      <a:noFill/>
                    </a:ln>
                  </pic:spPr>
                </pic:pic>
              </a:graphicData>
            </a:graphic>
          </wp:inline>
        </w:drawing>
      </w:r>
    </w:p>
    <w:p w14:paraId="19DCCA9F" w14:textId="77777777" w:rsidR="00FE7C87" w:rsidRPr="008D38F7" w:rsidRDefault="00FE7C87" w:rsidP="00FE7C87">
      <w:r w:rsidRPr="008D38F7">
        <w:t>With Repeat Strings activated repeating a chord note in Main zone will repeat only the voice(s) previously played with String key(s). With Repeat Strings Off the whole chord will be retriggered.</w:t>
      </w:r>
    </w:p>
    <w:p w14:paraId="4655EA36" w14:textId="77777777" w:rsidR="00FE7C87" w:rsidRPr="008D38F7" w:rsidRDefault="00FE7C87" w:rsidP="00EA4627">
      <w:pPr>
        <w:pStyle w:val="Heading4"/>
      </w:pPr>
      <w:r w:rsidRPr="008D38F7">
        <w:t>Use Chord Channel</w:t>
      </w:r>
    </w:p>
    <w:p w14:paraId="6906F926" w14:textId="200C5768" w:rsidR="00FE7C87" w:rsidRPr="008D38F7" w:rsidRDefault="00296EEE" w:rsidP="00FE7C87">
      <w:pPr>
        <w:jc w:val="center"/>
        <w:rPr>
          <w:lang w:val="x-none"/>
        </w:rPr>
      </w:pPr>
      <w:r w:rsidRPr="008D38F7">
        <w:rPr>
          <w:noProof/>
        </w:rPr>
        <w:drawing>
          <wp:inline distT="0" distB="0" distL="0" distR="0" wp14:anchorId="1BAB4CE8" wp14:editId="521C3AE5">
            <wp:extent cx="1201420" cy="361315"/>
            <wp:effectExtent l="0" t="0" r="0" b="0"/>
            <wp:docPr id="236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01420" cy="361315"/>
                    </a:xfrm>
                    <a:prstGeom prst="rect">
                      <a:avLst/>
                    </a:prstGeom>
                    <a:noFill/>
                    <a:ln>
                      <a:noFill/>
                    </a:ln>
                  </pic:spPr>
                </pic:pic>
              </a:graphicData>
            </a:graphic>
          </wp:inline>
        </w:drawing>
      </w:r>
    </w:p>
    <w:p w14:paraId="4B911759" w14:textId="77777777" w:rsidR="00FE7C87" w:rsidRPr="008D38F7" w:rsidRDefault="00FE7C87" w:rsidP="00FE7C87">
      <w:r w:rsidRPr="008D38F7">
        <w:t>With Use Chord Channel activated Melody will play via Chords audio channel.</w:t>
      </w:r>
    </w:p>
    <w:p w14:paraId="1839846E" w14:textId="77777777" w:rsidR="00FE7C87" w:rsidRPr="008D38F7" w:rsidRDefault="00FE7C87" w:rsidP="00EA4627">
      <w:pPr>
        <w:pStyle w:val="Heading2"/>
      </w:pPr>
      <w:bookmarkStart w:id="204" w:name="_Toc529545899"/>
      <w:bookmarkStart w:id="205" w:name="_Toc20763264"/>
      <w:bookmarkStart w:id="206" w:name="_Toc62840854"/>
      <w:bookmarkStart w:id="207" w:name="_Toc108455666"/>
      <w:r w:rsidRPr="008D38F7">
        <w:t>Velocity FX Section</w:t>
      </w:r>
      <w:bookmarkEnd w:id="204"/>
      <w:bookmarkEnd w:id="205"/>
      <w:bookmarkEnd w:id="206"/>
      <w:bookmarkEnd w:id="207"/>
    </w:p>
    <w:p w14:paraId="719A344B" w14:textId="77777777" w:rsidR="00FE7C87" w:rsidRPr="008D38F7" w:rsidRDefault="00FE7C87" w:rsidP="00FE7C87">
      <w:r w:rsidRPr="008D38F7">
        <w:t xml:space="preserve">Velocity FX section features two groups of effects triggered with higher velocity (Hi Velo) and/or lower velocity (Lo Velo) than the threshold value set in the appropriate numeric boxes. </w:t>
      </w:r>
    </w:p>
    <w:p w14:paraId="43D51443" w14:textId="59260239" w:rsidR="00FE7C87" w:rsidRPr="008D38F7" w:rsidRDefault="00296EEE" w:rsidP="00FE7C87">
      <w:pPr>
        <w:jc w:val="center"/>
      </w:pPr>
      <w:r w:rsidRPr="008D38F7">
        <w:rPr>
          <w:noProof/>
        </w:rPr>
        <w:drawing>
          <wp:inline distT="0" distB="0" distL="0" distR="0" wp14:anchorId="15B2127C" wp14:editId="2FF15A68">
            <wp:extent cx="1934845" cy="1424940"/>
            <wp:effectExtent l="0" t="0" r="0" b="0"/>
            <wp:docPr id="2363"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934845" cy="1424940"/>
                    </a:xfrm>
                    <a:prstGeom prst="rect">
                      <a:avLst/>
                    </a:prstGeom>
                    <a:noFill/>
                    <a:ln>
                      <a:noFill/>
                    </a:ln>
                  </pic:spPr>
                </pic:pic>
              </a:graphicData>
            </a:graphic>
          </wp:inline>
        </w:drawing>
      </w:r>
    </w:p>
    <w:p w14:paraId="60772149" w14:textId="77777777" w:rsidR="00FE7C87" w:rsidRPr="008D38F7" w:rsidRDefault="00FE7C87" w:rsidP="00EA4627">
      <w:pPr>
        <w:pStyle w:val="Heading3"/>
      </w:pPr>
      <w:r w:rsidRPr="008D38F7">
        <w:t>Hi Velo FX</w:t>
      </w:r>
    </w:p>
    <w:p w14:paraId="5544CA48" w14:textId="77777777" w:rsidR="00FE7C87" w:rsidRPr="008D38F7" w:rsidRDefault="00FE7C87" w:rsidP="00FE7C87">
      <w:r w:rsidRPr="008D38F7">
        <w:rPr>
          <w:b/>
        </w:rPr>
        <w:t>Hi Velo</w:t>
      </w:r>
      <w:r w:rsidRPr="008D38F7">
        <w:t xml:space="preserve"> (high velocity) combo box features seven selections: Off, Slow Strum, Slide Up, Slide Down, Hammer-On, Pre-Hammer, and Slider.</w:t>
      </w:r>
    </w:p>
    <w:p w14:paraId="4B11010D" w14:textId="5A7DDDA7" w:rsidR="00FE7C87" w:rsidRPr="008D38F7" w:rsidRDefault="00296EEE" w:rsidP="00FE7C87">
      <w:pPr>
        <w:jc w:val="center"/>
      </w:pPr>
      <w:r w:rsidRPr="008D38F7">
        <w:rPr>
          <w:noProof/>
        </w:rPr>
        <w:drawing>
          <wp:inline distT="0" distB="0" distL="0" distR="0" wp14:anchorId="6B7BED58" wp14:editId="7D770814">
            <wp:extent cx="1658620" cy="1605280"/>
            <wp:effectExtent l="0" t="0" r="0" b="0"/>
            <wp:docPr id="2364"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58620" cy="1605280"/>
                    </a:xfrm>
                    <a:prstGeom prst="rect">
                      <a:avLst/>
                    </a:prstGeom>
                    <a:noFill/>
                    <a:ln>
                      <a:noFill/>
                    </a:ln>
                  </pic:spPr>
                </pic:pic>
              </a:graphicData>
            </a:graphic>
          </wp:inline>
        </w:drawing>
      </w:r>
    </w:p>
    <w:p w14:paraId="666221D8" w14:textId="77777777" w:rsidR="00FE7C87" w:rsidRPr="008D38F7" w:rsidRDefault="00FE7C87" w:rsidP="00EA4627">
      <w:pPr>
        <w:pStyle w:val="Heading4"/>
      </w:pPr>
      <w:r w:rsidRPr="008D38F7">
        <w:t>Slow Strum FX</w:t>
      </w:r>
    </w:p>
    <w:p w14:paraId="5DB9384E" w14:textId="77777777" w:rsidR="00FE7C87" w:rsidRPr="008D38F7" w:rsidRDefault="00FE7C87" w:rsidP="00FE7C87">
      <w:r w:rsidRPr="008D38F7">
        <w:t>With Slow Strum setup, playing chord in Main zone with high velocity value will perform Slow Strum.</w:t>
      </w:r>
    </w:p>
    <w:p w14:paraId="25B1E433" w14:textId="77777777" w:rsidR="00FE7C87" w:rsidRPr="008D38F7" w:rsidRDefault="00FE7C87" w:rsidP="00FE7C87">
      <w:pPr>
        <w:keepNext/>
      </w:pPr>
      <w:r w:rsidRPr="008D38F7">
        <w:t>Slow Strum FX options:</w:t>
      </w:r>
    </w:p>
    <w:p w14:paraId="348C4687" w14:textId="7B3AF573" w:rsidR="00FE7C87" w:rsidRPr="008D38F7" w:rsidRDefault="00296EEE" w:rsidP="00FE7C87">
      <w:pPr>
        <w:jc w:val="center"/>
      </w:pPr>
      <w:r w:rsidRPr="008D38F7">
        <w:rPr>
          <w:noProof/>
        </w:rPr>
        <w:drawing>
          <wp:inline distT="0" distB="0" distL="0" distR="0" wp14:anchorId="0C4D420E" wp14:editId="5BA59B12">
            <wp:extent cx="2700655" cy="499745"/>
            <wp:effectExtent l="0" t="0" r="0" b="0"/>
            <wp:docPr id="2365" name="Рисунок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00655" cy="499745"/>
                    </a:xfrm>
                    <a:prstGeom prst="rect">
                      <a:avLst/>
                    </a:prstGeom>
                    <a:noFill/>
                    <a:ln>
                      <a:noFill/>
                    </a:ln>
                  </pic:spPr>
                </pic:pic>
              </a:graphicData>
            </a:graphic>
          </wp:inline>
        </w:drawing>
      </w:r>
    </w:p>
    <w:p w14:paraId="047A8642" w14:textId="77777777" w:rsidR="00FE7C87" w:rsidRPr="008D38F7" w:rsidRDefault="00FE7C87" w:rsidP="00FE7C87">
      <w:r w:rsidRPr="008D38F7">
        <w:t>Velo - input velocity threshold.</w:t>
      </w:r>
    </w:p>
    <w:p w14:paraId="6B7D43F4" w14:textId="77777777" w:rsidR="00FE7C87" w:rsidRPr="008D38F7" w:rsidRDefault="00FE7C87" w:rsidP="00FE7C87">
      <w:r w:rsidRPr="008D38F7">
        <w:t>Time - controls slow strum speed.</w:t>
      </w:r>
    </w:p>
    <w:p w14:paraId="3FA4C766" w14:textId="77777777" w:rsidR="00FE7C87" w:rsidRPr="008D38F7" w:rsidRDefault="00FE7C87" w:rsidP="00EA4627">
      <w:pPr>
        <w:pStyle w:val="Heading4"/>
      </w:pPr>
      <w:r w:rsidRPr="008D38F7">
        <w:t>Slide Up FX</w:t>
      </w:r>
    </w:p>
    <w:p w14:paraId="2F82734A" w14:textId="77777777" w:rsidR="00FE7C87" w:rsidRPr="008D38F7" w:rsidRDefault="00FE7C87" w:rsidP="00FE7C87">
      <w:r w:rsidRPr="008D38F7">
        <w:t>The effect performs automatic slide up TO the played chord.</w:t>
      </w:r>
    </w:p>
    <w:p w14:paraId="3A8DB28D" w14:textId="77777777" w:rsidR="00FE7C87" w:rsidRPr="008D38F7" w:rsidRDefault="00FE7C87" w:rsidP="00FE7C87">
      <w:r w:rsidRPr="008D38F7">
        <w:t>Slide Up FX options:</w:t>
      </w:r>
    </w:p>
    <w:p w14:paraId="6907AECD" w14:textId="3F64A134" w:rsidR="00FE7C87" w:rsidRPr="008D38F7" w:rsidRDefault="00296EEE" w:rsidP="00FE7C87">
      <w:pPr>
        <w:jc w:val="center"/>
      </w:pPr>
      <w:r w:rsidRPr="008D38F7">
        <w:rPr>
          <w:noProof/>
        </w:rPr>
        <w:drawing>
          <wp:inline distT="0" distB="0" distL="0" distR="0" wp14:anchorId="0AEBDAF2" wp14:editId="489CB8A6">
            <wp:extent cx="2711450" cy="850900"/>
            <wp:effectExtent l="0" t="0" r="0" b="0"/>
            <wp:docPr id="2366" name="Рисунок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11450" cy="850900"/>
                    </a:xfrm>
                    <a:prstGeom prst="rect">
                      <a:avLst/>
                    </a:prstGeom>
                    <a:noFill/>
                    <a:ln>
                      <a:noFill/>
                    </a:ln>
                  </pic:spPr>
                </pic:pic>
              </a:graphicData>
            </a:graphic>
          </wp:inline>
        </w:drawing>
      </w:r>
    </w:p>
    <w:p w14:paraId="66C9D7AC" w14:textId="77777777" w:rsidR="00FE7C87" w:rsidRPr="008D38F7" w:rsidRDefault="00FE7C87" w:rsidP="00A23C39">
      <w:pPr>
        <w:numPr>
          <w:ilvl w:val="0"/>
          <w:numId w:val="51"/>
        </w:numPr>
      </w:pPr>
      <w:r w:rsidRPr="008D38F7">
        <w:t>Velo - input velocity threshold.</w:t>
      </w:r>
    </w:p>
    <w:p w14:paraId="6863BC38" w14:textId="77777777" w:rsidR="00FE7C87" w:rsidRPr="008D38F7" w:rsidRDefault="00FE7C87" w:rsidP="00A23C39">
      <w:pPr>
        <w:numPr>
          <w:ilvl w:val="0"/>
          <w:numId w:val="51"/>
        </w:numPr>
      </w:pPr>
      <w:r w:rsidRPr="008D38F7">
        <w:t>Time - controls effect duration in milliseconds.</w:t>
      </w:r>
    </w:p>
    <w:p w14:paraId="5538AF45" w14:textId="77777777" w:rsidR="00FE7C87" w:rsidRPr="008D38F7" w:rsidRDefault="00FE7C87" w:rsidP="00A23C39">
      <w:pPr>
        <w:numPr>
          <w:ilvl w:val="0"/>
          <w:numId w:val="51"/>
        </w:numPr>
      </w:pPr>
      <w:r w:rsidRPr="008D38F7">
        <w:t>Steps - effect range in semitones.</w:t>
      </w:r>
    </w:p>
    <w:p w14:paraId="7AA8DEBA" w14:textId="77777777" w:rsidR="00FE7C87" w:rsidRPr="008D38F7" w:rsidRDefault="00FE7C87" w:rsidP="00EA4627">
      <w:pPr>
        <w:pStyle w:val="Heading4"/>
      </w:pPr>
      <w:r w:rsidRPr="008D38F7">
        <w:t>Slide Down FX</w:t>
      </w:r>
    </w:p>
    <w:p w14:paraId="3B757EA8" w14:textId="77777777" w:rsidR="00FE7C87" w:rsidRPr="008D38F7" w:rsidRDefault="00FE7C87" w:rsidP="00FE7C87">
      <w:r w:rsidRPr="008D38F7">
        <w:t>The effect performs automatic Slide down (Fall) FROM the played chord.</w:t>
      </w:r>
    </w:p>
    <w:p w14:paraId="2588BAE4" w14:textId="77777777" w:rsidR="00FE7C87" w:rsidRPr="008D38F7" w:rsidRDefault="00FE7C87" w:rsidP="00FE7C87">
      <w:r w:rsidRPr="008D38F7">
        <w:t>Slide Down FX options:</w:t>
      </w:r>
    </w:p>
    <w:p w14:paraId="097677BA" w14:textId="69FEAAB8" w:rsidR="00FE7C87" w:rsidRPr="008D38F7" w:rsidRDefault="00296EEE" w:rsidP="00FE7C87">
      <w:pPr>
        <w:jc w:val="center"/>
      </w:pPr>
      <w:r w:rsidRPr="008D38F7">
        <w:rPr>
          <w:noProof/>
        </w:rPr>
        <w:drawing>
          <wp:inline distT="0" distB="0" distL="0" distR="0" wp14:anchorId="153B30D0" wp14:editId="0C77C64A">
            <wp:extent cx="2700655" cy="893445"/>
            <wp:effectExtent l="0" t="0" r="0" b="0"/>
            <wp:docPr id="2367" name="Рисунок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00655" cy="893445"/>
                    </a:xfrm>
                    <a:prstGeom prst="rect">
                      <a:avLst/>
                    </a:prstGeom>
                    <a:noFill/>
                    <a:ln>
                      <a:noFill/>
                    </a:ln>
                  </pic:spPr>
                </pic:pic>
              </a:graphicData>
            </a:graphic>
          </wp:inline>
        </w:drawing>
      </w:r>
    </w:p>
    <w:p w14:paraId="20DBC535" w14:textId="77777777" w:rsidR="00FE7C87" w:rsidRPr="008D38F7" w:rsidRDefault="00FE7C87" w:rsidP="00A23C39">
      <w:pPr>
        <w:numPr>
          <w:ilvl w:val="0"/>
          <w:numId w:val="52"/>
        </w:numPr>
      </w:pPr>
      <w:r w:rsidRPr="008D38F7">
        <w:t>Velo - input velocity threshold.</w:t>
      </w:r>
    </w:p>
    <w:p w14:paraId="2A29434B" w14:textId="77777777" w:rsidR="00FE7C87" w:rsidRPr="008D38F7" w:rsidRDefault="00FE7C87" w:rsidP="00A23C39">
      <w:pPr>
        <w:numPr>
          <w:ilvl w:val="0"/>
          <w:numId w:val="52"/>
        </w:numPr>
      </w:pPr>
      <w:r w:rsidRPr="008D38F7">
        <w:t>Time - controls effect duration in milliseconds.</w:t>
      </w:r>
    </w:p>
    <w:p w14:paraId="0C076133" w14:textId="77777777" w:rsidR="00FE7C87" w:rsidRPr="008D38F7" w:rsidRDefault="00FE7C87" w:rsidP="00A23C39">
      <w:pPr>
        <w:numPr>
          <w:ilvl w:val="0"/>
          <w:numId w:val="52"/>
        </w:numPr>
      </w:pPr>
      <w:r w:rsidRPr="008D38F7">
        <w:t>Steps - effect range in semitones.</w:t>
      </w:r>
    </w:p>
    <w:p w14:paraId="1228A9E9" w14:textId="77777777" w:rsidR="00FE7C87" w:rsidRPr="008D38F7" w:rsidRDefault="00FE7C87" w:rsidP="00EA4627">
      <w:pPr>
        <w:pStyle w:val="Heading4"/>
      </w:pPr>
      <w:r w:rsidRPr="008D38F7">
        <w:t>Hammer-On FX</w:t>
      </w:r>
    </w:p>
    <w:p w14:paraId="3D0B14F4" w14:textId="77777777" w:rsidR="00FE7C87" w:rsidRPr="008D38F7" w:rsidRDefault="00FE7C87" w:rsidP="00FE7C87">
      <w:r w:rsidRPr="008D38F7">
        <w:t>This FX performs automatic Hammer-On on some strings inside the chord. Actually, the engine constructs so-called Pre-Hammer chord, which is Barre chord on the lowest fret of initial chord, and automatically plays Hammer-On to the fret(s) of initial chord.</w:t>
      </w:r>
    </w:p>
    <w:p w14:paraId="6D2FAF27" w14:textId="77777777" w:rsidR="00FE7C87" w:rsidRPr="008D38F7" w:rsidRDefault="00FE7C87" w:rsidP="00FE7C87">
      <w:pPr>
        <w:keepNext/>
      </w:pPr>
      <w:r w:rsidRPr="008D38F7">
        <w:t>Hammer-On options:</w:t>
      </w:r>
    </w:p>
    <w:p w14:paraId="595F5531" w14:textId="1580513A" w:rsidR="00FE7C87" w:rsidRPr="008D38F7" w:rsidRDefault="00296EEE" w:rsidP="00FE7C87">
      <w:pPr>
        <w:jc w:val="center"/>
      </w:pPr>
      <w:r w:rsidRPr="008D38F7">
        <w:rPr>
          <w:noProof/>
        </w:rPr>
        <w:drawing>
          <wp:inline distT="0" distB="0" distL="0" distR="0" wp14:anchorId="1ACC4633" wp14:editId="4DE6420A">
            <wp:extent cx="2785745" cy="1190625"/>
            <wp:effectExtent l="0" t="0" r="0" b="0"/>
            <wp:docPr id="2368" name="Рисунок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785745" cy="1190625"/>
                    </a:xfrm>
                    <a:prstGeom prst="rect">
                      <a:avLst/>
                    </a:prstGeom>
                    <a:noFill/>
                    <a:ln>
                      <a:noFill/>
                    </a:ln>
                  </pic:spPr>
                </pic:pic>
              </a:graphicData>
            </a:graphic>
          </wp:inline>
        </w:drawing>
      </w:r>
    </w:p>
    <w:p w14:paraId="3954138A" w14:textId="77777777" w:rsidR="00FE7C87" w:rsidRPr="008D38F7" w:rsidRDefault="00FE7C87" w:rsidP="00A23C39">
      <w:pPr>
        <w:numPr>
          <w:ilvl w:val="0"/>
          <w:numId w:val="54"/>
        </w:numPr>
      </w:pPr>
      <w:r w:rsidRPr="008D38F7">
        <w:t>Velo - input velocity threshold.</w:t>
      </w:r>
    </w:p>
    <w:p w14:paraId="697E6DB2" w14:textId="77777777" w:rsidR="00FE7C87" w:rsidRPr="008D38F7" w:rsidRDefault="00FE7C87" w:rsidP="00A23C39">
      <w:pPr>
        <w:numPr>
          <w:ilvl w:val="0"/>
          <w:numId w:val="54"/>
        </w:numPr>
      </w:pPr>
      <w:r w:rsidRPr="008D38F7">
        <w:t xml:space="preserve">Mode 1 - full chord is played with Hammer-on(s) inside the chord. </w:t>
      </w:r>
    </w:p>
    <w:p w14:paraId="32433A54" w14:textId="77777777" w:rsidR="00FE7C87" w:rsidRPr="008D38F7" w:rsidRDefault="00FE7C87" w:rsidP="00A23C39">
      <w:pPr>
        <w:numPr>
          <w:ilvl w:val="0"/>
          <w:numId w:val="54"/>
        </w:numPr>
      </w:pPr>
      <w:r w:rsidRPr="008D38F7">
        <w:t>Mode 2 - string(s) above the Hammer-ons are disabled in chords played in Main zone, but can be triggered with Repeat zone strums or String keys.</w:t>
      </w:r>
    </w:p>
    <w:p w14:paraId="58217B3C" w14:textId="77777777" w:rsidR="00FE7C87" w:rsidRPr="008D38F7" w:rsidRDefault="00FE7C87" w:rsidP="00A23C39">
      <w:pPr>
        <w:numPr>
          <w:ilvl w:val="0"/>
          <w:numId w:val="54"/>
        </w:numPr>
      </w:pPr>
      <w:r w:rsidRPr="008D38F7">
        <w:t>Duration - controls Hammer-on speed in note duration units (4th, 8th, 16th, etc.) synced with host’s Tempo setting.</w:t>
      </w:r>
    </w:p>
    <w:p w14:paraId="17819B05" w14:textId="77777777" w:rsidR="00FE7C87" w:rsidRPr="008D38F7" w:rsidRDefault="00FE7C87" w:rsidP="00A23C39">
      <w:pPr>
        <w:numPr>
          <w:ilvl w:val="0"/>
          <w:numId w:val="54"/>
        </w:numPr>
      </w:pPr>
      <w:r w:rsidRPr="008D38F7">
        <w:t>Strum LED - when activated will produce the FX with chords played in the Main zone.</w:t>
      </w:r>
    </w:p>
    <w:p w14:paraId="6224C9B5" w14:textId="77777777" w:rsidR="00FE7C87" w:rsidRPr="008D38F7" w:rsidRDefault="00FE7C87" w:rsidP="00A23C39">
      <w:pPr>
        <w:numPr>
          <w:ilvl w:val="0"/>
          <w:numId w:val="54"/>
        </w:numPr>
      </w:pPr>
      <w:r w:rsidRPr="008D38F7">
        <w:t xml:space="preserve">Strings LED - when activated will produce the FX with white String keys. </w:t>
      </w:r>
    </w:p>
    <w:p w14:paraId="385B1C1E" w14:textId="77777777" w:rsidR="00FE7C87" w:rsidRPr="008D38F7" w:rsidRDefault="00FE7C87" w:rsidP="00FE7C87">
      <w:pPr>
        <w:pStyle w:val="a0"/>
      </w:pPr>
      <w:r w:rsidRPr="008D38F7">
        <w:t>To produce velocity free Hammer-on with black String keys select ‘Do Hi velo FX’ setup in Black combo box of LAYOUT section.</w:t>
      </w:r>
    </w:p>
    <w:p w14:paraId="1A526BF0" w14:textId="77777777" w:rsidR="00FE7C87" w:rsidRPr="008D38F7" w:rsidRDefault="00FE7C87" w:rsidP="00EA4627">
      <w:pPr>
        <w:pStyle w:val="Heading4"/>
      </w:pPr>
      <w:r w:rsidRPr="008D38F7">
        <w:t>Pre-Hammer FX</w:t>
      </w:r>
    </w:p>
    <w:p w14:paraId="6703A323" w14:textId="77777777" w:rsidR="00FE7C87" w:rsidRPr="008D38F7" w:rsidRDefault="00FE7C87" w:rsidP="00FE7C87">
      <w:r w:rsidRPr="008D38F7">
        <w:t>This FX performs the Pre-Hammer chord, i.e. one finger Barre chord on the lowest fret of initial chord. To complete the Hammer-on effect you must repeat the chord with Repeat zone key and/or String keys, which will move pre-hammered fret(s) to the initial chord.</w:t>
      </w:r>
    </w:p>
    <w:p w14:paraId="11966476" w14:textId="77777777" w:rsidR="00FE7C87" w:rsidRPr="008D38F7" w:rsidRDefault="00FE7C87" w:rsidP="00FE7C87">
      <w:r w:rsidRPr="008D38F7">
        <w:t>Pre-Hammer FX options:</w:t>
      </w:r>
    </w:p>
    <w:p w14:paraId="5198C82D" w14:textId="49C19BBB" w:rsidR="00FE7C87" w:rsidRPr="008D38F7" w:rsidRDefault="00296EEE" w:rsidP="00FE7C87">
      <w:pPr>
        <w:jc w:val="center"/>
      </w:pPr>
      <w:r w:rsidRPr="008D38F7">
        <w:rPr>
          <w:noProof/>
        </w:rPr>
        <w:drawing>
          <wp:inline distT="0" distB="0" distL="0" distR="0" wp14:anchorId="29ADD391" wp14:editId="6D9D61E6">
            <wp:extent cx="2732405" cy="1329055"/>
            <wp:effectExtent l="0" t="0" r="0" b="0"/>
            <wp:docPr id="2369" name="Рисунок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32405" cy="1329055"/>
                    </a:xfrm>
                    <a:prstGeom prst="rect">
                      <a:avLst/>
                    </a:prstGeom>
                    <a:noFill/>
                    <a:ln>
                      <a:noFill/>
                    </a:ln>
                  </pic:spPr>
                </pic:pic>
              </a:graphicData>
            </a:graphic>
          </wp:inline>
        </w:drawing>
      </w:r>
    </w:p>
    <w:p w14:paraId="6D4440DC" w14:textId="77777777" w:rsidR="00FE7C87" w:rsidRPr="008D38F7" w:rsidRDefault="00FE7C87" w:rsidP="00A23C39">
      <w:pPr>
        <w:numPr>
          <w:ilvl w:val="0"/>
          <w:numId w:val="53"/>
        </w:numPr>
      </w:pPr>
      <w:r w:rsidRPr="008D38F7">
        <w:t>Velo - input velocity threshold.</w:t>
      </w:r>
    </w:p>
    <w:p w14:paraId="6E7921F1" w14:textId="77777777" w:rsidR="00FE7C87" w:rsidRPr="008D38F7" w:rsidRDefault="00FE7C87" w:rsidP="00A23C39">
      <w:pPr>
        <w:numPr>
          <w:ilvl w:val="0"/>
          <w:numId w:val="53"/>
        </w:numPr>
      </w:pPr>
      <w:r w:rsidRPr="008D38F7">
        <w:t>Mode 1 - full chord is played with the pre-hammered frets inside the chord.</w:t>
      </w:r>
    </w:p>
    <w:p w14:paraId="38181BA7" w14:textId="77777777" w:rsidR="00FE7C87" w:rsidRPr="008D38F7" w:rsidRDefault="00FE7C87" w:rsidP="00A23C39">
      <w:pPr>
        <w:numPr>
          <w:ilvl w:val="0"/>
          <w:numId w:val="53"/>
        </w:numPr>
      </w:pPr>
      <w:r w:rsidRPr="008D38F7">
        <w:t>Mode 2 - strings above the pre-hammered frets are disabled.</w:t>
      </w:r>
    </w:p>
    <w:p w14:paraId="0FE9AE50" w14:textId="77777777" w:rsidR="00FE7C87" w:rsidRPr="008D38F7" w:rsidRDefault="00FE7C87" w:rsidP="00EA4627">
      <w:pPr>
        <w:pStyle w:val="Heading4"/>
      </w:pPr>
      <w:r w:rsidRPr="008D38F7">
        <w:t>Slider FX</w:t>
      </w:r>
    </w:p>
    <w:p w14:paraId="12D0E1F8" w14:textId="77777777" w:rsidR="00FE7C87" w:rsidRPr="008D38F7" w:rsidRDefault="00FE7C87" w:rsidP="00FE7C87">
      <w:r w:rsidRPr="008D38F7">
        <w:t xml:space="preserve">Slider FX emulates Slider (Bottleneck) guitar technique. The FX performs automatic bend from the pre-hammer chord frets (single fret Barre chord, constructed on the lowest fret of the initial chord) to the initial chord fingering. </w:t>
      </w:r>
    </w:p>
    <w:p w14:paraId="7279B5B1" w14:textId="77777777" w:rsidR="00FE7C87" w:rsidRPr="008D38F7" w:rsidRDefault="00FE7C87" w:rsidP="00FE7C87">
      <w:pPr>
        <w:keepNext/>
      </w:pPr>
      <w:r w:rsidRPr="008D38F7">
        <w:t>Slider FX options:</w:t>
      </w:r>
    </w:p>
    <w:p w14:paraId="423C35E5" w14:textId="30E0A9D3" w:rsidR="00FE7C87" w:rsidRPr="008D38F7" w:rsidRDefault="00296EEE" w:rsidP="00FE7C87">
      <w:pPr>
        <w:jc w:val="center"/>
        <w:rPr>
          <w:rFonts w:ascii="Calibri" w:hAnsi="Calibri"/>
          <w:lang w:val="ru-RU"/>
        </w:rPr>
      </w:pPr>
      <w:r w:rsidRPr="008D38F7">
        <w:rPr>
          <w:noProof/>
        </w:rPr>
        <w:drawing>
          <wp:inline distT="0" distB="0" distL="0" distR="0" wp14:anchorId="0C9A2EA1" wp14:editId="23E55AFF">
            <wp:extent cx="2764155" cy="1573530"/>
            <wp:effectExtent l="0" t="0" r="0" b="0"/>
            <wp:docPr id="2370" name="Рисунок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4155" cy="1573530"/>
                    </a:xfrm>
                    <a:prstGeom prst="rect">
                      <a:avLst/>
                    </a:prstGeom>
                    <a:noFill/>
                    <a:ln>
                      <a:noFill/>
                    </a:ln>
                  </pic:spPr>
                </pic:pic>
              </a:graphicData>
            </a:graphic>
          </wp:inline>
        </w:drawing>
      </w:r>
    </w:p>
    <w:p w14:paraId="1AEC6FEE" w14:textId="77777777" w:rsidR="00FE7C87" w:rsidRPr="008D38F7" w:rsidRDefault="00FE7C87" w:rsidP="00A23C39">
      <w:pPr>
        <w:numPr>
          <w:ilvl w:val="0"/>
          <w:numId w:val="55"/>
        </w:numPr>
      </w:pPr>
      <w:r w:rsidRPr="008D38F7">
        <w:t>Velo - input velocity threshold.</w:t>
      </w:r>
    </w:p>
    <w:p w14:paraId="7B8EB9DA" w14:textId="77777777" w:rsidR="00FE7C87" w:rsidRPr="008D38F7" w:rsidRDefault="00FE7C87" w:rsidP="00A23C39">
      <w:pPr>
        <w:numPr>
          <w:ilvl w:val="0"/>
          <w:numId w:val="55"/>
        </w:numPr>
      </w:pPr>
      <w:r w:rsidRPr="008D38F7">
        <w:t xml:space="preserve">Mode 1 - full chord is played with bending notes inside. </w:t>
      </w:r>
    </w:p>
    <w:p w14:paraId="2D7CC979" w14:textId="77777777" w:rsidR="00FE7C87" w:rsidRPr="008D38F7" w:rsidRDefault="00FE7C87" w:rsidP="00A23C39">
      <w:pPr>
        <w:numPr>
          <w:ilvl w:val="0"/>
          <w:numId w:val="55"/>
        </w:numPr>
      </w:pPr>
      <w:r w:rsidRPr="008D38F7">
        <w:t>Mode 2 - strings above the bending notes are disabled.</w:t>
      </w:r>
    </w:p>
    <w:p w14:paraId="2749E261" w14:textId="77777777" w:rsidR="00FE7C87" w:rsidRPr="008D38F7" w:rsidRDefault="00FE7C87" w:rsidP="00A23C39">
      <w:pPr>
        <w:numPr>
          <w:ilvl w:val="0"/>
          <w:numId w:val="55"/>
        </w:numPr>
      </w:pPr>
      <w:r w:rsidRPr="008D38F7">
        <w:t>Duration - controls Slider FX speed in note duration units (4th, 8th, 16th, etc.) synced with host’s Tempo.</w:t>
      </w:r>
    </w:p>
    <w:p w14:paraId="587E5849" w14:textId="77777777" w:rsidR="00FE7C87" w:rsidRPr="008D38F7" w:rsidRDefault="00FE7C87" w:rsidP="00A23C39">
      <w:pPr>
        <w:numPr>
          <w:ilvl w:val="0"/>
          <w:numId w:val="55"/>
        </w:numPr>
      </w:pPr>
      <w:r w:rsidRPr="008D38F7">
        <w:t>Modulation - enables automatic pitch modulation (vibrato) and has four selections: Off, Auto, Pedal, and Atch:</w:t>
      </w:r>
    </w:p>
    <w:p w14:paraId="020DD971" w14:textId="50F6891F" w:rsidR="00FE7C87" w:rsidRPr="008D38F7" w:rsidRDefault="00296EEE" w:rsidP="00FE7C87">
      <w:pPr>
        <w:ind w:left="720"/>
        <w:jc w:val="center"/>
      </w:pPr>
      <w:r w:rsidRPr="008D38F7">
        <w:rPr>
          <w:noProof/>
        </w:rPr>
        <w:drawing>
          <wp:inline distT="0" distB="0" distL="0" distR="0" wp14:anchorId="11FB9EDF" wp14:editId="028F5D2F">
            <wp:extent cx="1456690" cy="1169670"/>
            <wp:effectExtent l="0" t="0" r="0" b="0"/>
            <wp:docPr id="237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56690" cy="1169670"/>
                    </a:xfrm>
                    <a:prstGeom prst="rect">
                      <a:avLst/>
                    </a:prstGeom>
                    <a:noFill/>
                    <a:ln>
                      <a:noFill/>
                    </a:ln>
                  </pic:spPr>
                </pic:pic>
              </a:graphicData>
            </a:graphic>
          </wp:inline>
        </w:drawing>
      </w:r>
    </w:p>
    <w:p w14:paraId="685B6D42" w14:textId="77777777" w:rsidR="00FE7C87" w:rsidRPr="008D38F7" w:rsidRDefault="00FE7C87" w:rsidP="00A23C39">
      <w:pPr>
        <w:numPr>
          <w:ilvl w:val="0"/>
          <w:numId w:val="62"/>
        </w:numPr>
      </w:pPr>
      <w:r w:rsidRPr="008D38F7">
        <w:t>Off - no modulation.</w:t>
      </w:r>
    </w:p>
    <w:p w14:paraId="167B7970" w14:textId="77777777" w:rsidR="00FE7C87" w:rsidRPr="008D38F7" w:rsidRDefault="00FE7C87" w:rsidP="00A23C39">
      <w:pPr>
        <w:numPr>
          <w:ilvl w:val="0"/>
          <w:numId w:val="62"/>
        </w:numPr>
      </w:pPr>
      <w:r w:rsidRPr="008D38F7">
        <w:t>Auto - automatically switches on the Modulation FX at the end of the note bend, and switches it off with the next note played.</w:t>
      </w:r>
    </w:p>
    <w:p w14:paraId="19EE7CDB" w14:textId="77777777" w:rsidR="00FE7C87" w:rsidRPr="008D38F7" w:rsidRDefault="00FE7C87" w:rsidP="00A23C39">
      <w:pPr>
        <w:numPr>
          <w:ilvl w:val="0"/>
          <w:numId w:val="62"/>
        </w:numPr>
      </w:pPr>
      <w:r w:rsidRPr="008D38F7">
        <w:t>Pedal - switch auto Modulation on/off by pressing/releasing Sustain pedal.</w:t>
      </w:r>
    </w:p>
    <w:p w14:paraId="6D3895C1" w14:textId="77777777" w:rsidR="00FE7C87" w:rsidRPr="008D38F7" w:rsidRDefault="00FE7C87" w:rsidP="00A23C39">
      <w:pPr>
        <w:numPr>
          <w:ilvl w:val="0"/>
          <w:numId w:val="62"/>
        </w:numPr>
      </w:pPr>
      <w:r w:rsidRPr="008D38F7">
        <w:t>Atch - switch auto Modulation on/off by sending Channel Aftertouch MIDI CC data.</w:t>
      </w:r>
    </w:p>
    <w:p w14:paraId="2ED5EFCC" w14:textId="4BE76790" w:rsidR="00FE7C87" w:rsidRPr="008D38F7" w:rsidRDefault="00FE7C87" w:rsidP="00FE7C87">
      <w:pPr>
        <w:pStyle w:val="a0"/>
      </w:pPr>
      <w:r w:rsidRPr="008D38F7">
        <w:t>Modulation frequency and depth are controlled in Tune panel (Left menu bar on the upper left part of Real</w:t>
      </w:r>
      <w:r w:rsidR="008C7983">
        <w:t>Rick</w:t>
      </w:r>
      <w:r w:rsidRPr="008D38F7">
        <w:t xml:space="preserve"> window). </w:t>
      </w:r>
    </w:p>
    <w:p w14:paraId="605D2120" w14:textId="77777777" w:rsidR="00FE7C87" w:rsidRPr="008D38F7" w:rsidRDefault="00FE7C87" w:rsidP="00A23C39">
      <w:pPr>
        <w:numPr>
          <w:ilvl w:val="0"/>
          <w:numId w:val="56"/>
        </w:numPr>
      </w:pPr>
      <w:r w:rsidRPr="008D38F7">
        <w:t>Strum, Strings LEDs - activate the LED to assign the FX to the needed performance technique(s).</w:t>
      </w:r>
    </w:p>
    <w:p w14:paraId="6FCCB56B" w14:textId="77777777" w:rsidR="00FE7C87" w:rsidRPr="008D38F7" w:rsidRDefault="00FE7C87" w:rsidP="00FE7C87">
      <w:pPr>
        <w:pStyle w:val="a0"/>
      </w:pPr>
      <w:r w:rsidRPr="008D38F7">
        <w:t>To produce velocity free Slider FX with black String keys select ‘Do Hi velo FX’ setup in Black combo box of LAYOUT section.</w:t>
      </w:r>
    </w:p>
    <w:p w14:paraId="1B58C02F" w14:textId="77777777" w:rsidR="00FE7C87" w:rsidRPr="008D38F7" w:rsidRDefault="00FE7C87" w:rsidP="00E630CC">
      <w:pPr>
        <w:pStyle w:val="Heading3"/>
        <w:rPr>
          <w:rFonts w:ascii="Calibri" w:hAnsi="Calibri"/>
          <w:lang w:val="en-US"/>
        </w:rPr>
      </w:pPr>
      <w:r w:rsidRPr="008D38F7">
        <w:t>Lo Velo FX</w:t>
      </w:r>
    </w:p>
    <w:p w14:paraId="36D19DB9" w14:textId="77777777" w:rsidR="00FE7C87" w:rsidRPr="008D38F7" w:rsidRDefault="00FE7C87" w:rsidP="00FE7C87">
      <w:pPr>
        <w:keepNext/>
      </w:pPr>
      <w:r w:rsidRPr="008D38F7">
        <w:rPr>
          <w:b/>
        </w:rPr>
        <w:t>Lo Velo</w:t>
      </w:r>
      <w:r w:rsidRPr="008D38F7">
        <w:t xml:space="preserve"> (low velocity) combo box features five selections: Off, Slow Strum, Mute, Bridge Mute, and Harmonics:</w:t>
      </w:r>
    </w:p>
    <w:p w14:paraId="229C8319" w14:textId="72BC0635" w:rsidR="00FE7C87" w:rsidRPr="008D38F7" w:rsidRDefault="00296EEE" w:rsidP="00FE7C87">
      <w:pPr>
        <w:jc w:val="center"/>
      </w:pPr>
      <w:r w:rsidRPr="008D38F7">
        <w:rPr>
          <w:noProof/>
        </w:rPr>
        <w:drawing>
          <wp:inline distT="0" distB="0" distL="0" distR="0" wp14:anchorId="7D0A9651" wp14:editId="628711A0">
            <wp:extent cx="1690370" cy="1201420"/>
            <wp:effectExtent l="0" t="0" r="0" b="0"/>
            <wp:docPr id="237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90370" cy="1201420"/>
                    </a:xfrm>
                    <a:prstGeom prst="rect">
                      <a:avLst/>
                    </a:prstGeom>
                    <a:noFill/>
                    <a:ln>
                      <a:noFill/>
                    </a:ln>
                  </pic:spPr>
                </pic:pic>
              </a:graphicData>
            </a:graphic>
          </wp:inline>
        </w:drawing>
      </w:r>
    </w:p>
    <w:p w14:paraId="695E1518" w14:textId="77777777" w:rsidR="00FE7C87" w:rsidRPr="008D38F7" w:rsidRDefault="00FE7C87" w:rsidP="00E630CC">
      <w:pPr>
        <w:pStyle w:val="Heading4"/>
      </w:pPr>
      <w:r w:rsidRPr="008D38F7">
        <w:t>Slow Strum FX</w:t>
      </w:r>
    </w:p>
    <w:p w14:paraId="595C30B4" w14:textId="77777777" w:rsidR="00FE7C87" w:rsidRPr="008D38F7" w:rsidRDefault="00FE7C87" w:rsidP="00FE7C87">
      <w:r w:rsidRPr="008D38F7">
        <w:t>With Slow Strum setup, playing chord in Main zone with low velocity value will perform Slow Strum chord.</w:t>
      </w:r>
    </w:p>
    <w:p w14:paraId="40C55450" w14:textId="77777777" w:rsidR="00FE7C87" w:rsidRPr="008D38F7" w:rsidRDefault="00FE7C87" w:rsidP="00FE7C87">
      <w:pPr>
        <w:keepNext/>
      </w:pPr>
      <w:r w:rsidRPr="008D38F7">
        <w:t>Slow Strum options:</w:t>
      </w:r>
    </w:p>
    <w:p w14:paraId="6D40629E" w14:textId="052C734E" w:rsidR="00FE7C87" w:rsidRPr="008D38F7" w:rsidRDefault="00296EEE" w:rsidP="00FE7C87">
      <w:pPr>
        <w:jc w:val="center"/>
      </w:pPr>
      <w:r w:rsidRPr="008D38F7">
        <w:rPr>
          <w:noProof/>
        </w:rPr>
        <w:drawing>
          <wp:inline distT="0" distB="0" distL="0" distR="0" wp14:anchorId="1A35A24E" wp14:editId="141BAF9A">
            <wp:extent cx="2722245" cy="553085"/>
            <wp:effectExtent l="0" t="0" r="0" b="0"/>
            <wp:docPr id="2373" name="Рисунок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22245" cy="553085"/>
                    </a:xfrm>
                    <a:prstGeom prst="rect">
                      <a:avLst/>
                    </a:prstGeom>
                    <a:noFill/>
                    <a:ln>
                      <a:noFill/>
                    </a:ln>
                  </pic:spPr>
                </pic:pic>
              </a:graphicData>
            </a:graphic>
          </wp:inline>
        </w:drawing>
      </w:r>
    </w:p>
    <w:p w14:paraId="5A143445" w14:textId="77777777" w:rsidR="00FE7C87" w:rsidRPr="008D38F7" w:rsidRDefault="00FE7C87" w:rsidP="00A23C39">
      <w:pPr>
        <w:numPr>
          <w:ilvl w:val="0"/>
          <w:numId w:val="56"/>
        </w:numPr>
      </w:pPr>
      <w:r w:rsidRPr="008D38F7">
        <w:t>Velo - input velocity threshold.</w:t>
      </w:r>
    </w:p>
    <w:p w14:paraId="5426120F" w14:textId="77777777" w:rsidR="00FE7C87" w:rsidRPr="008D38F7" w:rsidRDefault="00FE7C87" w:rsidP="00A23C39">
      <w:pPr>
        <w:numPr>
          <w:ilvl w:val="0"/>
          <w:numId w:val="56"/>
        </w:numPr>
      </w:pPr>
      <w:r w:rsidRPr="008D38F7">
        <w:t>Time - controls slow strum speed.</w:t>
      </w:r>
    </w:p>
    <w:p w14:paraId="538F9EDE" w14:textId="77777777" w:rsidR="00FE7C87" w:rsidRPr="008D38F7" w:rsidRDefault="00FE7C87" w:rsidP="00E630CC">
      <w:pPr>
        <w:pStyle w:val="Heading4"/>
      </w:pPr>
      <w:r w:rsidRPr="008D38F7">
        <w:t>Mute FX</w:t>
      </w:r>
    </w:p>
    <w:p w14:paraId="47CE872F" w14:textId="77777777" w:rsidR="00FE7C87" w:rsidRPr="008D38F7" w:rsidRDefault="00FE7C87" w:rsidP="00FE7C87">
      <w:r w:rsidRPr="008D38F7">
        <w:t>Mute FX lets you produce Mute sound on lower velocity with different performance techniques.</w:t>
      </w:r>
    </w:p>
    <w:p w14:paraId="5924FC6D" w14:textId="77777777" w:rsidR="00FE7C87" w:rsidRPr="008D38F7" w:rsidRDefault="00FE7C87" w:rsidP="00FE7C87">
      <w:r w:rsidRPr="008D38F7">
        <w:t>Mute FX options:</w:t>
      </w:r>
    </w:p>
    <w:p w14:paraId="7AF4C014" w14:textId="670A2B81" w:rsidR="00FE7C87" w:rsidRPr="008D38F7" w:rsidRDefault="00296EEE" w:rsidP="00FE7C87">
      <w:pPr>
        <w:jc w:val="center"/>
      </w:pPr>
      <w:r w:rsidRPr="008D38F7">
        <w:rPr>
          <w:noProof/>
        </w:rPr>
        <w:drawing>
          <wp:inline distT="0" distB="0" distL="0" distR="0" wp14:anchorId="16A04E00" wp14:editId="7B437C72">
            <wp:extent cx="2722245" cy="861060"/>
            <wp:effectExtent l="0" t="0" r="0" b="0"/>
            <wp:docPr id="2374" name="Рисунок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22245" cy="861060"/>
                    </a:xfrm>
                    <a:prstGeom prst="rect">
                      <a:avLst/>
                    </a:prstGeom>
                    <a:noFill/>
                    <a:ln>
                      <a:noFill/>
                    </a:ln>
                  </pic:spPr>
                </pic:pic>
              </a:graphicData>
            </a:graphic>
          </wp:inline>
        </w:drawing>
      </w:r>
    </w:p>
    <w:p w14:paraId="1A79C158" w14:textId="77777777" w:rsidR="00FE7C87" w:rsidRPr="008D38F7" w:rsidRDefault="00FE7C87" w:rsidP="00A23C39">
      <w:pPr>
        <w:numPr>
          <w:ilvl w:val="0"/>
          <w:numId w:val="57"/>
        </w:numPr>
      </w:pPr>
      <w:r w:rsidRPr="008D38F7">
        <w:t>Velo - input velocity threshold.</w:t>
      </w:r>
    </w:p>
    <w:p w14:paraId="4BFB0D08" w14:textId="77777777" w:rsidR="00FE7C87" w:rsidRPr="008D38F7" w:rsidRDefault="00FE7C87" w:rsidP="00A23C39">
      <w:pPr>
        <w:numPr>
          <w:ilvl w:val="0"/>
          <w:numId w:val="57"/>
        </w:numPr>
      </w:pPr>
      <w:r w:rsidRPr="008D38F7">
        <w:t>Strings, Bass, Melody, and Strum LEDs - activate the LED to assign the FX to the needed performance technique(s).</w:t>
      </w:r>
    </w:p>
    <w:p w14:paraId="792FD15B" w14:textId="77777777" w:rsidR="00FE7C87" w:rsidRPr="008D38F7" w:rsidRDefault="00FE7C87" w:rsidP="00E630CC">
      <w:pPr>
        <w:pStyle w:val="Heading4"/>
      </w:pPr>
      <w:r w:rsidRPr="008D38F7">
        <w:t>Bridge Mute FX</w:t>
      </w:r>
    </w:p>
    <w:p w14:paraId="3A7F8E04" w14:textId="77777777" w:rsidR="00FE7C87" w:rsidRPr="008D38F7" w:rsidRDefault="00FE7C87" w:rsidP="00FE7C87">
      <w:r w:rsidRPr="008D38F7">
        <w:t>Bridge Mute FX lets you produce Bridge (Palm) Mute sound on lower velocity with different performance techniques.</w:t>
      </w:r>
    </w:p>
    <w:p w14:paraId="4A77EFF7" w14:textId="422FEEE4" w:rsidR="00FE7C87" w:rsidRPr="008D38F7" w:rsidRDefault="00FF03E2" w:rsidP="00FE7C87">
      <w:pPr>
        <w:jc w:val="center"/>
      </w:pPr>
      <w:r w:rsidRPr="008D38F7">
        <w:rPr>
          <w:noProof/>
        </w:rPr>
        <w:drawing>
          <wp:inline distT="0" distB="0" distL="0" distR="0" wp14:anchorId="43EC8755" wp14:editId="35F32B35">
            <wp:extent cx="3019048" cy="1161905"/>
            <wp:effectExtent l="0" t="0" r="0" b="635"/>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9" name="Picture 2749"/>
                    <pic:cNvPicPr/>
                  </pic:nvPicPr>
                  <pic:blipFill>
                    <a:blip r:embed="rId80">
                      <a:extLst>
                        <a:ext uri="{28A0092B-C50C-407E-A947-70E740481C1C}">
                          <a14:useLocalDpi xmlns:a14="http://schemas.microsoft.com/office/drawing/2010/main" val="0"/>
                        </a:ext>
                      </a:extLst>
                    </a:blip>
                    <a:stretch>
                      <a:fillRect/>
                    </a:stretch>
                  </pic:blipFill>
                  <pic:spPr>
                    <a:xfrm>
                      <a:off x="0" y="0"/>
                      <a:ext cx="3019048" cy="1161905"/>
                    </a:xfrm>
                    <a:prstGeom prst="rect">
                      <a:avLst/>
                    </a:prstGeom>
                  </pic:spPr>
                </pic:pic>
              </a:graphicData>
            </a:graphic>
          </wp:inline>
        </w:drawing>
      </w:r>
    </w:p>
    <w:p w14:paraId="763DBFA1" w14:textId="77777777" w:rsidR="00FE7C87" w:rsidRPr="008D38F7" w:rsidRDefault="00FE7C87" w:rsidP="00FE7C87">
      <w:pPr>
        <w:keepNext/>
      </w:pPr>
      <w:r w:rsidRPr="008D38F7">
        <w:t>Bridge Mute FX options:</w:t>
      </w:r>
    </w:p>
    <w:p w14:paraId="39ED68B8" w14:textId="77777777" w:rsidR="00FE7C87" w:rsidRPr="008D38F7" w:rsidRDefault="00FE7C87" w:rsidP="00A23C39">
      <w:pPr>
        <w:numPr>
          <w:ilvl w:val="0"/>
          <w:numId w:val="58"/>
        </w:numPr>
      </w:pPr>
      <w:r w:rsidRPr="008D38F7">
        <w:t>Velo - input velocity threshold.</w:t>
      </w:r>
    </w:p>
    <w:p w14:paraId="63D71D9A" w14:textId="77777777" w:rsidR="00FE7C87" w:rsidRPr="008D38F7" w:rsidRDefault="00FE7C87" w:rsidP="00A23C39">
      <w:pPr>
        <w:numPr>
          <w:ilvl w:val="0"/>
          <w:numId w:val="58"/>
        </w:numPr>
      </w:pPr>
      <w:r w:rsidRPr="008D38F7">
        <w:t>Strings, Bass, Melody, and Strum LEDs - activate the LED to assign the FX to the needed performance technique(s).</w:t>
      </w:r>
    </w:p>
    <w:p w14:paraId="4E979714" w14:textId="77777777" w:rsidR="00FE7C87" w:rsidRPr="008D38F7" w:rsidRDefault="00FE7C87" w:rsidP="00E630CC">
      <w:pPr>
        <w:pStyle w:val="Heading4"/>
      </w:pPr>
      <w:r w:rsidRPr="008D38F7">
        <w:t>Harmonics FX</w:t>
      </w:r>
    </w:p>
    <w:p w14:paraId="288BB6F4" w14:textId="77777777" w:rsidR="00FE7C87" w:rsidRPr="008D38F7" w:rsidRDefault="00FE7C87" w:rsidP="00FE7C87">
      <w:r w:rsidRPr="008D38F7">
        <w:t>Harmonics FX lets you produce Harmonics sound on lower velocity with different performance techniques.</w:t>
      </w:r>
    </w:p>
    <w:p w14:paraId="12F67C92" w14:textId="77777777" w:rsidR="00FE7C87" w:rsidRPr="008D38F7" w:rsidRDefault="00FE7C87" w:rsidP="00FE7C87">
      <w:r w:rsidRPr="008D38F7">
        <w:t>Harmonics FX options:</w:t>
      </w:r>
    </w:p>
    <w:p w14:paraId="15159CEC" w14:textId="311FCD0D" w:rsidR="00FE7C87" w:rsidRPr="008D38F7" w:rsidRDefault="00FF03E2" w:rsidP="00FE7C87">
      <w:pPr>
        <w:jc w:val="center"/>
      </w:pPr>
      <w:r w:rsidRPr="008D38F7">
        <w:rPr>
          <w:noProof/>
        </w:rPr>
        <w:drawing>
          <wp:inline distT="0" distB="0" distL="0" distR="0" wp14:anchorId="2C0A2A71" wp14:editId="594F1904">
            <wp:extent cx="2971429" cy="1152381"/>
            <wp:effectExtent l="0" t="0" r="635"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0" name="Picture 2750"/>
                    <pic:cNvPicPr/>
                  </pic:nvPicPr>
                  <pic:blipFill>
                    <a:blip r:embed="rId81">
                      <a:extLst>
                        <a:ext uri="{28A0092B-C50C-407E-A947-70E740481C1C}">
                          <a14:useLocalDpi xmlns:a14="http://schemas.microsoft.com/office/drawing/2010/main" val="0"/>
                        </a:ext>
                      </a:extLst>
                    </a:blip>
                    <a:stretch>
                      <a:fillRect/>
                    </a:stretch>
                  </pic:blipFill>
                  <pic:spPr>
                    <a:xfrm>
                      <a:off x="0" y="0"/>
                      <a:ext cx="2971429" cy="1152381"/>
                    </a:xfrm>
                    <a:prstGeom prst="rect">
                      <a:avLst/>
                    </a:prstGeom>
                  </pic:spPr>
                </pic:pic>
              </a:graphicData>
            </a:graphic>
          </wp:inline>
        </w:drawing>
      </w:r>
    </w:p>
    <w:p w14:paraId="7931BFD4" w14:textId="77777777" w:rsidR="00FE7C87" w:rsidRPr="008D38F7" w:rsidRDefault="00FE7C87" w:rsidP="00A23C39">
      <w:pPr>
        <w:numPr>
          <w:ilvl w:val="0"/>
          <w:numId w:val="59"/>
        </w:numPr>
      </w:pPr>
      <w:r w:rsidRPr="008D38F7">
        <w:t>Velo - input velocity threshold.</w:t>
      </w:r>
    </w:p>
    <w:p w14:paraId="04992DC4" w14:textId="77777777" w:rsidR="00FE7C87" w:rsidRPr="008D38F7" w:rsidRDefault="00FE7C87" w:rsidP="00A23C39">
      <w:pPr>
        <w:numPr>
          <w:ilvl w:val="0"/>
          <w:numId w:val="59"/>
        </w:numPr>
      </w:pPr>
      <w:r w:rsidRPr="008D38F7">
        <w:t>Strings, Bass, and Melody LEDs - activate the LED to assign the FX to the needed performance technique(s).</w:t>
      </w:r>
    </w:p>
    <w:p w14:paraId="037D7486" w14:textId="77777777" w:rsidR="00FE7C87" w:rsidRPr="008D38F7" w:rsidRDefault="00FE7C87" w:rsidP="00FE7C87">
      <w:pPr>
        <w:pStyle w:val="Heading2"/>
      </w:pPr>
      <w:bookmarkStart w:id="208" w:name="_Toc529545900"/>
      <w:bookmarkStart w:id="209" w:name="_Toc20763265"/>
      <w:bookmarkStart w:id="210" w:name="_Toc62840855"/>
      <w:bookmarkStart w:id="211" w:name="_Toc108455667"/>
      <w:r w:rsidRPr="008D38F7">
        <w:t>Key Switch FX</w:t>
      </w:r>
      <w:bookmarkEnd w:id="208"/>
      <w:bookmarkEnd w:id="209"/>
      <w:bookmarkEnd w:id="210"/>
      <w:bookmarkEnd w:id="211"/>
    </w:p>
    <w:p w14:paraId="7EEBF49E" w14:textId="77777777" w:rsidR="00FE7C87" w:rsidRPr="008D38F7" w:rsidRDefault="00FE7C87" w:rsidP="00FE7C87">
      <w:r w:rsidRPr="008D38F7">
        <w:t>In the lower part of MULTI mode window you can find additional controls and options: Key Switches, Preset, and Humanize.</w:t>
      </w:r>
    </w:p>
    <w:p w14:paraId="3D145D97" w14:textId="102EE52D" w:rsidR="00FE7C87" w:rsidRPr="008D38F7" w:rsidRDefault="00296EEE" w:rsidP="00FE7C87">
      <w:pPr>
        <w:ind w:left="360"/>
        <w:jc w:val="center"/>
      </w:pPr>
      <w:r w:rsidRPr="008D38F7">
        <w:rPr>
          <w:noProof/>
        </w:rPr>
        <w:drawing>
          <wp:inline distT="0" distB="0" distL="0" distR="0" wp14:anchorId="726C9C75" wp14:editId="187D0B80">
            <wp:extent cx="6113780" cy="329565"/>
            <wp:effectExtent l="0" t="0" r="0" b="0"/>
            <wp:docPr id="2377" name="Picture 46" descr="Multi KS, Preset, Humani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ulti KS, Preset, Humanize"/>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113780" cy="329565"/>
                    </a:xfrm>
                    <a:prstGeom prst="rect">
                      <a:avLst/>
                    </a:prstGeom>
                    <a:noFill/>
                    <a:ln>
                      <a:noFill/>
                    </a:ln>
                  </pic:spPr>
                </pic:pic>
              </a:graphicData>
            </a:graphic>
          </wp:inline>
        </w:drawing>
      </w:r>
    </w:p>
    <w:p w14:paraId="51573E00" w14:textId="2D7566D7" w:rsidR="00FE7C87" w:rsidRPr="008D38F7" w:rsidRDefault="00FE7C87" w:rsidP="00FE7C87">
      <w:r w:rsidRPr="008D38F7">
        <w:t>Real</w:t>
      </w:r>
      <w:r w:rsidR="008C7983">
        <w:t>Rick</w:t>
      </w:r>
      <w:r w:rsidRPr="008D38F7">
        <w:t>’s numerous guitar Effects can now be triggered in chordal modes within the MULTI mode using our advanced Key Switch system. Key Switch option allows to assign various FX on Repeat Zone keys as well as easily create and use custom presets in Real</w:t>
      </w:r>
      <w:r w:rsidR="008C7983">
        <w:t>Rick</w:t>
      </w:r>
      <w:r w:rsidRPr="008D38F7">
        <w:t xml:space="preserve"> Key Switch panel.</w:t>
      </w:r>
    </w:p>
    <w:p w14:paraId="1AF25F2B" w14:textId="77777777" w:rsidR="00FE7C87" w:rsidRPr="008D38F7" w:rsidRDefault="00FE7C87" w:rsidP="00FE7C87">
      <w:pPr>
        <w:keepNext/>
      </w:pPr>
      <w:r w:rsidRPr="008D38F7">
        <w:t>Click ‘Key Switches…’ button to open the Key Switch panel:</w:t>
      </w:r>
    </w:p>
    <w:p w14:paraId="5F39ADF1" w14:textId="37DCB24B" w:rsidR="00FE7C87" w:rsidRPr="008D38F7" w:rsidRDefault="00FF03E2" w:rsidP="00FE7C87">
      <w:pPr>
        <w:jc w:val="center"/>
      </w:pPr>
      <w:r w:rsidRPr="008D38F7">
        <w:rPr>
          <w:noProof/>
        </w:rPr>
        <w:drawing>
          <wp:inline distT="0" distB="0" distL="0" distR="0" wp14:anchorId="28B0B94B" wp14:editId="02BA4D4A">
            <wp:extent cx="6120130" cy="3862070"/>
            <wp:effectExtent l="0" t="0" r="0" b="508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1" name="Picture 2751"/>
                    <pic:cNvPicPr/>
                  </pic:nvPicPr>
                  <pic:blipFill>
                    <a:blip r:embed="rId83">
                      <a:extLst>
                        <a:ext uri="{28A0092B-C50C-407E-A947-70E740481C1C}">
                          <a14:useLocalDpi xmlns:a14="http://schemas.microsoft.com/office/drawing/2010/main" val="0"/>
                        </a:ext>
                      </a:extLst>
                    </a:blip>
                    <a:stretch>
                      <a:fillRect/>
                    </a:stretch>
                  </pic:blipFill>
                  <pic:spPr>
                    <a:xfrm>
                      <a:off x="0" y="0"/>
                      <a:ext cx="6120130" cy="3862070"/>
                    </a:xfrm>
                    <a:prstGeom prst="rect">
                      <a:avLst/>
                    </a:prstGeom>
                  </pic:spPr>
                </pic:pic>
              </a:graphicData>
            </a:graphic>
          </wp:inline>
        </w:drawing>
      </w:r>
    </w:p>
    <w:p w14:paraId="42D2CEAB" w14:textId="77777777" w:rsidR="00FE7C87" w:rsidRPr="008D38F7" w:rsidRDefault="00FE7C87" w:rsidP="00FE7C87">
      <w:r w:rsidRPr="008D38F7">
        <w:t>Key Switch panel gives you access to 33 keys FX boxes of Left and Right Repeat zones, including 25 assignable FX in each box.</w:t>
      </w:r>
    </w:p>
    <w:p w14:paraId="2C4F40FA" w14:textId="77777777" w:rsidR="00FE7C87" w:rsidRPr="008D38F7" w:rsidRDefault="00FE7C87" w:rsidP="00FE7C87">
      <w:r w:rsidRPr="008D38F7">
        <w:t>Click FX box and select the needed FX in the popup list:</w:t>
      </w:r>
    </w:p>
    <w:p w14:paraId="777C7BE7" w14:textId="77777777" w:rsidR="00FE7C87" w:rsidRPr="008D38F7" w:rsidRDefault="00FE7C87" w:rsidP="00A23C39">
      <w:pPr>
        <w:numPr>
          <w:ilvl w:val="0"/>
          <w:numId w:val="61"/>
        </w:numPr>
        <w:spacing w:before="120"/>
      </w:pPr>
      <w:r w:rsidRPr="008D38F7">
        <w:rPr>
          <w:b/>
        </w:rPr>
        <w:t>Slow Strum</w:t>
      </w:r>
      <w:r w:rsidRPr="008D38F7">
        <w:t xml:space="preserve"> - slow strum is performed when playing a chord in the Main zone.</w:t>
      </w:r>
    </w:p>
    <w:p w14:paraId="7DAA38E3" w14:textId="77777777" w:rsidR="00FE7C87" w:rsidRPr="008D38F7" w:rsidRDefault="00FE7C87" w:rsidP="00A23C39">
      <w:pPr>
        <w:numPr>
          <w:ilvl w:val="0"/>
          <w:numId w:val="60"/>
        </w:numPr>
      </w:pPr>
      <w:r w:rsidRPr="008D38F7">
        <w:rPr>
          <w:b/>
        </w:rPr>
        <w:t>Slide Up</w:t>
      </w:r>
      <w:r w:rsidRPr="008D38F7">
        <w:t xml:space="preserve"> - automatic slide up TO the played chord is produced.</w:t>
      </w:r>
    </w:p>
    <w:p w14:paraId="065552EE" w14:textId="77777777" w:rsidR="00FE7C87" w:rsidRPr="008D38F7" w:rsidRDefault="00FE7C87" w:rsidP="00A23C39">
      <w:pPr>
        <w:numPr>
          <w:ilvl w:val="0"/>
          <w:numId w:val="60"/>
        </w:numPr>
        <w:spacing w:before="120"/>
      </w:pPr>
      <w:r w:rsidRPr="008D38F7">
        <w:rPr>
          <w:b/>
        </w:rPr>
        <w:t>Slide Down</w:t>
      </w:r>
      <w:r w:rsidRPr="008D38F7">
        <w:t xml:space="preserve"> - automatic slide down (Fall) FROM the played chord is produced. </w:t>
      </w:r>
    </w:p>
    <w:p w14:paraId="125B2EAF" w14:textId="77777777" w:rsidR="00FE7C87" w:rsidRPr="008D38F7" w:rsidRDefault="00FE7C87" w:rsidP="00A23C39">
      <w:pPr>
        <w:numPr>
          <w:ilvl w:val="0"/>
          <w:numId w:val="60"/>
        </w:numPr>
        <w:spacing w:before="120"/>
      </w:pPr>
      <w:r w:rsidRPr="008D38F7">
        <w:rPr>
          <w:b/>
        </w:rPr>
        <w:t>Slide Down (trigger)</w:t>
      </w:r>
      <w:r w:rsidRPr="008D38F7">
        <w:t xml:space="preserve"> - triggers automatic Slide Down FROM the played chord /Velocity of trigger key affects slide dynamics/.</w:t>
      </w:r>
    </w:p>
    <w:p w14:paraId="4F1AA838" w14:textId="77777777" w:rsidR="00FE7C87" w:rsidRPr="008D38F7" w:rsidRDefault="00FE7C87" w:rsidP="00A23C39">
      <w:pPr>
        <w:numPr>
          <w:ilvl w:val="0"/>
          <w:numId w:val="60"/>
        </w:numPr>
      </w:pPr>
      <w:r w:rsidRPr="008D38F7">
        <w:rPr>
          <w:b/>
        </w:rPr>
        <w:t xml:space="preserve">Hold </w:t>
      </w:r>
      <w:r w:rsidRPr="008D38F7">
        <w:t>- provides sustain effect similar to the Sustain Pedal.</w:t>
      </w:r>
    </w:p>
    <w:p w14:paraId="4CB45278" w14:textId="77777777" w:rsidR="00FE7C87" w:rsidRPr="008D38F7" w:rsidRDefault="00FE7C87" w:rsidP="00A23C39">
      <w:pPr>
        <w:numPr>
          <w:ilvl w:val="0"/>
          <w:numId w:val="60"/>
        </w:numPr>
      </w:pPr>
      <w:r w:rsidRPr="008D38F7">
        <w:rPr>
          <w:b/>
        </w:rPr>
        <w:t>Chucka Full</w:t>
      </w:r>
      <w:r w:rsidRPr="008D38F7">
        <w:t xml:space="preserve"> - provides muted chords in 4ths on the keys of the Main zone.</w:t>
      </w:r>
    </w:p>
    <w:p w14:paraId="3CCCB58A" w14:textId="77777777" w:rsidR="00FE7C87" w:rsidRPr="008D38F7" w:rsidRDefault="00FE7C87" w:rsidP="00A23C39">
      <w:pPr>
        <w:numPr>
          <w:ilvl w:val="0"/>
          <w:numId w:val="60"/>
        </w:numPr>
      </w:pPr>
      <w:r w:rsidRPr="008D38F7">
        <w:rPr>
          <w:b/>
        </w:rPr>
        <w:t>ChuckaMuteKeys</w:t>
      </w:r>
      <w:r w:rsidRPr="008D38F7">
        <w:t xml:space="preserve"> - provides muted chords in 4ths on Black Repeat (Mute) keys.</w:t>
      </w:r>
    </w:p>
    <w:p w14:paraId="145D30D9" w14:textId="77777777" w:rsidR="00FE7C87" w:rsidRPr="008D38F7" w:rsidRDefault="00FE7C87" w:rsidP="00A23C39">
      <w:pPr>
        <w:numPr>
          <w:ilvl w:val="0"/>
          <w:numId w:val="60"/>
        </w:numPr>
      </w:pPr>
      <w:r w:rsidRPr="008D38F7">
        <w:rPr>
          <w:b/>
        </w:rPr>
        <w:t>ChuckaVeloLayer</w:t>
      </w:r>
      <w:r w:rsidRPr="008D38F7">
        <w:t xml:space="preserve"> - provides velocity controlled muted chords in 4ths on the keys in the Main zone.</w:t>
      </w:r>
    </w:p>
    <w:p w14:paraId="5627B3C5" w14:textId="77777777" w:rsidR="00FE7C87" w:rsidRPr="008D38F7" w:rsidRDefault="00FE7C87" w:rsidP="00A23C39">
      <w:pPr>
        <w:numPr>
          <w:ilvl w:val="0"/>
          <w:numId w:val="60"/>
        </w:numPr>
      </w:pPr>
      <w:r w:rsidRPr="008D38F7">
        <w:rPr>
          <w:b/>
        </w:rPr>
        <w:t xml:space="preserve">Pull Off (trigger) - </w:t>
      </w:r>
      <w:r w:rsidRPr="008D38F7">
        <w:t xml:space="preserve">producing </w:t>
      </w:r>
      <w:r w:rsidRPr="008D38F7">
        <w:rPr>
          <w:b/>
        </w:rPr>
        <w:t>Pull-Offs</w:t>
      </w:r>
      <w:r w:rsidRPr="008D38F7">
        <w:t xml:space="preserve"> on some strings inside the previously strummed chord on lower velocity, while producing full </w:t>
      </w:r>
      <w:r w:rsidRPr="008D38F7">
        <w:rPr>
          <w:b/>
        </w:rPr>
        <w:t>Pre-Hammer</w:t>
      </w:r>
      <w:r w:rsidRPr="008D38F7">
        <w:t xml:space="preserve"> chord on higher velocity.</w:t>
      </w:r>
    </w:p>
    <w:p w14:paraId="4C287C95" w14:textId="77777777" w:rsidR="00FE7C87" w:rsidRPr="008D38F7" w:rsidRDefault="00FE7C87" w:rsidP="00A23C39">
      <w:pPr>
        <w:numPr>
          <w:ilvl w:val="0"/>
          <w:numId w:val="60"/>
        </w:numPr>
      </w:pPr>
      <w:r w:rsidRPr="008D38F7">
        <w:rPr>
          <w:b/>
        </w:rPr>
        <w:t>Chord Position</w:t>
      </w:r>
      <w:r w:rsidRPr="008D38F7">
        <w:t xml:space="preserve"> - changes chord position up or down.</w:t>
      </w:r>
    </w:p>
    <w:p w14:paraId="48404F2C" w14:textId="77777777" w:rsidR="00FE7C87" w:rsidRPr="008D38F7" w:rsidRDefault="00FE7C87" w:rsidP="00A23C39">
      <w:pPr>
        <w:numPr>
          <w:ilvl w:val="0"/>
          <w:numId w:val="60"/>
        </w:numPr>
        <w:rPr>
          <w:b/>
        </w:rPr>
      </w:pPr>
      <w:r w:rsidRPr="008D38F7">
        <w:rPr>
          <w:b/>
        </w:rPr>
        <w:t xml:space="preserve">Melody (Octave) </w:t>
      </w:r>
      <w:r w:rsidRPr="008D38F7">
        <w:t>- Melody transpose.</w:t>
      </w:r>
    </w:p>
    <w:p w14:paraId="662A2C2A" w14:textId="77777777" w:rsidR="00FE7C87" w:rsidRPr="008D38F7" w:rsidRDefault="00FE7C87" w:rsidP="00A23C39">
      <w:pPr>
        <w:numPr>
          <w:ilvl w:val="0"/>
          <w:numId w:val="60"/>
        </w:numPr>
        <w:rPr>
          <w:b/>
        </w:rPr>
      </w:pPr>
      <w:r w:rsidRPr="008D38F7">
        <w:rPr>
          <w:b/>
        </w:rPr>
        <w:t>String Keys</w:t>
      </w:r>
      <w:r w:rsidRPr="008D38F7">
        <w:t xml:space="preserve"> - switches on/off the String keys in Repeat zone.</w:t>
      </w:r>
    </w:p>
    <w:p w14:paraId="7AED37A6" w14:textId="77777777" w:rsidR="00FE7C87" w:rsidRPr="008D38F7" w:rsidRDefault="00FE7C87" w:rsidP="00A23C39">
      <w:pPr>
        <w:numPr>
          <w:ilvl w:val="0"/>
          <w:numId w:val="60"/>
        </w:numPr>
        <w:rPr>
          <w:b/>
        </w:rPr>
      </w:pPr>
      <w:r w:rsidRPr="008D38F7">
        <w:rPr>
          <w:b/>
        </w:rPr>
        <w:t xml:space="preserve">Bass </w:t>
      </w:r>
      <w:r w:rsidRPr="008D38F7">
        <w:t>- switches on/off Bass function in Main Zone</w:t>
      </w:r>
    </w:p>
    <w:p w14:paraId="797CC6D3" w14:textId="77777777" w:rsidR="00FE7C87" w:rsidRPr="008D38F7" w:rsidRDefault="00FE7C87" w:rsidP="00A23C39">
      <w:pPr>
        <w:numPr>
          <w:ilvl w:val="0"/>
          <w:numId w:val="60"/>
        </w:numPr>
      </w:pPr>
      <w:r w:rsidRPr="008D38F7">
        <w:rPr>
          <w:b/>
        </w:rPr>
        <w:t>Melody</w:t>
      </w:r>
      <w:r w:rsidRPr="008D38F7">
        <w:t xml:space="preserve"> - switches on/off velocity free Melody function in Main zone range.</w:t>
      </w:r>
    </w:p>
    <w:p w14:paraId="42E47FAB" w14:textId="77777777" w:rsidR="00FE7C87" w:rsidRPr="008D38F7" w:rsidRDefault="00FE7C87" w:rsidP="00A23C39">
      <w:pPr>
        <w:numPr>
          <w:ilvl w:val="0"/>
          <w:numId w:val="60"/>
        </w:numPr>
      </w:pPr>
      <w:r w:rsidRPr="008D38F7">
        <w:rPr>
          <w:b/>
        </w:rPr>
        <w:t>Chords</w:t>
      </w:r>
      <w:r w:rsidRPr="008D38F7">
        <w:t xml:space="preserve"> - when activated turns Main zone to velocity free Melody function, and switches between Chords and Melody.</w:t>
      </w:r>
    </w:p>
    <w:p w14:paraId="53029611" w14:textId="77777777" w:rsidR="00FE7C87" w:rsidRPr="008D38F7" w:rsidRDefault="00FE7C87" w:rsidP="00A23C39">
      <w:pPr>
        <w:numPr>
          <w:ilvl w:val="0"/>
          <w:numId w:val="60"/>
        </w:numPr>
        <w:rPr>
          <w:b/>
        </w:rPr>
      </w:pPr>
      <w:r w:rsidRPr="008D38F7">
        <w:rPr>
          <w:b/>
        </w:rPr>
        <w:t xml:space="preserve">Harmonics (Melody) </w:t>
      </w:r>
      <w:r w:rsidRPr="008D38F7">
        <w:t>- switches on/off the Harmonics sound with Melody function in Main zone range.</w:t>
      </w:r>
    </w:p>
    <w:p w14:paraId="2543E6F0" w14:textId="77777777" w:rsidR="00FE7C87" w:rsidRPr="008D38F7" w:rsidRDefault="00FE7C87" w:rsidP="00A23C39">
      <w:pPr>
        <w:numPr>
          <w:ilvl w:val="0"/>
          <w:numId w:val="60"/>
        </w:numPr>
      </w:pPr>
      <w:r w:rsidRPr="008D38F7">
        <w:rPr>
          <w:b/>
        </w:rPr>
        <w:t>Mute</w:t>
      </w:r>
      <w:r w:rsidRPr="008D38F7">
        <w:t xml:space="preserve"> - switches on/off the Mute sound.</w:t>
      </w:r>
    </w:p>
    <w:p w14:paraId="38FF5A15" w14:textId="77777777" w:rsidR="00FE7C87" w:rsidRPr="008D38F7" w:rsidRDefault="00FE7C87" w:rsidP="00A23C39">
      <w:pPr>
        <w:numPr>
          <w:ilvl w:val="0"/>
          <w:numId w:val="60"/>
        </w:numPr>
      </w:pPr>
      <w:r w:rsidRPr="008D38F7">
        <w:rPr>
          <w:b/>
        </w:rPr>
        <w:t>Bridge Mute</w:t>
      </w:r>
      <w:r w:rsidRPr="008D38F7">
        <w:t xml:space="preserve"> - switches on/off the Bridge Mute sound.</w:t>
      </w:r>
    </w:p>
    <w:p w14:paraId="372FA9C0" w14:textId="77777777" w:rsidR="00FE7C87" w:rsidRPr="008D38F7" w:rsidRDefault="00FE7C87" w:rsidP="00A23C39">
      <w:pPr>
        <w:numPr>
          <w:ilvl w:val="0"/>
          <w:numId w:val="60"/>
        </w:numPr>
        <w:rPr>
          <w:b/>
        </w:rPr>
      </w:pPr>
      <w:r w:rsidRPr="008D38F7">
        <w:rPr>
          <w:b/>
        </w:rPr>
        <w:t>Harmonics</w:t>
      </w:r>
      <w:r w:rsidRPr="008D38F7">
        <w:t xml:space="preserve"> - switches on/off the Harmonics sound.</w:t>
      </w:r>
    </w:p>
    <w:p w14:paraId="3A900796" w14:textId="77777777" w:rsidR="00FE7C87" w:rsidRPr="008D38F7" w:rsidRDefault="00FE7C87" w:rsidP="00A23C39">
      <w:pPr>
        <w:numPr>
          <w:ilvl w:val="0"/>
          <w:numId w:val="60"/>
        </w:numPr>
      </w:pPr>
      <w:r w:rsidRPr="008D38F7">
        <w:rPr>
          <w:b/>
        </w:rPr>
        <w:t>Scrapes</w:t>
      </w:r>
      <w:r w:rsidRPr="008D38F7">
        <w:t xml:space="preserve"> - switches Main zone keys to Scrapes mode.</w:t>
      </w:r>
    </w:p>
    <w:p w14:paraId="427FE15B" w14:textId="77777777" w:rsidR="00FE7C87" w:rsidRPr="008D38F7" w:rsidRDefault="00FE7C87" w:rsidP="00A23C39">
      <w:pPr>
        <w:numPr>
          <w:ilvl w:val="0"/>
          <w:numId w:val="60"/>
        </w:numPr>
      </w:pPr>
      <w:r w:rsidRPr="008D38F7">
        <w:rPr>
          <w:b/>
        </w:rPr>
        <w:t>Solo mode</w:t>
      </w:r>
      <w:r w:rsidRPr="008D38F7">
        <w:t xml:space="preserve"> - switches to Solo Global mode.</w:t>
      </w:r>
    </w:p>
    <w:p w14:paraId="3EF52E0F" w14:textId="77777777" w:rsidR="00FE7C87" w:rsidRPr="008D38F7" w:rsidRDefault="00FE7C87" w:rsidP="00FE7C87">
      <w:pPr>
        <w:spacing w:after="0" w:line="240" w:lineRule="auto"/>
        <w:rPr>
          <w:b/>
          <w:bCs/>
          <w:kern w:val="32"/>
          <w:sz w:val="40"/>
          <w:szCs w:val="36"/>
        </w:rPr>
      </w:pPr>
    </w:p>
    <w:p w14:paraId="5EF4D2A9" w14:textId="07097D6E" w:rsidR="00F72345" w:rsidRPr="008D38F7" w:rsidRDefault="00F72345" w:rsidP="007F3BAC">
      <w:pPr>
        <w:pStyle w:val="Heading1"/>
      </w:pPr>
      <w:bookmarkStart w:id="212" w:name="_Toc308106855"/>
      <w:bookmarkStart w:id="213" w:name="_Toc318380087"/>
      <w:bookmarkStart w:id="214" w:name="_Toc62840856"/>
      <w:bookmarkStart w:id="215" w:name="_Toc108455668"/>
      <w:bookmarkEnd w:id="189"/>
      <w:r w:rsidRPr="008D38F7">
        <w:t>Main Controls</w:t>
      </w:r>
      <w:bookmarkEnd w:id="180"/>
      <w:bookmarkEnd w:id="181"/>
      <w:bookmarkEnd w:id="182"/>
      <w:bookmarkEnd w:id="183"/>
      <w:bookmarkEnd w:id="212"/>
      <w:bookmarkEnd w:id="213"/>
      <w:bookmarkEnd w:id="214"/>
      <w:bookmarkEnd w:id="215"/>
    </w:p>
    <w:p w14:paraId="714275BB" w14:textId="41558022" w:rsidR="00D77FDD" w:rsidRPr="008D38F7" w:rsidRDefault="00D77FDD" w:rsidP="00E375B0">
      <w:pPr>
        <w:pStyle w:val="Heading2"/>
      </w:pPr>
      <w:bookmarkStart w:id="216" w:name="_Toc308106856"/>
      <w:bookmarkStart w:id="217" w:name="_Toc318380088"/>
      <w:bookmarkStart w:id="218" w:name="_Toc62840857"/>
      <w:bookmarkStart w:id="219" w:name="_Toc108455669"/>
      <w:r w:rsidRPr="008D38F7">
        <w:t>Left Menu bar</w:t>
      </w:r>
      <w:bookmarkEnd w:id="216"/>
      <w:bookmarkEnd w:id="217"/>
      <w:bookmarkEnd w:id="218"/>
      <w:bookmarkEnd w:id="219"/>
    </w:p>
    <w:p w14:paraId="1DAB8D0F" w14:textId="08709731" w:rsidR="00D77FDD" w:rsidRPr="008D38F7" w:rsidRDefault="00296EEE" w:rsidP="007502A9">
      <w:pPr>
        <w:jc w:val="center"/>
      </w:pPr>
      <w:bookmarkStart w:id="220" w:name="_Hlk62774393"/>
      <w:r w:rsidRPr="008D38F7">
        <w:rPr>
          <w:noProof/>
        </w:rPr>
        <w:drawing>
          <wp:inline distT="0" distB="0" distL="0" distR="0" wp14:anchorId="66C2626E" wp14:editId="4D9C8394">
            <wp:extent cx="3561715" cy="233680"/>
            <wp:effectExtent l="0" t="0" r="0" b="0"/>
            <wp:docPr id="2333"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561715" cy="233680"/>
                    </a:xfrm>
                    <a:prstGeom prst="rect">
                      <a:avLst/>
                    </a:prstGeom>
                    <a:noFill/>
                    <a:ln>
                      <a:noFill/>
                    </a:ln>
                  </pic:spPr>
                </pic:pic>
              </a:graphicData>
            </a:graphic>
          </wp:inline>
        </w:drawing>
      </w:r>
      <w:bookmarkEnd w:id="220"/>
    </w:p>
    <w:p w14:paraId="594F3152" w14:textId="77777777" w:rsidR="00601A56" w:rsidRPr="008D38F7" w:rsidRDefault="00601A56" w:rsidP="007502A9">
      <w:pPr>
        <w:spacing w:before="240"/>
      </w:pPr>
      <w:bookmarkStart w:id="221" w:name="_Hlk62774480"/>
      <w:r w:rsidRPr="008D38F7">
        <w:t xml:space="preserve">In the Left Menu bar you can get access to </w:t>
      </w:r>
      <w:r w:rsidR="00F748C0" w:rsidRPr="008D38F7">
        <w:t>4</w:t>
      </w:r>
      <w:r w:rsidRPr="008D38F7">
        <w:t xml:space="preserve"> panels to make global settings: </w:t>
      </w:r>
      <w:r w:rsidRPr="008D38F7">
        <w:rPr>
          <w:b/>
        </w:rPr>
        <w:t>Output panel</w:t>
      </w:r>
      <w:r w:rsidRPr="008D38F7">
        <w:t xml:space="preserve">, </w:t>
      </w:r>
      <w:r w:rsidRPr="008D38F7">
        <w:rPr>
          <w:b/>
        </w:rPr>
        <w:t>Tune panel</w:t>
      </w:r>
      <w:r w:rsidRPr="008D38F7">
        <w:t xml:space="preserve">, </w:t>
      </w:r>
      <w:r w:rsidRPr="008D38F7">
        <w:rPr>
          <w:b/>
        </w:rPr>
        <w:t>Setup panel</w:t>
      </w:r>
      <w:r w:rsidR="00F748C0" w:rsidRPr="008D38F7">
        <w:rPr>
          <w:b/>
        </w:rPr>
        <w:t xml:space="preserve">, </w:t>
      </w:r>
      <w:r w:rsidR="00F748C0" w:rsidRPr="008D38F7">
        <w:rPr>
          <w:bCs/>
        </w:rPr>
        <w:t>and</w:t>
      </w:r>
      <w:r w:rsidR="00F748C0" w:rsidRPr="008D38F7">
        <w:rPr>
          <w:b/>
        </w:rPr>
        <w:t xml:space="preserve"> Velo panel</w:t>
      </w:r>
      <w:r w:rsidR="00F853A9" w:rsidRPr="008D38F7">
        <w:t>.</w:t>
      </w:r>
    </w:p>
    <w:p w14:paraId="4E23EB75" w14:textId="77777777" w:rsidR="00D77FDD" w:rsidRPr="008D38F7" w:rsidRDefault="00D77FDD" w:rsidP="005360E8">
      <w:pPr>
        <w:pStyle w:val="Heading3"/>
      </w:pPr>
      <w:bookmarkStart w:id="222" w:name="_Toc308106857"/>
      <w:bookmarkStart w:id="223" w:name="_Toc62840858"/>
      <w:bookmarkEnd w:id="221"/>
      <w:r w:rsidRPr="008D38F7">
        <w:t>Output panel</w:t>
      </w:r>
      <w:bookmarkEnd w:id="222"/>
      <w:bookmarkEnd w:id="223"/>
    </w:p>
    <w:p w14:paraId="530CCB15" w14:textId="765BDEB3" w:rsidR="00D77FDD" w:rsidRPr="008D38F7" w:rsidRDefault="00296EEE" w:rsidP="0018732E">
      <w:pPr>
        <w:jc w:val="center"/>
      </w:pPr>
      <w:r w:rsidRPr="008D38F7">
        <w:rPr>
          <w:noProof/>
        </w:rPr>
        <w:drawing>
          <wp:inline distT="0" distB="0" distL="0" distR="0" wp14:anchorId="4A4712CB" wp14:editId="3C647EA9">
            <wp:extent cx="2381885" cy="1414145"/>
            <wp:effectExtent l="0" t="0" r="0" b="0"/>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381885" cy="1414145"/>
                    </a:xfrm>
                    <a:prstGeom prst="rect">
                      <a:avLst/>
                    </a:prstGeom>
                    <a:noFill/>
                    <a:ln>
                      <a:noFill/>
                    </a:ln>
                  </pic:spPr>
                </pic:pic>
              </a:graphicData>
            </a:graphic>
          </wp:inline>
        </w:drawing>
      </w:r>
    </w:p>
    <w:p w14:paraId="2CD7CDD4" w14:textId="77777777" w:rsidR="0049169C" w:rsidRPr="008D38F7" w:rsidRDefault="0049169C" w:rsidP="00F853A9">
      <w:pPr>
        <w:spacing w:before="240"/>
        <w:rPr>
          <w:sz w:val="28"/>
        </w:rPr>
      </w:pPr>
      <w:r w:rsidRPr="008D38F7">
        <w:rPr>
          <w:b/>
          <w:bCs/>
        </w:rPr>
        <w:t>Volume</w:t>
      </w:r>
      <w:r w:rsidRPr="008D38F7">
        <w:rPr>
          <w:sz w:val="28"/>
        </w:rPr>
        <w:t xml:space="preserve"> </w:t>
      </w:r>
      <w:r w:rsidRPr="008D38F7">
        <w:t>(+</w:t>
      </w:r>
      <w:r w:rsidR="00DC12C6" w:rsidRPr="008D38F7">
        <w:t>10/-3</w:t>
      </w:r>
      <w:r w:rsidRPr="008D38F7">
        <w:t xml:space="preserve">0db) </w:t>
      </w:r>
      <w:r w:rsidR="00DC12C6" w:rsidRPr="008D38F7">
        <w:t>-</w:t>
      </w:r>
      <w:r w:rsidRPr="008D38F7">
        <w:t xml:space="preserve"> adjust output volume</w:t>
      </w:r>
      <w:r w:rsidR="00F853A9" w:rsidRPr="008D38F7">
        <w:t>.</w:t>
      </w:r>
    </w:p>
    <w:p w14:paraId="6E0018C0" w14:textId="77777777" w:rsidR="0049169C" w:rsidRPr="008D38F7" w:rsidRDefault="0049169C" w:rsidP="0049169C">
      <w:pPr>
        <w:spacing w:before="120"/>
      </w:pPr>
      <w:r w:rsidRPr="008D38F7">
        <w:rPr>
          <w:b/>
          <w:bCs/>
        </w:rPr>
        <w:t>EQ</w:t>
      </w:r>
      <w:r w:rsidRPr="008D38F7">
        <w:t xml:space="preserve"> -</w:t>
      </w:r>
      <w:r w:rsidRPr="008D38F7">
        <w:rPr>
          <w:sz w:val="28"/>
        </w:rPr>
        <w:t xml:space="preserve"> </w:t>
      </w:r>
      <w:r w:rsidRPr="008D38F7">
        <w:t>adjust internal equalizer parameters:</w:t>
      </w:r>
    </w:p>
    <w:p w14:paraId="14C27CAE" w14:textId="77777777" w:rsidR="0049169C" w:rsidRPr="008D38F7" w:rsidRDefault="0049169C" w:rsidP="0018732E">
      <w:pPr>
        <w:numPr>
          <w:ilvl w:val="0"/>
          <w:numId w:val="6"/>
        </w:numPr>
        <w:spacing w:before="120"/>
        <w:rPr>
          <w:sz w:val="28"/>
        </w:rPr>
      </w:pPr>
      <w:r w:rsidRPr="008D38F7">
        <w:t>High (+/- 10db)</w:t>
      </w:r>
      <w:r w:rsidR="00F853A9" w:rsidRPr="008D38F7">
        <w:t>.</w:t>
      </w:r>
    </w:p>
    <w:p w14:paraId="0435EDAA" w14:textId="77777777" w:rsidR="0049169C" w:rsidRPr="008D38F7" w:rsidRDefault="0049169C" w:rsidP="0018732E">
      <w:pPr>
        <w:numPr>
          <w:ilvl w:val="0"/>
          <w:numId w:val="6"/>
        </w:numPr>
        <w:spacing w:before="120"/>
        <w:rPr>
          <w:sz w:val="28"/>
        </w:rPr>
      </w:pPr>
      <w:r w:rsidRPr="008D38F7">
        <w:t>Low (+/- 10db)</w:t>
      </w:r>
      <w:r w:rsidR="00F853A9" w:rsidRPr="008D38F7">
        <w:t>.</w:t>
      </w:r>
    </w:p>
    <w:p w14:paraId="23EB4D0E" w14:textId="77777777" w:rsidR="00A50B5A" w:rsidRPr="008D38F7" w:rsidRDefault="00A50B5A" w:rsidP="005360E8">
      <w:pPr>
        <w:pStyle w:val="Heading3"/>
      </w:pPr>
      <w:bookmarkStart w:id="224" w:name="_Toc308106858"/>
      <w:bookmarkStart w:id="225" w:name="_Toc62840859"/>
      <w:r w:rsidRPr="008D38F7">
        <w:t>Tune panel</w:t>
      </w:r>
      <w:bookmarkEnd w:id="224"/>
      <w:bookmarkEnd w:id="225"/>
    </w:p>
    <w:p w14:paraId="14F7D1B4" w14:textId="4B7AF079" w:rsidR="00432C60" w:rsidRPr="008D38F7" w:rsidRDefault="00296EEE" w:rsidP="0018732E">
      <w:pPr>
        <w:jc w:val="center"/>
      </w:pPr>
      <w:r w:rsidRPr="008D38F7">
        <w:rPr>
          <w:noProof/>
        </w:rPr>
        <w:drawing>
          <wp:inline distT="0" distB="0" distL="0" distR="0" wp14:anchorId="23A8C0C0" wp14:editId="10CE0AA4">
            <wp:extent cx="2349500" cy="1350645"/>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349500" cy="1350645"/>
                    </a:xfrm>
                    <a:prstGeom prst="rect">
                      <a:avLst/>
                    </a:prstGeom>
                    <a:noFill/>
                    <a:ln>
                      <a:noFill/>
                    </a:ln>
                  </pic:spPr>
                </pic:pic>
              </a:graphicData>
            </a:graphic>
          </wp:inline>
        </w:drawing>
      </w:r>
    </w:p>
    <w:p w14:paraId="0234A20A" w14:textId="77777777" w:rsidR="0049169C" w:rsidRPr="008D38F7" w:rsidRDefault="0049169C" w:rsidP="0018732E">
      <w:r w:rsidRPr="008D38F7">
        <w:rPr>
          <w:b/>
          <w:bCs/>
        </w:rPr>
        <w:t>Pitch</w:t>
      </w:r>
      <w:r w:rsidRPr="008D38F7">
        <w:t xml:space="preserve"> - adjust the master pitch:</w:t>
      </w:r>
    </w:p>
    <w:p w14:paraId="3838FD39" w14:textId="77777777" w:rsidR="0049169C" w:rsidRPr="008D38F7" w:rsidRDefault="0049169C" w:rsidP="0018732E">
      <w:pPr>
        <w:numPr>
          <w:ilvl w:val="0"/>
          <w:numId w:val="4"/>
        </w:numPr>
        <w:spacing w:before="120"/>
      </w:pPr>
      <w:r w:rsidRPr="008D38F7">
        <w:t>Coarse (+/-12 semitones)</w:t>
      </w:r>
      <w:r w:rsidR="00F853A9" w:rsidRPr="008D38F7">
        <w:t>.</w:t>
      </w:r>
    </w:p>
    <w:p w14:paraId="7D575842" w14:textId="77777777" w:rsidR="0049169C" w:rsidRPr="008D38F7" w:rsidRDefault="0049169C" w:rsidP="0018732E">
      <w:pPr>
        <w:numPr>
          <w:ilvl w:val="0"/>
          <w:numId w:val="4"/>
        </w:numPr>
        <w:spacing w:before="120"/>
      </w:pPr>
      <w:r w:rsidRPr="008D38F7">
        <w:t>Fine (+/-100 cents)</w:t>
      </w:r>
      <w:r w:rsidR="00F853A9" w:rsidRPr="008D38F7">
        <w:t>.</w:t>
      </w:r>
    </w:p>
    <w:p w14:paraId="1AE1EA0B" w14:textId="77777777" w:rsidR="0049169C" w:rsidRPr="008D38F7" w:rsidRDefault="0049169C" w:rsidP="0049169C">
      <w:pPr>
        <w:spacing w:before="120"/>
      </w:pPr>
      <w:r w:rsidRPr="008D38F7">
        <w:rPr>
          <w:b/>
          <w:bCs/>
        </w:rPr>
        <w:t>Modulation</w:t>
      </w:r>
      <w:r w:rsidRPr="008D38F7">
        <w:t xml:space="preserve"> - adjust the modulation envelope affected by Modulation controller (MIDI CC</w:t>
      </w:r>
      <w:r w:rsidR="00DC12C6" w:rsidRPr="008D38F7">
        <w:t>#1</w:t>
      </w:r>
      <w:r w:rsidRPr="008D38F7">
        <w:t>):</w:t>
      </w:r>
    </w:p>
    <w:p w14:paraId="67DC6A75" w14:textId="77777777" w:rsidR="0049169C" w:rsidRPr="008D38F7" w:rsidRDefault="0049169C" w:rsidP="0018732E">
      <w:pPr>
        <w:numPr>
          <w:ilvl w:val="0"/>
          <w:numId w:val="5"/>
        </w:numPr>
        <w:spacing w:before="120"/>
      </w:pPr>
      <w:r w:rsidRPr="008D38F7">
        <w:t>Depth (0-100%)</w:t>
      </w:r>
      <w:r w:rsidR="00F853A9" w:rsidRPr="008D38F7">
        <w:t>.</w:t>
      </w:r>
    </w:p>
    <w:p w14:paraId="0DECE8C4" w14:textId="77777777" w:rsidR="0049169C" w:rsidRPr="008D38F7" w:rsidRDefault="00F853A9" w:rsidP="0018732E">
      <w:pPr>
        <w:numPr>
          <w:ilvl w:val="0"/>
          <w:numId w:val="5"/>
        </w:numPr>
        <w:spacing w:before="120"/>
      </w:pPr>
      <w:r w:rsidRPr="008D38F7">
        <w:t xml:space="preserve">Freq (0.2 </w:t>
      </w:r>
      <w:r w:rsidR="00B9396D" w:rsidRPr="008D38F7">
        <w:t>-</w:t>
      </w:r>
      <w:r w:rsidRPr="008D38F7">
        <w:t xml:space="preserve"> 8.0 Hz).</w:t>
      </w:r>
    </w:p>
    <w:p w14:paraId="54AA6E02" w14:textId="77777777" w:rsidR="00F84F8F" w:rsidRPr="008D38F7" w:rsidRDefault="00F84F8F" w:rsidP="00F84F8F">
      <w:pPr>
        <w:numPr>
          <w:ilvl w:val="0"/>
          <w:numId w:val="5"/>
        </w:numPr>
        <w:spacing w:before="120" w:after="0" w:line="240" w:lineRule="auto"/>
      </w:pPr>
      <w:r w:rsidRPr="008D38F7">
        <w:t>Sync LED button (on/off) - when activated the modulation rate will be synched with host’s tempo.</w:t>
      </w:r>
    </w:p>
    <w:p w14:paraId="294B3585" w14:textId="77777777" w:rsidR="00F84F8F" w:rsidRPr="008D38F7" w:rsidRDefault="00F84F8F" w:rsidP="00F84F8F">
      <w:pPr>
        <w:numPr>
          <w:ilvl w:val="0"/>
          <w:numId w:val="5"/>
        </w:numPr>
        <w:spacing w:before="120" w:after="0" w:line="240" w:lineRule="auto"/>
      </w:pPr>
      <w:r w:rsidRPr="008D38F7">
        <w:t>Duration combo box - select note duration value in pull-down menu to match modulation rate you need.</w:t>
      </w:r>
    </w:p>
    <w:p w14:paraId="4550ED48" w14:textId="77777777" w:rsidR="00A50B5A" w:rsidRPr="008D38F7" w:rsidRDefault="00A50B5A" w:rsidP="005360E8">
      <w:pPr>
        <w:pStyle w:val="Heading3"/>
      </w:pPr>
      <w:bookmarkStart w:id="226" w:name="_Toc308106859"/>
      <w:bookmarkStart w:id="227" w:name="_Toc62840860"/>
      <w:bookmarkStart w:id="228" w:name="_Hlk62774695"/>
      <w:r w:rsidRPr="008D38F7">
        <w:t>Setup panel</w:t>
      </w:r>
      <w:bookmarkEnd w:id="226"/>
      <w:bookmarkEnd w:id="227"/>
    </w:p>
    <w:p w14:paraId="4CABC550" w14:textId="2726D415" w:rsidR="00A50B5A" w:rsidRPr="008D38F7" w:rsidRDefault="00FF03E2" w:rsidP="0018732E">
      <w:pPr>
        <w:jc w:val="center"/>
      </w:pPr>
      <w:r w:rsidRPr="008D38F7">
        <w:rPr>
          <w:noProof/>
        </w:rPr>
        <w:drawing>
          <wp:inline distT="0" distB="0" distL="0" distR="0" wp14:anchorId="17A2F7C8" wp14:editId="20792D51">
            <wp:extent cx="2914286" cy="1638095"/>
            <wp:effectExtent l="0" t="0" r="635" b="635"/>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2" name="Picture 2752"/>
                    <pic:cNvPicPr/>
                  </pic:nvPicPr>
                  <pic:blipFill>
                    <a:blip r:embed="rId87">
                      <a:extLst>
                        <a:ext uri="{28A0092B-C50C-407E-A947-70E740481C1C}">
                          <a14:useLocalDpi xmlns:a14="http://schemas.microsoft.com/office/drawing/2010/main" val="0"/>
                        </a:ext>
                      </a:extLst>
                    </a:blip>
                    <a:stretch>
                      <a:fillRect/>
                    </a:stretch>
                  </pic:blipFill>
                  <pic:spPr>
                    <a:xfrm>
                      <a:off x="0" y="0"/>
                      <a:ext cx="2914286" cy="1638095"/>
                    </a:xfrm>
                    <a:prstGeom prst="rect">
                      <a:avLst/>
                    </a:prstGeom>
                  </pic:spPr>
                </pic:pic>
              </a:graphicData>
            </a:graphic>
          </wp:inline>
        </w:drawing>
      </w:r>
    </w:p>
    <w:p w14:paraId="74BD65F3" w14:textId="77777777" w:rsidR="00037E61" w:rsidRPr="008D38F7" w:rsidRDefault="00037E61" w:rsidP="00037E61">
      <w:pPr>
        <w:spacing w:before="120"/>
      </w:pPr>
      <w:r w:rsidRPr="008D38F7">
        <w:rPr>
          <w:b/>
          <w:bCs/>
        </w:rPr>
        <w:t>Keyboard range</w:t>
      </w:r>
      <w:r w:rsidRPr="008D38F7">
        <w:t xml:space="preserve"> (C0- C7) - set the range of your keyboard.</w:t>
      </w:r>
    </w:p>
    <w:p w14:paraId="20FD1DF4" w14:textId="77777777" w:rsidR="00037E61" w:rsidRPr="008D38F7" w:rsidRDefault="00037E61" w:rsidP="00037E61">
      <w:pPr>
        <w:spacing w:before="120"/>
      </w:pPr>
      <w:r w:rsidRPr="008D38F7">
        <w:rPr>
          <w:b/>
          <w:bCs/>
        </w:rPr>
        <w:t>Chord Detect time</w:t>
      </w:r>
      <w:r w:rsidRPr="008D38F7">
        <w:t xml:space="preserve"> (0-50ms) - set the suitable delay for detecting chords taken in chord modes.</w:t>
      </w:r>
    </w:p>
    <w:p w14:paraId="2972EB17" w14:textId="77777777" w:rsidR="0049169C" w:rsidRPr="008D38F7" w:rsidRDefault="0049169C" w:rsidP="003E4B3D">
      <w:pPr>
        <w:spacing w:before="120" w:line="360" w:lineRule="auto"/>
      </w:pPr>
      <w:r w:rsidRPr="008D38F7">
        <w:rPr>
          <w:b/>
          <w:bCs/>
        </w:rPr>
        <w:t>Display chords</w:t>
      </w:r>
      <w:r w:rsidRPr="008D38F7">
        <w:t xml:space="preserve"> (#/b) - select sharps or flats for the chord names</w:t>
      </w:r>
      <w:r w:rsidR="00C87E7B" w:rsidRPr="008D38F7">
        <w:t>.</w:t>
      </w:r>
    </w:p>
    <w:p w14:paraId="38B195D7" w14:textId="77777777" w:rsidR="00380959" w:rsidRPr="008D38F7" w:rsidRDefault="00380959" w:rsidP="00380959">
      <w:pPr>
        <w:spacing w:before="120"/>
        <w:rPr>
          <w:bCs/>
        </w:rPr>
      </w:pPr>
      <w:r w:rsidRPr="008D38F7">
        <w:rPr>
          <w:b/>
          <w:bCs/>
        </w:rPr>
        <w:t xml:space="preserve">P.B. and M.W. on pressed keys </w:t>
      </w:r>
      <w:r w:rsidRPr="008D38F7">
        <w:rPr>
          <w:bCs/>
        </w:rPr>
        <w:t xml:space="preserve">- when activated allows to polyphonically use Pitch Bend, Modulation Wheel, and Aftertouch controllers with Sustain Pedal, i.e. the controllers will affect only on actually pressed note(s), while other note(s) being sustained with a Pedal but physically released will stay untouched. When turned off all controllers work normally. </w:t>
      </w:r>
    </w:p>
    <w:p w14:paraId="0FCE33B2" w14:textId="77777777" w:rsidR="00853EE0" w:rsidRPr="008D38F7" w:rsidRDefault="00853EE0" w:rsidP="00853EE0">
      <w:r w:rsidRPr="008D38F7">
        <w:rPr>
          <w:b/>
          <w:bCs/>
        </w:rPr>
        <w:t>MIDI CC Automation</w:t>
      </w:r>
      <w:r w:rsidRPr="008D38F7">
        <w:t xml:space="preserve"> – switch on/off MIDI CC Automation input.</w:t>
      </w:r>
    </w:p>
    <w:p w14:paraId="74A1FE4A" w14:textId="201F158F" w:rsidR="00853EE0" w:rsidRPr="008D38F7" w:rsidRDefault="00853EE0" w:rsidP="00853EE0">
      <w:pPr>
        <w:rPr>
          <w:rFonts w:ascii="Calibri" w:hAnsi="Calibri"/>
        </w:rPr>
      </w:pPr>
      <w:r w:rsidRPr="008D38F7">
        <w:rPr>
          <w:b/>
          <w:bCs/>
        </w:rPr>
        <w:t>UI Scaling</w:t>
      </w:r>
      <w:r w:rsidRPr="008D38F7">
        <w:t xml:space="preserve"> (80%-200%) – resize Real</w:t>
      </w:r>
      <w:r w:rsidR="008C7983">
        <w:t>Rick</w:t>
      </w:r>
      <w:r w:rsidRPr="008D38F7">
        <w:t xml:space="preserve"> UI in popup menu.</w:t>
      </w:r>
    </w:p>
    <w:bookmarkEnd w:id="228"/>
    <w:p w14:paraId="05A559CB" w14:textId="77777777" w:rsidR="00037E61" w:rsidRPr="008D38F7" w:rsidRDefault="00037E61" w:rsidP="00037E61">
      <w:pPr>
        <w:autoSpaceDE w:val="0"/>
        <w:autoSpaceDN w:val="0"/>
        <w:adjustRightInd w:val="0"/>
      </w:pPr>
      <w:r w:rsidRPr="008D38F7">
        <w:rPr>
          <w:b/>
          <w:bCs/>
        </w:rPr>
        <w:t>Q.Load</w:t>
      </w:r>
      <w:r w:rsidRPr="008D38F7">
        <w:t xml:space="preserve"> - pressing Quick Load button allows to quickly load samples and drastically save RAM.</w:t>
      </w:r>
    </w:p>
    <w:p w14:paraId="33726C6E" w14:textId="77777777" w:rsidR="0049169C" w:rsidRPr="008D38F7" w:rsidRDefault="0049169C" w:rsidP="0049169C">
      <w:pPr>
        <w:spacing w:before="120"/>
      </w:pPr>
      <w:r w:rsidRPr="008D38F7">
        <w:rPr>
          <w:b/>
          <w:bCs/>
        </w:rPr>
        <w:t>Reset</w:t>
      </w:r>
      <w:r w:rsidRPr="008D38F7">
        <w:t xml:space="preserve"> - resets all modified parameters in all modes to their factory values</w:t>
      </w:r>
      <w:r w:rsidR="00F853A9" w:rsidRPr="008D38F7">
        <w:t>.</w:t>
      </w:r>
    </w:p>
    <w:p w14:paraId="47B68DD4" w14:textId="77777777" w:rsidR="00A90B69" w:rsidRPr="008D38F7" w:rsidRDefault="00A90B69" w:rsidP="0049169C">
      <w:pPr>
        <w:spacing w:before="120"/>
      </w:pPr>
      <w:r w:rsidRPr="008D38F7">
        <w:rPr>
          <w:b/>
          <w:bCs/>
        </w:rPr>
        <w:t>Output mode</w:t>
      </w:r>
      <w:r w:rsidRPr="008D38F7">
        <w:t xml:space="preserve"> </w:t>
      </w:r>
      <w:r w:rsidR="0094459D" w:rsidRPr="008D38F7">
        <w:t>–</w:t>
      </w:r>
      <w:r w:rsidRPr="008D38F7">
        <w:t xml:space="preserve"> </w:t>
      </w:r>
      <w:r w:rsidR="0094459D" w:rsidRPr="008D38F7">
        <w:t>select between Audio, MIDI, Both options.</w:t>
      </w:r>
    </w:p>
    <w:p w14:paraId="416BDE00" w14:textId="77777777" w:rsidR="0094459D" w:rsidRPr="008D38F7" w:rsidRDefault="0094459D" w:rsidP="0094459D">
      <w:pPr>
        <w:spacing w:before="120"/>
      </w:pPr>
      <w:r w:rsidRPr="008D38F7">
        <w:t xml:space="preserve">Using MIDI Out functionality, the actual MIDI output, including arpeggios, patterns, and strums generated by notes you play in the "Repeat Zones", can be played back through any other synth or sampler. Most (but not all) DAWs that support MIDI input from a virtual synth support recording its MIDI output as well. </w:t>
      </w:r>
    </w:p>
    <w:p w14:paraId="623073A0" w14:textId="77777777" w:rsidR="0094459D" w:rsidRPr="008D38F7" w:rsidRDefault="0094459D" w:rsidP="0094459D">
      <w:pPr>
        <w:spacing w:before="120"/>
      </w:pPr>
      <w:r w:rsidRPr="008D38F7">
        <w:t xml:space="preserve">Here are a few reasons you might want to take advantage of MIDI Output functionality: </w:t>
      </w:r>
    </w:p>
    <w:p w14:paraId="77D0A1DB" w14:textId="77777777" w:rsidR="0094459D" w:rsidRPr="008D38F7" w:rsidRDefault="0094459D" w:rsidP="0094459D">
      <w:pPr>
        <w:spacing w:before="120"/>
      </w:pPr>
      <w:r w:rsidRPr="008D38F7">
        <w:t xml:space="preserve"> 1. To double the </w:t>
      </w:r>
      <w:r w:rsidR="00E63262" w:rsidRPr="008D38F7">
        <w:t>RealRick</w:t>
      </w:r>
      <w:r w:rsidRPr="008D38F7">
        <w:t xml:space="preserve"> sound with another synth/sampler </w:t>
      </w:r>
    </w:p>
    <w:p w14:paraId="19DE3B82" w14:textId="77777777" w:rsidR="0094459D" w:rsidRPr="008D38F7" w:rsidRDefault="0094459D" w:rsidP="0094459D">
      <w:pPr>
        <w:spacing w:before="120"/>
      </w:pPr>
      <w:r w:rsidRPr="008D38F7">
        <w:t xml:space="preserve"> 2. To replace your guitar part with another sound altogether </w:t>
      </w:r>
    </w:p>
    <w:p w14:paraId="7D9DA1E5" w14:textId="77777777" w:rsidR="0094459D" w:rsidRPr="008D38F7" w:rsidRDefault="0094459D" w:rsidP="0094459D">
      <w:pPr>
        <w:spacing w:before="120"/>
      </w:pPr>
      <w:r w:rsidRPr="008D38F7">
        <w:t xml:space="preserve"> 3. To generate a MIDI file that's readable by your notation program</w:t>
      </w:r>
    </w:p>
    <w:p w14:paraId="2358CCD3" w14:textId="77777777" w:rsidR="0094459D" w:rsidRPr="008D38F7" w:rsidRDefault="0094459D" w:rsidP="0094459D">
      <w:pPr>
        <w:spacing w:before="120"/>
      </w:pPr>
      <w:r w:rsidRPr="008D38F7">
        <w:t xml:space="preserve">The "Audio/MIDI/Both" options are important, and as follows: </w:t>
      </w:r>
    </w:p>
    <w:p w14:paraId="20B66D3B" w14:textId="77777777" w:rsidR="0094459D" w:rsidRPr="008D38F7" w:rsidRDefault="0094459D" w:rsidP="00A23C39">
      <w:pPr>
        <w:numPr>
          <w:ilvl w:val="0"/>
          <w:numId w:val="19"/>
        </w:numPr>
        <w:spacing w:before="120"/>
      </w:pPr>
      <w:r w:rsidRPr="008D38F7">
        <w:rPr>
          <w:b/>
        </w:rPr>
        <w:t>Audio</w:t>
      </w:r>
      <w:r w:rsidRPr="008D38F7">
        <w:t xml:space="preserve">: You'll hear the </w:t>
      </w:r>
      <w:r w:rsidR="00E63262" w:rsidRPr="008D38F7">
        <w:t>RealRick</w:t>
      </w:r>
      <w:r w:rsidRPr="008D38F7">
        <w:t xml:space="preserve"> samples only, just as you would if you weren't sending MIDI Out to your synth. </w:t>
      </w:r>
    </w:p>
    <w:p w14:paraId="11893B37" w14:textId="77777777" w:rsidR="0094459D" w:rsidRPr="008D38F7" w:rsidRDefault="0094459D" w:rsidP="00A23C39">
      <w:pPr>
        <w:numPr>
          <w:ilvl w:val="0"/>
          <w:numId w:val="19"/>
        </w:numPr>
        <w:spacing w:before="120"/>
      </w:pPr>
      <w:r w:rsidRPr="008D38F7">
        <w:rPr>
          <w:b/>
        </w:rPr>
        <w:t>MIDI</w:t>
      </w:r>
      <w:r w:rsidRPr="008D38F7">
        <w:t xml:space="preserve">: You'll hear only the synth being driven by the MIDI output from </w:t>
      </w:r>
      <w:r w:rsidR="00E63262" w:rsidRPr="008D38F7">
        <w:t>RealRick</w:t>
      </w:r>
      <w:r w:rsidRPr="008D38F7">
        <w:t xml:space="preserve">. The </w:t>
      </w:r>
      <w:r w:rsidR="00E63262" w:rsidRPr="008D38F7">
        <w:t>RealRick</w:t>
      </w:r>
      <w:r w:rsidRPr="008D38F7">
        <w:t xml:space="preserve"> samples will not sound. </w:t>
      </w:r>
    </w:p>
    <w:p w14:paraId="58B16B18" w14:textId="77777777" w:rsidR="0094459D" w:rsidRPr="008D38F7" w:rsidRDefault="0094459D" w:rsidP="00A23C39">
      <w:pPr>
        <w:numPr>
          <w:ilvl w:val="0"/>
          <w:numId w:val="19"/>
        </w:numPr>
        <w:spacing w:before="120"/>
      </w:pPr>
      <w:r w:rsidRPr="008D38F7">
        <w:rPr>
          <w:b/>
        </w:rPr>
        <w:t>Both</w:t>
      </w:r>
      <w:r w:rsidRPr="008D38F7">
        <w:t xml:space="preserve">: You'll hear both the </w:t>
      </w:r>
      <w:r w:rsidR="00E63262" w:rsidRPr="008D38F7">
        <w:t>RealRick</w:t>
      </w:r>
      <w:r w:rsidRPr="008D38F7">
        <w:t xml:space="preserve"> samples and the synth being driven by the MIDI output from </w:t>
      </w:r>
      <w:r w:rsidR="00E63262" w:rsidRPr="008D38F7">
        <w:t>RealRick</w:t>
      </w:r>
      <w:r w:rsidRPr="008D38F7">
        <w:t xml:space="preserve">. </w:t>
      </w:r>
    </w:p>
    <w:p w14:paraId="296667D0" w14:textId="77777777" w:rsidR="0094459D" w:rsidRPr="008D38F7" w:rsidRDefault="0094459D" w:rsidP="0094459D">
      <w:pPr>
        <w:spacing w:before="120"/>
      </w:pPr>
      <w:r w:rsidRPr="008D38F7">
        <w:t>Select "MIDI" or "Both" to take advantage of MIDI Out functionality.</w:t>
      </w:r>
    </w:p>
    <w:p w14:paraId="58A96636" w14:textId="77777777" w:rsidR="00853EE0" w:rsidRPr="008D38F7" w:rsidRDefault="00853EE0" w:rsidP="00853EE0">
      <w:pPr>
        <w:pStyle w:val="Heading3"/>
      </w:pPr>
      <w:bookmarkStart w:id="229" w:name="_Toc20763271"/>
      <w:bookmarkStart w:id="230" w:name="_Toc62840861"/>
      <w:bookmarkStart w:id="231" w:name="_Hlk62774803"/>
      <w:r w:rsidRPr="008D38F7">
        <w:t>Velo panel</w:t>
      </w:r>
      <w:bookmarkEnd w:id="229"/>
      <w:bookmarkEnd w:id="230"/>
    </w:p>
    <w:p w14:paraId="75C302AD" w14:textId="77777777" w:rsidR="00853EE0" w:rsidRPr="008D38F7" w:rsidRDefault="00853EE0" w:rsidP="00853EE0">
      <w:pPr>
        <w:keepNext/>
      </w:pPr>
      <w:r w:rsidRPr="008D38F7">
        <w:t>Click Velo button in Left menu bar to open the Velocity panel.</w:t>
      </w:r>
    </w:p>
    <w:p w14:paraId="554A979D" w14:textId="0593DB23" w:rsidR="00853EE0" w:rsidRPr="008D38F7" w:rsidRDefault="00FF03E2" w:rsidP="00853EE0">
      <w:pPr>
        <w:jc w:val="center"/>
      </w:pPr>
      <w:r w:rsidRPr="008D38F7">
        <w:rPr>
          <w:noProof/>
        </w:rPr>
        <w:drawing>
          <wp:inline distT="0" distB="0" distL="0" distR="0" wp14:anchorId="144A7655" wp14:editId="720DE1BE">
            <wp:extent cx="3619048" cy="2352381"/>
            <wp:effectExtent l="0" t="0" r="635"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3" name="Picture 2753"/>
                    <pic:cNvPicPr/>
                  </pic:nvPicPr>
                  <pic:blipFill>
                    <a:blip r:embed="rId88">
                      <a:extLst>
                        <a:ext uri="{28A0092B-C50C-407E-A947-70E740481C1C}">
                          <a14:useLocalDpi xmlns:a14="http://schemas.microsoft.com/office/drawing/2010/main" val="0"/>
                        </a:ext>
                      </a:extLst>
                    </a:blip>
                    <a:stretch>
                      <a:fillRect/>
                    </a:stretch>
                  </pic:blipFill>
                  <pic:spPr>
                    <a:xfrm>
                      <a:off x="0" y="0"/>
                      <a:ext cx="3619048" cy="2352381"/>
                    </a:xfrm>
                    <a:prstGeom prst="rect">
                      <a:avLst/>
                    </a:prstGeom>
                  </pic:spPr>
                </pic:pic>
              </a:graphicData>
            </a:graphic>
          </wp:inline>
        </w:drawing>
      </w:r>
    </w:p>
    <w:p w14:paraId="29A74A1D" w14:textId="77777777" w:rsidR="00853EE0" w:rsidRPr="008D38F7" w:rsidRDefault="00853EE0" w:rsidP="00853EE0">
      <w:r w:rsidRPr="008D38F7">
        <w:t>Velocity panel provides Preset, Velocity curve buttons, Velocity curve graph, Velocity thresholds control.</w:t>
      </w:r>
    </w:p>
    <w:p w14:paraId="11D2F97A" w14:textId="324473DF" w:rsidR="00853EE0" w:rsidRPr="008D38F7" w:rsidRDefault="00296EEE" w:rsidP="00853EE0">
      <w:pPr>
        <w:jc w:val="center"/>
      </w:pPr>
      <w:r w:rsidRPr="008D38F7">
        <w:rPr>
          <w:noProof/>
        </w:rPr>
        <w:drawing>
          <wp:inline distT="0" distB="0" distL="0" distR="0" wp14:anchorId="7E427161" wp14:editId="6AFACAD6">
            <wp:extent cx="1105535" cy="276225"/>
            <wp:effectExtent l="0" t="0" r="0" b="0"/>
            <wp:docPr id="2338" name="Picture 688" descr="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descr="curves"/>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05535" cy="276225"/>
                    </a:xfrm>
                    <a:prstGeom prst="rect">
                      <a:avLst/>
                    </a:prstGeom>
                    <a:noFill/>
                    <a:ln>
                      <a:noFill/>
                    </a:ln>
                  </pic:spPr>
                </pic:pic>
              </a:graphicData>
            </a:graphic>
          </wp:inline>
        </w:drawing>
      </w:r>
    </w:p>
    <w:p w14:paraId="65B986F9" w14:textId="77777777" w:rsidR="00853EE0" w:rsidRPr="008D38F7" w:rsidRDefault="00853EE0" w:rsidP="00853EE0">
      <w:r w:rsidRPr="008D38F7">
        <w:t>Select the output velocity curve for your performance by pressing one of 4 buttons.</w:t>
      </w:r>
    </w:p>
    <w:p w14:paraId="197BED81" w14:textId="3D12B3C5" w:rsidR="00853EE0" w:rsidRPr="008D38F7" w:rsidRDefault="00FF03E2" w:rsidP="00853EE0">
      <w:pPr>
        <w:jc w:val="center"/>
        <w:rPr>
          <w:rFonts w:ascii="Calibri" w:hAnsi="Calibri"/>
        </w:rPr>
      </w:pPr>
      <w:r w:rsidRPr="008D38F7">
        <w:rPr>
          <w:noProof/>
        </w:rPr>
        <w:drawing>
          <wp:inline distT="0" distB="0" distL="0" distR="0" wp14:anchorId="11875ADF" wp14:editId="41A33C68">
            <wp:extent cx="2457143" cy="2142857"/>
            <wp:effectExtent l="0" t="0" r="635"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4" name="Picture 2754"/>
                    <pic:cNvPicPr/>
                  </pic:nvPicPr>
                  <pic:blipFill>
                    <a:blip r:embed="rId90">
                      <a:extLst>
                        <a:ext uri="{28A0092B-C50C-407E-A947-70E740481C1C}">
                          <a14:useLocalDpi xmlns:a14="http://schemas.microsoft.com/office/drawing/2010/main" val="0"/>
                        </a:ext>
                      </a:extLst>
                    </a:blip>
                    <a:stretch>
                      <a:fillRect/>
                    </a:stretch>
                  </pic:blipFill>
                  <pic:spPr>
                    <a:xfrm>
                      <a:off x="0" y="0"/>
                      <a:ext cx="2457143" cy="2142857"/>
                    </a:xfrm>
                    <a:prstGeom prst="rect">
                      <a:avLst/>
                    </a:prstGeom>
                  </pic:spPr>
                </pic:pic>
              </a:graphicData>
            </a:graphic>
          </wp:inline>
        </w:drawing>
      </w:r>
      <w:r w:rsidR="00853EE0" w:rsidRPr="008D38F7">
        <w:t xml:space="preserve"> </w:t>
      </w:r>
    </w:p>
    <w:p w14:paraId="425328AF" w14:textId="77777777" w:rsidR="00853EE0" w:rsidRPr="008D38F7" w:rsidRDefault="00853EE0" w:rsidP="00853EE0">
      <w:r w:rsidRPr="008D38F7">
        <w:t>Create custom velocity curves with Dynamics slider and save them in Velocity combo box as presets for future use.</w:t>
      </w:r>
    </w:p>
    <w:p w14:paraId="0B4C8B9B" w14:textId="3855E676" w:rsidR="009E1734" w:rsidRPr="008D38F7" w:rsidRDefault="00A50B5A" w:rsidP="00963250">
      <w:pPr>
        <w:pStyle w:val="Heading2"/>
        <w:pageBreakBefore/>
      </w:pPr>
      <w:bookmarkStart w:id="232" w:name="_Toc308106860"/>
      <w:bookmarkStart w:id="233" w:name="_Toc318380089"/>
      <w:bookmarkStart w:id="234" w:name="_Toc62840862"/>
      <w:bookmarkStart w:id="235" w:name="_Toc108455670"/>
      <w:bookmarkEnd w:id="231"/>
      <w:r w:rsidRPr="008D38F7">
        <w:t>Right Menu bar</w:t>
      </w:r>
      <w:bookmarkEnd w:id="232"/>
      <w:bookmarkEnd w:id="233"/>
      <w:bookmarkEnd w:id="234"/>
      <w:bookmarkEnd w:id="235"/>
    </w:p>
    <w:p w14:paraId="12947E78" w14:textId="115853E1" w:rsidR="003A36C4" w:rsidRPr="008D38F7" w:rsidRDefault="00837014" w:rsidP="0018732E">
      <w:pPr>
        <w:jc w:val="center"/>
      </w:pPr>
      <w:bookmarkStart w:id="236" w:name="_Hlk62774831"/>
      <w:r w:rsidRPr="008D38F7">
        <w:rPr>
          <w:noProof/>
        </w:rPr>
        <w:drawing>
          <wp:inline distT="0" distB="0" distL="0" distR="0" wp14:anchorId="04969C69" wp14:editId="6738AA40">
            <wp:extent cx="3457143" cy="209524"/>
            <wp:effectExtent l="0" t="0" r="0" b="635"/>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5" name="Picture 2755"/>
                    <pic:cNvPicPr/>
                  </pic:nvPicPr>
                  <pic:blipFill>
                    <a:blip r:embed="rId91">
                      <a:extLst>
                        <a:ext uri="{28A0092B-C50C-407E-A947-70E740481C1C}">
                          <a14:useLocalDpi xmlns:a14="http://schemas.microsoft.com/office/drawing/2010/main" val="0"/>
                        </a:ext>
                      </a:extLst>
                    </a:blip>
                    <a:stretch>
                      <a:fillRect/>
                    </a:stretch>
                  </pic:blipFill>
                  <pic:spPr>
                    <a:xfrm>
                      <a:off x="0" y="0"/>
                      <a:ext cx="3457143" cy="209524"/>
                    </a:xfrm>
                    <a:prstGeom prst="rect">
                      <a:avLst/>
                    </a:prstGeom>
                  </pic:spPr>
                </pic:pic>
              </a:graphicData>
            </a:graphic>
          </wp:inline>
        </w:drawing>
      </w:r>
    </w:p>
    <w:p w14:paraId="65C48E2B" w14:textId="77777777" w:rsidR="00AF15BA" w:rsidRPr="008D38F7" w:rsidRDefault="00AF15BA" w:rsidP="00853EE0">
      <w:bookmarkStart w:id="237" w:name="_Toc308106861"/>
      <w:r w:rsidRPr="008D38F7">
        <w:t>In the Right Menu bar you can get access to Timing panel, 2 Mixer pan</w:t>
      </w:r>
      <w:r w:rsidR="00E44EDC" w:rsidRPr="008D38F7">
        <w:t>els, and Wah-Wah Effect settings.</w:t>
      </w:r>
    </w:p>
    <w:p w14:paraId="408EF9E3" w14:textId="77777777" w:rsidR="009E1734" w:rsidRPr="008D38F7" w:rsidRDefault="00845101" w:rsidP="005360E8">
      <w:pPr>
        <w:pStyle w:val="Heading3"/>
      </w:pPr>
      <w:bookmarkStart w:id="238" w:name="_Toc62840863"/>
      <w:bookmarkEnd w:id="236"/>
      <w:r w:rsidRPr="008D38F7">
        <w:t>Timing panel</w:t>
      </w:r>
      <w:bookmarkEnd w:id="237"/>
      <w:bookmarkEnd w:id="238"/>
    </w:p>
    <w:p w14:paraId="48155361" w14:textId="2B69B0EC" w:rsidR="00845101" w:rsidRPr="008D38F7" w:rsidRDefault="00296EEE" w:rsidP="00963250">
      <w:pPr>
        <w:jc w:val="center"/>
      </w:pPr>
      <w:r w:rsidRPr="008D38F7">
        <w:rPr>
          <w:noProof/>
        </w:rPr>
        <w:drawing>
          <wp:inline distT="0" distB="0" distL="0" distR="0" wp14:anchorId="5B6A42F6" wp14:editId="7E3752A0">
            <wp:extent cx="2317750" cy="1382395"/>
            <wp:effectExtent l="0" t="0" r="0" b="0"/>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17750" cy="1382395"/>
                    </a:xfrm>
                    <a:prstGeom prst="rect">
                      <a:avLst/>
                    </a:prstGeom>
                    <a:noFill/>
                    <a:ln>
                      <a:noFill/>
                    </a:ln>
                  </pic:spPr>
                </pic:pic>
              </a:graphicData>
            </a:graphic>
          </wp:inline>
        </w:drawing>
      </w:r>
    </w:p>
    <w:p w14:paraId="752C88E0" w14:textId="77777777" w:rsidR="00845101" w:rsidRPr="008D38F7" w:rsidRDefault="00845101" w:rsidP="00845101">
      <w:pPr>
        <w:spacing w:before="120"/>
      </w:pPr>
      <w:r w:rsidRPr="008D38F7">
        <w:rPr>
          <w:b/>
        </w:rPr>
        <w:t>Strum time</w:t>
      </w:r>
      <w:r w:rsidR="0022724D" w:rsidRPr="008D38F7">
        <w:t xml:space="preserve"> (</w:t>
      </w:r>
      <w:r w:rsidR="00F748C0" w:rsidRPr="008D38F7">
        <w:t>5</w:t>
      </w:r>
      <w:r w:rsidR="0022724D" w:rsidRPr="008D38F7">
        <w:t>-20</w:t>
      </w:r>
      <w:r w:rsidRPr="008D38F7">
        <w:t>0ms) - adjusts the time between the notes played in the strumming chords (Harmony, Chords, and Bass &amp; Chord modes) as well as delay for more than one note played simultaneously in Solo and Bass &amp; Pick modes.</w:t>
      </w:r>
    </w:p>
    <w:p w14:paraId="488BF502" w14:textId="77777777" w:rsidR="0022724D" w:rsidRPr="008D38F7" w:rsidRDefault="0022724D" w:rsidP="00845101">
      <w:pPr>
        <w:spacing w:before="120"/>
      </w:pPr>
      <w:r w:rsidRPr="008D38F7">
        <w:rPr>
          <w:b/>
        </w:rPr>
        <w:t>Slow Strum time</w:t>
      </w:r>
      <w:r w:rsidRPr="008D38F7">
        <w:t xml:space="preserve"> </w:t>
      </w:r>
      <w:r w:rsidR="00544DFA" w:rsidRPr="008D38F7">
        <w:t xml:space="preserve">(45-300ms) </w:t>
      </w:r>
      <w:r w:rsidRPr="008D38F7">
        <w:t>- adjust</w:t>
      </w:r>
      <w:r w:rsidR="00544DFA" w:rsidRPr="008D38F7">
        <w:t>s</w:t>
      </w:r>
      <w:r w:rsidRPr="008D38F7">
        <w:t xml:space="preserve"> </w:t>
      </w:r>
      <w:r w:rsidR="004F62DB" w:rsidRPr="008D38F7">
        <w:t>the strum time for Slow Strum s</w:t>
      </w:r>
      <w:r w:rsidRPr="008D38F7">
        <w:t>troke</w:t>
      </w:r>
      <w:r w:rsidR="004F62DB" w:rsidRPr="008D38F7">
        <w:t>s</w:t>
      </w:r>
      <w:r w:rsidRPr="008D38F7">
        <w:t>.</w:t>
      </w:r>
    </w:p>
    <w:p w14:paraId="3C431C7A" w14:textId="77777777" w:rsidR="00E44EDC" w:rsidRPr="008D38F7" w:rsidRDefault="00E44EDC" w:rsidP="00845101">
      <w:pPr>
        <w:spacing w:before="120"/>
        <w:rPr>
          <w:b/>
        </w:rPr>
      </w:pPr>
      <w:r w:rsidRPr="008D38F7">
        <w:rPr>
          <w:b/>
        </w:rPr>
        <w:t xml:space="preserve">Attack time </w:t>
      </w:r>
      <w:r w:rsidRPr="008D38F7">
        <w:t xml:space="preserve">(0-100%) - </w:t>
      </w:r>
      <w:r w:rsidRPr="008D38F7">
        <w:rPr>
          <w:rStyle w:val="postbody1"/>
          <w:sz w:val="24"/>
          <w:szCs w:val="24"/>
        </w:rPr>
        <w:t>allows shortening/lengthening the attack of a sound. The shortest (0%) gives smaller latency, but sounds less natural.</w:t>
      </w:r>
    </w:p>
    <w:p w14:paraId="75A84A7C" w14:textId="77777777" w:rsidR="00845101" w:rsidRPr="008D38F7" w:rsidRDefault="00845101" w:rsidP="003A36C4">
      <w:pPr>
        <w:spacing w:before="120"/>
      </w:pPr>
      <w:r w:rsidRPr="008D38F7">
        <w:rPr>
          <w:b/>
        </w:rPr>
        <w:t>Release time</w:t>
      </w:r>
      <w:r w:rsidRPr="008D38F7">
        <w:t xml:space="preserve"> (50-200%) - adjusts how long the note sounds after releasing the key (MIDI note end).</w:t>
      </w:r>
    </w:p>
    <w:p w14:paraId="543E72E7" w14:textId="77777777" w:rsidR="00E44EDC" w:rsidRPr="008D38F7" w:rsidRDefault="00E44EDC" w:rsidP="003A36C4">
      <w:pPr>
        <w:spacing w:before="120"/>
      </w:pPr>
      <w:r w:rsidRPr="008D38F7">
        <w:rPr>
          <w:b/>
        </w:rPr>
        <w:t xml:space="preserve">Double-Trk Delay </w:t>
      </w:r>
      <w:r w:rsidRPr="008D38F7">
        <w:t>(0-400%) - controls proportional delay between tracks in Double-track patch for wider panning.</w:t>
      </w:r>
    </w:p>
    <w:p w14:paraId="7ACAEB7F" w14:textId="77777777" w:rsidR="00853EE0" w:rsidRPr="008D38F7" w:rsidRDefault="00853EE0" w:rsidP="00853EE0">
      <w:pPr>
        <w:pStyle w:val="Heading3"/>
      </w:pPr>
      <w:bookmarkStart w:id="239" w:name="_Toc308106862"/>
      <w:bookmarkStart w:id="240" w:name="_Toc20763274"/>
      <w:bookmarkStart w:id="241" w:name="_Toc62840864"/>
      <w:bookmarkStart w:id="242" w:name="_Toc330991759"/>
      <w:bookmarkStart w:id="243" w:name="_Toc308106864"/>
      <w:r w:rsidRPr="008D38F7">
        <w:t>Mixer</w:t>
      </w:r>
      <w:r w:rsidRPr="008D38F7">
        <w:rPr>
          <w:lang w:val="en-US"/>
        </w:rPr>
        <w:t xml:space="preserve"> 1</w:t>
      </w:r>
      <w:r w:rsidRPr="008D38F7">
        <w:t xml:space="preserve"> panel</w:t>
      </w:r>
      <w:bookmarkEnd w:id="239"/>
      <w:bookmarkEnd w:id="240"/>
      <w:bookmarkEnd w:id="241"/>
    </w:p>
    <w:p w14:paraId="55B95056" w14:textId="22ED14A0" w:rsidR="00853EE0" w:rsidRPr="008D38F7" w:rsidRDefault="00837014" w:rsidP="00853EE0">
      <w:pPr>
        <w:spacing w:after="240"/>
        <w:jc w:val="center"/>
        <w:rPr>
          <w:b/>
          <w:bCs/>
        </w:rPr>
      </w:pPr>
      <w:r w:rsidRPr="008D38F7">
        <w:rPr>
          <w:b/>
          <w:bCs/>
          <w:noProof/>
        </w:rPr>
        <w:drawing>
          <wp:inline distT="0" distB="0" distL="0" distR="0" wp14:anchorId="7C3D0288" wp14:editId="236B116F">
            <wp:extent cx="2533333" cy="1400000"/>
            <wp:effectExtent l="0" t="0" r="635"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 name="Picture 2756"/>
                    <pic:cNvPicPr/>
                  </pic:nvPicPr>
                  <pic:blipFill>
                    <a:blip r:embed="rId93">
                      <a:extLst>
                        <a:ext uri="{28A0092B-C50C-407E-A947-70E740481C1C}">
                          <a14:useLocalDpi xmlns:a14="http://schemas.microsoft.com/office/drawing/2010/main" val="0"/>
                        </a:ext>
                      </a:extLst>
                    </a:blip>
                    <a:stretch>
                      <a:fillRect/>
                    </a:stretch>
                  </pic:blipFill>
                  <pic:spPr>
                    <a:xfrm>
                      <a:off x="0" y="0"/>
                      <a:ext cx="2533333" cy="1400000"/>
                    </a:xfrm>
                    <a:prstGeom prst="rect">
                      <a:avLst/>
                    </a:prstGeom>
                  </pic:spPr>
                </pic:pic>
              </a:graphicData>
            </a:graphic>
          </wp:inline>
        </w:drawing>
      </w:r>
    </w:p>
    <w:p w14:paraId="414BCDFB" w14:textId="77777777" w:rsidR="00853EE0" w:rsidRPr="008D38F7" w:rsidRDefault="00853EE0" w:rsidP="00853EE0">
      <w:pPr>
        <w:spacing w:before="120"/>
        <w:rPr>
          <w:b/>
          <w:bCs/>
        </w:rPr>
      </w:pPr>
      <w:bookmarkStart w:id="244" w:name="_Hlk62774964"/>
      <w:r w:rsidRPr="008D38F7">
        <w:rPr>
          <w:b/>
          <w:bCs/>
        </w:rPr>
        <w:t>Mixer 1</w:t>
      </w:r>
      <w:r w:rsidRPr="008D38F7">
        <w:t xml:space="preserve"> panel allows </w:t>
      </w:r>
      <w:bookmarkStart w:id="245" w:name="_Hlk62920686"/>
      <w:r w:rsidRPr="008D38F7">
        <w:t>adjusting the volume of various noise effects</w:t>
      </w:r>
      <w:bookmarkEnd w:id="245"/>
      <w:r w:rsidRPr="008D38F7">
        <w:t>:</w:t>
      </w:r>
    </w:p>
    <w:p w14:paraId="1429EEC0" w14:textId="77777777" w:rsidR="00853EE0" w:rsidRPr="008D38F7" w:rsidRDefault="00853EE0" w:rsidP="00853EE0">
      <w:pPr>
        <w:spacing w:before="120"/>
      </w:pPr>
      <w:r w:rsidRPr="008D38F7">
        <w:rPr>
          <w:b/>
          <w:bCs/>
        </w:rPr>
        <w:t>Noises</w:t>
      </w:r>
      <w:r w:rsidRPr="008D38F7">
        <w:t>:</w:t>
      </w:r>
    </w:p>
    <w:p w14:paraId="27B90A0D" w14:textId="77777777" w:rsidR="00853EE0" w:rsidRPr="008D38F7" w:rsidRDefault="00853EE0" w:rsidP="00853EE0">
      <w:pPr>
        <w:numPr>
          <w:ilvl w:val="0"/>
          <w:numId w:val="11"/>
        </w:numPr>
        <w:spacing w:before="120"/>
      </w:pPr>
      <w:bookmarkStart w:id="246" w:name="_Hlk62920646"/>
      <w:r w:rsidRPr="008D38F7">
        <w:t>Fret - volume and on/off of a fret noise.</w:t>
      </w:r>
    </w:p>
    <w:p w14:paraId="00C36773" w14:textId="77777777" w:rsidR="00853EE0" w:rsidRPr="008D38F7" w:rsidRDefault="00853EE0" w:rsidP="00853EE0">
      <w:pPr>
        <w:numPr>
          <w:ilvl w:val="0"/>
          <w:numId w:val="11"/>
        </w:numPr>
        <w:spacing w:before="120"/>
      </w:pPr>
      <w:r w:rsidRPr="008D38F7">
        <w:t>Release - volume and on/off of a release noise.</w:t>
      </w:r>
    </w:p>
    <w:p w14:paraId="63644845" w14:textId="77777777" w:rsidR="00853EE0" w:rsidRPr="008D38F7" w:rsidRDefault="00853EE0" w:rsidP="00853EE0">
      <w:pPr>
        <w:numPr>
          <w:ilvl w:val="0"/>
          <w:numId w:val="11"/>
        </w:numPr>
        <w:spacing w:before="120"/>
      </w:pPr>
      <w:r w:rsidRPr="008D38F7">
        <w:t>Pick - volume and on/off of additional pick noise.</w:t>
      </w:r>
    </w:p>
    <w:p w14:paraId="19356054" w14:textId="77777777" w:rsidR="00853EE0" w:rsidRPr="008D38F7" w:rsidRDefault="00853EE0" w:rsidP="00853EE0">
      <w:pPr>
        <w:numPr>
          <w:ilvl w:val="0"/>
          <w:numId w:val="11"/>
        </w:numPr>
        <w:spacing w:before="120"/>
      </w:pPr>
      <w:r w:rsidRPr="008D38F7">
        <w:t>Scrapes – volume of Scrapes sound.</w:t>
      </w:r>
    </w:p>
    <w:p w14:paraId="2FBD2C9D" w14:textId="77777777" w:rsidR="00853EE0" w:rsidRPr="008D38F7" w:rsidRDefault="00853EE0" w:rsidP="00853EE0">
      <w:pPr>
        <w:numPr>
          <w:ilvl w:val="0"/>
          <w:numId w:val="11"/>
        </w:numPr>
        <w:spacing w:before="120"/>
      </w:pPr>
      <w:r w:rsidRPr="008D38F7">
        <w:t>Feedback – volume of Feedback sound</w:t>
      </w:r>
    </w:p>
    <w:p w14:paraId="0765626C" w14:textId="77777777" w:rsidR="00853EE0" w:rsidRPr="008D38F7" w:rsidRDefault="00853EE0" w:rsidP="00853EE0">
      <w:pPr>
        <w:pStyle w:val="Heading3"/>
      </w:pPr>
      <w:bookmarkStart w:id="247" w:name="_Toc330991758"/>
      <w:bookmarkStart w:id="248" w:name="_Toc20763275"/>
      <w:bookmarkStart w:id="249" w:name="_Toc62840865"/>
      <w:bookmarkStart w:id="250" w:name="_Hlk62775005"/>
      <w:bookmarkEnd w:id="244"/>
      <w:bookmarkEnd w:id="246"/>
      <w:r w:rsidRPr="008D38F7">
        <w:t xml:space="preserve">Mixer </w:t>
      </w:r>
      <w:r w:rsidRPr="008D38F7">
        <w:rPr>
          <w:lang w:val="en-US"/>
        </w:rPr>
        <w:t xml:space="preserve">2 </w:t>
      </w:r>
      <w:r w:rsidRPr="008D38F7">
        <w:t>panel</w:t>
      </w:r>
      <w:bookmarkEnd w:id="247"/>
      <w:bookmarkEnd w:id="248"/>
      <w:bookmarkEnd w:id="249"/>
    </w:p>
    <w:p w14:paraId="577D857A" w14:textId="13F436FA" w:rsidR="00853EE0" w:rsidRPr="008D38F7" w:rsidRDefault="00837014" w:rsidP="00853EE0">
      <w:pPr>
        <w:pStyle w:val="BodyTextIndent"/>
        <w:spacing w:before="120"/>
        <w:ind w:left="0"/>
        <w:jc w:val="center"/>
        <w:rPr>
          <w:b/>
          <w:bCs/>
        </w:rPr>
      </w:pPr>
      <w:r w:rsidRPr="008D38F7">
        <w:rPr>
          <w:b/>
          <w:bCs/>
          <w:noProof/>
        </w:rPr>
        <w:drawing>
          <wp:inline distT="0" distB="0" distL="0" distR="0" wp14:anchorId="1AEDCE11" wp14:editId="45E5A4B3">
            <wp:extent cx="2266667" cy="1323810"/>
            <wp:effectExtent l="0" t="0" r="635"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7" name="Picture 2757"/>
                    <pic:cNvPicPr/>
                  </pic:nvPicPr>
                  <pic:blipFill>
                    <a:blip r:embed="rId94">
                      <a:extLst>
                        <a:ext uri="{28A0092B-C50C-407E-A947-70E740481C1C}">
                          <a14:useLocalDpi xmlns:a14="http://schemas.microsoft.com/office/drawing/2010/main" val="0"/>
                        </a:ext>
                      </a:extLst>
                    </a:blip>
                    <a:stretch>
                      <a:fillRect/>
                    </a:stretch>
                  </pic:blipFill>
                  <pic:spPr>
                    <a:xfrm>
                      <a:off x="0" y="0"/>
                      <a:ext cx="2266667" cy="1323810"/>
                    </a:xfrm>
                    <a:prstGeom prst="rect">
                      <a:avLst/>
                    </a:prstGeom>
                  </pic:spPr>
                </pic:pic>
              </a:graphicData>
            </a:graphic>
          </wp:inline>
        </w:drawing>
      </w:r>
    </w:p>
    <w:p w14:paraId="057674A9" w14:textId="77777777" w:rsidR="00853EE0" w:rsidRPr="008D38F7" w:rsidRDefault="00853EE0" w:rsidP="00853EE0">
      <w:r w:rsidRPr="008D38F7">
        <w:rPr>
          <w:b/>
          <w:bCs/>
        </w:rPr>
        <w:t>Mixer 2</w:t>
      </w:r>
      <w:r w:rsidRPr="008D38F7">
        <w:t xml:space="preserve"> panel </w:t>
      </w:r>
      <w:bookmarkStart w:id="251" w:name="_Hlk62920731"/>
      <w:r w:rsidRPr="008D38F7">
        <w:t>lets you adjust volume of additional sounds that form the modeled guitar sound</w:t>
      </w:r>
      <w:bookmarkEnd w:id="251"/>
      <w:r w:rsidRPr="008D38F7">
        <w:t>.</w:t>
      </w:r>
    </w:p>
    <w:p w14:paraId="2C663AFB" w14:textId="77777777" w:rsidR="00853EE0" w:rsidRPr="008D38F7" w:rsidRDefault="00853EE0" w:rsidP="00853EE0">
      <w:pPr>
        <w:spacing w:before="120"/>
      </w:pPr>
      <w:r w:rsidRPr="008D38F7">
        <w:rPr>
          <w:b/>
          <w:bCs/>
        </w:rPr>
        <w:t>Sounds</w:t>
      </w:r>
      <w:r w:rsidRPr="008D38F7">
        <w:t>:</w:t>
      </w:r>
    </w:p>
    <w:p w14:paraId="68F182E0" w14:textId="77777777" w:rsidR="00853EE0" w:rsidRPr="008D38F7" w:rsidRDefault="00853EE0" w:rsidP="00853EE0">
      <w:pPr>
        <w:numPr>
          <w:ilvl w:val="0"/>
          <w:numId w:val="12"/>
        </w:numPr>
        <w:spacing w:before="120"/>
      </w:pPr>
      <w:bookmarkStart w:id="252" w:name="_Hlk62920800"/>
      <w:r w:rsidRPr="008D38F7">
        <w:t>Slow Strum - volume of Slow Strum sound (Velocity switch FX in chordal modes).</w:t>
      </w:r>
    </w:p>
    <w:p w14:paraId="1436C776" w14:textId="77777777" w:rsidR="00853EE0" w:rsidRPr="008D38F7" w:rsidRDefault="00853EE0" w:rsidP="00853EE0">
      <w:pPr>
        <w:numPr>
          <w:ilvl w:val="0"/>
          <w:numId w:val="12"/>
        </w:numPr>
        <w:spacing w:before="120"/>
      </w:pPr>
      <w:r w:rsidRPr="008D38F7">
        <w:t>Solo/Strings - volume of sustain sound produced in Solo mode and with String keys.</w:t>
      </w:r>
    </w:p>
    <w:p w14:paraId="148EA58E" w14:textId="77777777" w:rsidR="00853EE0" w:rsidRPr="008D38F7" w:rsidRDefault="00853EE0" w:rsidP="00853EE0">
      <w:pPr>
        <w:numPr>
          <w:ilvl w:val="0"/>
          <w:numId w:val="12"/>
        </w:numPr>
        <w:spacing w:before="120"/>
      </w:pPr>
      <w:r w:rsidRPr="008D38F7">
        <w:t>Mute, Bridge Mute, Harmonics, Pinch Harmonics- volume of all FX sounds individually.</w:t>
      </w:r>
    </w:p>
    <w:p w14:paraId="3F71E817" w14:textId="77777777" w:rsidR="00AF15BA" w:rsidRPr="008D38F7" w:rsidRDefault="00AF15BA" w:rsidP="00AF15BA">
      <w:pPr>
        <w:pStyle w:val="Heading3"/>
      </w:pPr>
      <w:bookmarkStart w:id="253" w:name="_Toc62840866"/>
      <w:bookmarkEnd w:id="250"/>
      <w:bookmarkEnd w:id="252"/>
      <w:r w:rsidRPr="008D38F7">
        <w:t>Wah-Wah panel</w:t>
      </w:r>
      <w:bookmarkEnd w:id="242"/>
      <w:bookmarkEnd w:id="253"/>
    </w:p>
    <w:p w14:paraId="0FE19A58" w14:textId="370A4192" w:rsidR="00AF15BA" w:rsidRPr="008D38F7" w:rsidRDefault="00296EEE" w:rsidP="00AF15BA">
      <w:pPr>
        <w:pStyle w:val="BodyTextIndent"/>
        <w:spacing w:before="120"/>
        <w:ind w:left="0"/>
        <w:jc w:val="center"/>
        <w:rPr>
          <w:b/>
          <w:bCs/>
        </w:rPr>
      </w:pPr>
      <w:r w:rsidRPr="008D38F7">
        <w:rPr>
          <w:b/>
          <w:bCs/>
          <w:noProof/>
        </w:rPr>
        <w:drawing>
          <wp:inline distT="0" distB="0" distL="0" distR="0" wp14:anchorId="302BF7F8" wp14:editId="4BC3F13B">
            <wp:extent cx="2296795" cy="1329055"/>
            <wp:effectExtent l="0" t="0" r="0" b="0"/>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96795" cy="1329055"/>
                    </a:xfrm>
                    <a:prstGeom prst="rect">
                      <a:avLst/>
                    </a:prstGeom>
                    <a:noFill/>
                    <a:ln>
                      <a:noFill/>
                    </a:ln>
                  </pic:spPr>
                </pic:pic>
              </a:graphicData>
            </a:graphic>
          </wp:inline>
        </w:drawing>
      </w:r>
    </w:p>
    <w:p w14:paraId="5CEAC93B" w14:textId="77777777" w:rsidR="00AF15BA" w:rsidRPr="008D38F7" w:rsidRDefault="00AF15BA" w:rsidP="00853EE0">
      <w:r w:rsidRPr="008D38F7">
        <w:t xml:space="preserve">Wah-Wah panel allows switching on Wah-Wah Effect, as well as selecting any of 4 Wah-Wah modes available in </w:t>
      </w:r>
      <w:r w:rsidR="00E63262" w:rsidRPr="008D38F7">
        <w:t>RealRick</w:t>
      </w:r>
      <w:r w:rsidRPr="008D38F7">
        <w:t xml:space="preserve"> and adjust parameters for each mode.</w:t>
      </w:r>
    </w:p>
    <w:p w14:paraId="3636BD2B" w14:textId="77777777" w:rsidR="00AF15BA" w:rsidRPr="008D38F7" w:rsidRDefault="00AF15BA" w:rsidP="00853EE0">
      <w:r w:rsidRPr="008D38F7">
        <w:t>Press FX Enable LED in the upper left corner to switch on the Wah-Wah Effect.</w:t>
      </w:r>
    </w:p>
    <w:p w14:paraId="6D03E133" w14:textId="77777777" w:rsidR="00AF15BA" w:rsidRPr="008D38F7" w:rsidRDefault="00AF15BA" w:rsidP="00853EE0">
      <w:r w:rsidRPr="008D38F7">
        <w:t>Select Wah-Wah mode in a combo box:</w:t>
      </w:r>
    </w:p>
    <w:p w14:paraId="48E365C7" w14:textId="21571FD9" w:rsidR="00AF15BA" w:rsidRPr="008D38F7" w:rsidRDefault="00296EEE" w:rsidP="00AF15BA">
      <w:pPr>
        <w:pStyle w:val="BodyTextIndent"/>
        <w:spacing w:before="120"/>
        <w:ind w:left="0"/>
        <w:jc w:val="center"/>
        <w:rPr>
          <w:bCs/>
        </w:rPr>
      </w:pPr>
      <w:r w:rsidRPr="008D38F7">
        <w:rPr>
          <w:b/>
          <w:bCs/>
          <w:noProof/>
        </w:rPr>
        <w:drawing>
          <wp:inline distT="0" distB="0" distL="0" distR="0" wp14:anchorId="21D4BD5D" wp14:editId="78F670ED">
            <wp:extent cx="1169670" cy="1062990"/>
            <wp:effectExtent l="0" t="0" r="0" b="0"/>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69670" cy="1062990"/>
                    </a:xfrm>
                    <a:prstGeom prst="rect">
                      <a:avLst/>
                    </a:prstGeom>
                    <a:noFill/>
                    <a:ln>
                      <a:noFill/>
                    </a:ln>
                  </pic:spPr>
                </pic:pic>
              </a:graphicData>
            </a:graphic>
          </wp:inline>
        </w:drawing>
      </w:r>
    </w:p>
    <w:p w14:paraId="56C44DB2" w14:textId="77777777" w:rsidR="00AF15BA" w:rsidRPr="008D38F7" w:rsidRDefault="00AF15BA" w:rsidP="00AF15BA">
      <w:pPr>
        <w:spacing w:before="240"/>
      </w:pPr>
      <w:r w:rsidRPr="008D38F7">
        <w:rPr>
          <w:b/>
        </w:rPr>
        <w:t>MIDI CC</w:t>
      </w:r>
      <w:r w:rsidRPr="008D38F7">
        <w:t xml:space="preserve"> - Wah frequency center is controlled by MIDI CC (set the needed CC# in numeric box), adjust Filter quality (Qual), lowest frequency (Freq), highest frequency (Freq (max)).</w:t>
      </w:r>
    </w:p>
    <w:p w14:paraId="43E58DAA" w14:textId="77777777" w:rsidR="00AF15BA" w:rsidRPr="008D38F7" w:rsidRDefault="00AF15BA" w:rsidP="00AF15BA">
      <w:pPr>
        <w:spacing w:before="120"/>
      </w:pPr>
      <w:r w:rsidRPr="008D38F7">
        <w:rPr>
          <w:b/>
        </w:rPr>
        <w:t>Auto Positive</w:t>
      </w:r>
      <w:r w:rsidRPr="008D38F7">
        <w:t xml:space="preserve"> - Automatic Wah effect with positive filter envelope, adjust effect Depth, Frequency and filter Quality.</w:t>
      </w:r>
    </w:p>
    <w:p w14:paraId="58789117" w14:textId="77777777" w:rsidR="00AF15BA" w:rsidRPr="008D38F7" w:rsidRDefault="00AF15BA" w:rsidP="00AF15BA">
      <w:pPr>
        <w:spacing w:before="120"/>
      </w:pPr>
      <w:r w:rsidRPr="008D38F7">
        <w:rPr>
          <w:b/>
        </w:rPr>
        <w:t>Auto Negative</w:t>
      </w:r>
      <w:r w:rsidRPr="008D38F7">
        <w:t xml:space="preserve"> - Automatic Wah effect with negative filter envelope, adjust effect Depth, Frequency and filter Quality.</w:t>
      </w:r>
    </w:p>
    <w:p w14:paraId="2463137F" w14:textId="77777777" w:rsidR="00AF15BA" w:rsidRPr="008D38F7" w:rsidRDefault="00AF15BA" w:rsidP="00AF15BA">
      <w:pPr>
        <w:spacing w:before="120"/>
      </w:pPr>
      <w:r w:rsidRPr="008D38F7">
        <w:rPr>
          <w:b/>
        </w:rPr>
        <w:t xml:space="preserve">Modulation </w:t>
      </w:r>
      <w:r w:rsidRPr="008D38F7">
        <w:t>- you can adjust filter Quality (db), lower Frequency (Hz), modulation Depth (%), modulation Phase (°), modulation Rate (Hz, as well as sync the rate to host’s tempo and select note duration in pull-down menu),  select Trigger mode  with on/off clickable LED.</w:t>
      </w:r>
    </w:p>
    <w:p w14:paraId="07EFB772" w14:textId="77777777" w:rsidR="00F72345" w:rsidRPr="008D38F7" w:rsidRDefault="00F72345" w:rsidP="005360E8">
      <w:pPr>
        <w:pStyle w:val="Heading2"/>
        <w:rPr>
          <w:lang w:val="en-US"/>
        </w:rPr>
      </w:pPr>
      <w:bookmarkStart w:id="254" w:name="_Toc318380090"/>
      <w:bookmarkStart w:id="255" w:name="_Toc62840867"/>
      <w:bookmarkStart w:id="256" w:name="_Toc108455671"/>
      <w:r w:rsidRPr="008D38F7">
        <w:t>Common</w:t>
      </w:r>
      <w:bookmarkStart w:id="257" w:name="OLE_LINK1"/>
      <w:bookmarkStart w:id="258" w:name="OLE_LINK2"/>
      <w:bookmarkEnd w:id="243"/>
      <w:bookmarkEnd w:id="254"/>
      <w:r w:rsidR="00853EE0" w:rsidRPr="008D38F7">
        <w:rPr>
          <w:lang w:val="en-US"/>
        </w:rPr>
        <w:t xml:space="preserve"> controls</w:t>
      </w:r>
      <w:bookmarkEnd w:id="255"/>
      <w:bookmarkEnd w:id="256"/>
    </w:p>
    <w:bookmarkEnd w:id="257"/>
    <w:bookmarkEnd w:id="258"/>
    <w:p w14:paraId="125D4EC2" w14:textId="77777777" w:rsidR="00F72345" w:rsidRPr="008D38F7" w:rsidRDefault="00F72345" w:rsidP="00B62669">
      <w:pPr>
        <w:spacing w:before="120"/>
      </w:pPr>
      <w:r w:rsidRPr="008D38F7">
        <w:rPr>
          <w:b/>
          <w:bCs/>
        </w:rPr>
        <w:t>Hold</w:t>
      </w:r>
      <w:r w:rsidRPr="008D38F7">
        <w:t xml:space="preserve"> (on/off) - </w:t>
      </w:r>
      <w:r w:rsidR="00853EE0" w:rsidRPr="008D38F7">
        <w:t>allows to sustain the sound by holding Repeat zone keys in all modes, except for the Solo</w:t>
      </w:r>
      <w:r w:rsidRPr="008D38F7">
        <w:t>.</w:t>
      </w:r>
    </w:p>
    <w:p w14:paraId="20A320C0" w14:textId="77777777" w:rsidR="00F72345" w:rsidRPr="008D38F7" w:rsidRDefault="00F72345" w:rsidP="00B62669">
      <w:pPr>
        <w:spacing w:before="120"/>
      </w:pPr>
      <w:r w:rsidRPr="008D38F7">
        <w:t xml:space="preserve">In Solo mode when Hold button is on, any pressed and held key </w:t>
      </w:r>
      <w:r w:rsidR="00905668" w:rsidRPr="008D38F7">
        <w:t xml:space="preserve">in the Main zone </w:t>
      </w:r>
      <w:r w:rsidRPr="008D38F7">
        <w:t xml:space="preserve">can be used for sustaining the following notes. </w:t>
      </w:r>
    </w:p>
    <w:p w14:paraId="2D2C2909" w14:textId="77777777" w:rsidR="00F72345" w:rsidRPr="008D38F7" w:rsidRDefault="00F72345" w:rsidP="00B62669">
      <w:pPr>
        <w:spacing w:before="120"/>
      </w:pPr>
      <w:r w:rsidRPr="008D38F7">
        <w:rPr>
          <w:b/>
        </w:rPr>
        <w:t>Auto</w:t>
      </w:r>
      <w:r w:rsidRPr="008D38F7">
        <w:t xml:space="preserve"> (on/off) </w:t>
      </w:r>
      <w:r w:rsidR="00796CEF" w:rsidRPr="008D38F7">
        <w:t>-</w:t>
      </w:r>
      <w:r w:rsidRPr="008D38F7">
        <w:t xml:space="preserve"> toggles between Auto and Manual mode of Floating Fret Position. Auto works only in melodic modes (Solo, Harmony). Manual mode allows </w:t>
      </w:r>
      <w:r w:rsidR="0076247F" w:rsidRPr="008D38F7">
        <w:t>changing</w:t>
      </w:r>
      <w:r w:rsidRPr="008D38F7">
        <w:t xml:space="preserve"> the fret position by </w:t>
      </w:r>
      <w:r w:rsidR="007535EF" w:rsidRPr="008D38F7">
        <w:t>right-clicking on the Fretboard</w:t>
      </w:r>
      <w:r w:rsidR="001620EE" w:rsidRPr="008D38F7">
        <w:t>.</w:t>
      </w:r>
    </w:p>
    <w:p w14:paraId="122F1C75" w14:textId="77777777" w:rsidR="007576E6" w:rsidRPr="008D38F7" w:rsidRDefault="007576E6" w:rsidP="007576E6">
      <w:pPr>
        <w:spacing w:before="120"/>
      </w:pPr>
      <w:r w:rsidRPr="008D38F7">
        <w:rPr>
          <w:b/>
        </w:rPr>
        <w:t>Accent</w:t>
      </w:r>
      <w:r w:rsidRPr="008D38F7">
        <w:t xml:space="preserve"> </w:t>
      </w:r>
      <w:r w:rsidRPr="008D38F7">
        <w:rPr>
          <w:b/>
        </w:rPr>
        <w:t>High</w:t>
      </w:r>
      <w:r w:rsidRPr="008D38F7">
        <w:t xml:space="preserve"> (0-127) - adjusts the velocity threshold between hard and hardest performance dynamics.</w:t>
      </w:r>
    </w:p>
    <w:p w14:paraId="34637458" w14:textId="77777777" w:rsidR="007576E6" w:rsidRPr="008D38F7" w:rsidRDefault="007576E6" w:rsidP="007576E6">
      <w:pPr>
        <w:spacing w:before="120"/>
      </w:pPr>
      <w:r w:rsidRPr="008D38F7">
        <w:rPr>
          <w:b/>
        </w:rPr>
        <w:t>Accent</w:t>
      </w:r>
      <w:r w:rsidRPr="008D38F7">
        <w:t xml:space="preserve"> </w:t>
      </w:r>
      <w:r w:rsidRPr="008D38F7">
        <w:rPr>
          <w:b/>
        </w:rPr>
        <w:t>Low</w:t>
      </w:r>
      <w:r w:rsidRPr="008D38F7">
        <w:t xml:space="preserve"> (0-127) - adjusts the velocity threshold between soft and hard performance dynamics.</w:t>
      </w:r>
    </w:p>
    <w:p w14:paraId="66732484" w14:textId="77777777" w:rsidR="00B62669" w:rsidRPr="008D38F7" w:rsidRDefault="00F72345" w:rsidP="00B62669">
      <w:pPr>
        <w:spacing w:before="120"/>
      </w:pPr>
      <w:r w:rsidRPr="008D38F7">
        <w:rPr>
          <w:b/>
        </w:rPr>
        <w:t>Alter samples</w:t>
      </w:r>
      <w:r w:rsidRPr="008D38F7">
        <w:t xml:space="preserve"> (1-5) </w:t>
      </w:r>
      <w:r w:rsidR="00796CEF" w:rsidRPr="008D38F7">
        <w:t>-</w:t>
      </w:r>
      <w:r w:rsidRPr="008D38F7">
        <w:t xml:space="preserve"> provides 5 positions of randomly alternating samples while performing repetitive notes (position 1 provides up to 3 different samples, while pos</w:t>
      </w:r>
      <w:r w:rsidR="007576E6" w:rsidRPr="008D38F7">
        <w:t xml:space="preserve">ition 5 provides up </w:t>
      </w:r>
      <w:r w:rsidR="007535EF" w:rsidRPr="008D38F7">
        <w:t xml:space="preserve">to 10 </w:t>
      </w:r>
      <w:r w:rsidR="00C87E7B" w:rsidRPr="008D38F7">
        <w:t>different samples</w:t>
      </w:r>
      <w:r w:rsidR="007535EF" w:rsidRPr="008D38F7">
        <w:t>)</w:t>
      </w:r>
      <w:r w:rsidR="00C87E7B" w:rsidRPr="008D38F7">
        <w:t>.</w:t>
      </w:r>
    </w:p>
    <w:p w14:paraId="6A4CBFE8" w14:textId="77777777" w:rsidR="00E252B1" w:rsidRPr="008D38F7" w:rsidRDefault="00E252B1" w:rsidP="00E252B1">
      <w:pPr>
        <w:pStyle w:val="Heading2"/>
        <w:pageBreakBefore/>
      </w:pPr>
      <w:bookmarkStart w:id="259" w:name="_Toc308106865"/>
      <w:bookmarkStart w:id="260" w:name="_Toc20763278"/>
      <w:bookmarkStart w:id="261" w:name="_Toc62840868"/>
      <w:bookmarkStart w:id="262" w:name="_Toc108455672"/>
      <w:bookmarkStart w:id="263" w:name="OLE_LINK6"/>
      <w:bookmarkStart w:id="264" w:name="_Toc79224642"/>
      <w:bookmarkStart w:id="265" w:name="_Toc79224828"/>
      <w:bookmarkStart w:id="266" w:name="_Toc79224932"/>
      <w:bookmarkStart w:id="267" w:name="_Toc79226139"/>
      <w:r w:rsidRPr="008D38F7">
        <w:t>Real</w:t>
      </w:r>
      <w:r w:rsidR="00E837B2" w:rsidRPr="008D38F7">
        <w:rPr>
          <w:lang w:val="en-US"/>
        </w:rPr>
        <w:t>Rick</w:t>
      </w:r>
      <w:r w:rsidRPr="008D38F7">
        <w:t xml:space="preserve"> Effect Table and Description</w:t>
      </w:r>
      <w:bookmarkEnd w:id="259"/>
      <w:bookmarkEnd w:id="260"/>
      <w:bookmarkEnd w:id="261"/>
      <w:bookmarkEnd w:id="262"/>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3"/>
        <w:gridCol w:w="6167"/>
      </w:tblGrid>
      <w:tr w:rsidR="00E252B1" w:rsidRPr="008D38F7" w14:paraId="6F42ABF0" w14:textId="77777777" w:rsidTr="00A23C39">
        <w:tc>
          <w:tcPr>
            <w:tcW w:w="3353" w:type="dxa"/>
            <w:vAlign w:val="center"/>
          </w:tcPr>
          <w:p w14:paraId="1D6B0CF6" w14:textId="77777777" w:rsidR="00E252B1" w:rsidRPr="008D38F7" w:rsidRDefault="00E252B1" w:rsidP="00A23C39">
            <w:pPr>
              <w:spacing w:after="0"/>
            </w:pPr>
            <w:r w:rsidRPr="008D38F7">
              <w:t xml:space="preserve">Mute </w:t>
            </w:r>
          </w:p>
        </w:tc>
        <w:tc>
          <w:tcPr>
            <w:tcW w:w="6167" w:type="dxa"/>
            <w:vAlign w:val="center"/>
          </w:tcPr>
          <w:p w14:paraId="2EDCFF80" w14:textId="77777777" w:rsidR="00E252B1" w:rsidRPr="008D38F7" w:rsidRDefault="00E252B1" w:rsidP="00A23C39">
            <w:pPr>
              <w:spacing w:after="0"/>
            </w:pPr>
            <w:r w:rsidRPr="008D38F7">
              <w:t>Effect, Key/Pedal/Mod.Wheel/Velocity Switch</w:t>
            </w:r>
          </w:p>
        </w:tc>
      </w:tr>
      <w:tr w:rsidR="00E252B1" w:rsidRPr="008D38F7" w14:paraId="7F73CDBC" w14:textId="77777777" w:rsidTr="00A23C39">
        <w:tc>
          <w:tcPr>
            <w:tcW w:w="3353" w:type="dxa"/>
            <w:vAlign w:val="center"/>
          </w:tcPr>
          <w:p w14:paraId="6BCAF93E" w14:textId="77777777" w:rsidR="00E252B1" w:rsidRPr="008D38F7" w:rsidRDefault="00E252B1" w:rsidP="00A23C39">
            <w:pPr>
              <w:spacing w:after="0"/>
            </w:pPr>
            <w:r w:rsidRPr="008D38F7">
              <w:t>Bridge Mute</w:t>
            </w:r>
          </w:p>
        </w:tc>
        <w:tc>
          <w:tcPr>
            <w:tcW w:w="6167" w:type="dxa"/>
            <w:vAlign w:val="center"/>
          </w:tcPr>
          <w:p w14:paraId="64C89E75" w14:textId="77777777" w:rsidR="00E252B1" w:rsidRPr="008D38F7" w:rsidRDefault="00E252B1" w:rsidP="00A23C39">
            <w:pPr>
              <w:spacing w:after="0"/>
            </w:pPr>
            <w:r w:rsidRPr="008D38F7">
              <w:t>Effect, Key/Pedal/Mod.Wheel/Velocity Switch</w:t>
            </w:r>
          </w:p>
        </w:tc>
      </w:tr>
      <w:tr w:rsidR="00E252B1" w:rsidRPr="008D38F7" w14:paraId="75F933A8" w14:textId="77777777" w:rsidTr="00A23C39">
        <w:tc>
          <w:tcPr>
            <w:tcW w:w="3353" w:type="dxa"/>
            <w:vAlign w:val="center"/>
          </w:tcPr>
          <w:p w14:paraId="18A8A055" w14:textId="77777777" w:rsidR="00E252B1" w:rsidRPr="008D38F7" w:rsidRDefault="00E252B1" w:rsidP="00A23C39">
            <w:pPr>
              <w:spacing w:after="0"/>
            </w:pPr>
            <w:r w:rsidRPr="008D38F7">
              <w:t>Harmonics</w:t>
            </w:r>
          </w:p>
        </w:tc>
        <w:tc>
          <w:tcPr>
            <w:tcW w:w="6167" w:type="dxa"/>
            <w:vAlign w:val="center"/>
          </w:tcPr>
          <w:p w14:paraId="181B9A3F" w14:textId="77777777" w:rsidR="00E252B1" w:rsidRPr="008D38F7" w:rsidRDefault="00E252B1" w:rsidP="00A23C39">
            <w:pPr>
              <w:spacing w:after="0"/>
            </w:pPr>
            <w:r w:rsidRPr="008D38F7">
              <w:t>Effect, Key/Pedal/Mod.Wheel/Velocity Switch</w:t>
            </w:r>
          </w:p>
        </w:tc>
      </w:tr>
      <w:tr w:rsidR="00E252B1" w:rsidRPr="008D38F7" w14:paraId="11BBB2A6" w14:textId="77777777" w:rsidTr="00A23C39">
        <w:tc>
          <w:tcPr>
            <w:tcW w:w="3353" w:type="dxa"/>
            <w:vAlign w:val="center"/>
          </w:tcPr>
          <w:p w14:paraId="743FACE3" w14:textId="77777777" w:rsidR="00E252B1" w:rsidRPr="008D38F7" w:rsidRDefault="00E252B1" w:rsidP="00A23C39">
            <w:pPr>
              <w:spacing w:after="0"/>
            </w:pPr>
            <w:r w:rsidRPr="008D38F7">
              <w:t>Pinch Harmonics</w:t>
            </w:r>
          </w:p>
        </w:tc>
        <w:tc>
          <w:tcPr>
            <w:tcW w:w="6167" w:type="dxa"/>
            <w:vAlign w:val="center"/>
          </w:tcPr>
          <w:p w14:paraId="49D88038" w14:textId="77777777" w:rsidR="00E252B1" w:rsidRPr="008D38F7" w:rsidRDefault="00E252B1" w:rsidP="00A23C39">
            <w:pPr>
              <w:spacing w:after="0"/>
            </w:pPr>
            <w:r w:rsidRPr="008D38F7">
              <w:t>Effect, Key/Pedal/Mod.Wheel/Velocity Switch</w:t>
            </w:r>
          </w:p>
        </w:tc>
      </w:tr>
      <w:tr w:rsidR="00E252B1" w:rsidRPr="008D38F7" w14:paraId="54416B4B" w14:textId="77777777" w:rsidTr="00A23C39">
        <w:tc>
          <w:tcPr>
            <w:tcW w:w="3353" w:type="dxa"/>
            <w:vAlign w:val="center"/>
          </w:tcPr>
          <w:p w14:paraId="68C136A9" w14:textId="77777777" w:rsidR="00E252B1" w:rsidRPr="008D38F7" w:rsidRDefault="00E252B1" w:rsidP="00A23C39">
            <w:pPr>
              <w:spacing w:after="0"/>
            </w:pPr>
            <w:r w:rsidRPr="008D38F7">
              <w:t>Scrapes</w:t>
            </w:r>
          </w:p>
        </w:tc>
        <w:tc>
          <w:tcPr>
            <w:tcW w:w="6167" w:type="dxa"/>
            <w:vAlign w:val="center"/>
          </w:tcPr>
          <w:p w14:paraId="575ADF9D" w14:textId="77777777" w:rsidR="00E252B1" w:rsidRPr="008D38F7" w:rsidRDefault="00E252B1" w:rsidP="00A23C39">
            <w:pPr>
              <w:spacing w:after="0"/>
            </w:pPr>
            <w:r w:rsidRPr="008D38F7">
              <w:t>Effect, Key/Pedal/Mod.Wheel/Velocity Switch</w:t>
            </w:r>
          </w:p>
        </w:tc>
      </w:tr>
      <w:tr w:rsidR="00E252B1" w:rsidRPr="008D38F7" w14:paraId="299E330D" w14:textId="77777777" w:rsidTr="00A23C39">
        <w:tc>
          <w:tcPr>
            <w:tcW w:w="3353" w:type="dxa"/>
            <w:vAlign w:val="center"/>
          </w:tcPr>
          <w:p w14:paraId="6CBDED3E" w14:textId="77777777" w:rsidR="00E252B1" w:rsidRPr="008D38F7" w:rsidRDefault="00E252B1" w:rsidP="00A23C39">
            <w:pPr>
              <w:spacing w:after="0"/>
            </w:pPr>
            <w:r w:rsidRPr="008D38F7">
              <w:t>Legato (1-2 Steps)</w:t>
            </w:r>
          </w:p>
        </w:tc>
        <w:tc>
          <w:tcPr>
            <w:tcW w:w="6167" w:type="dxa"/>
            <w:vAlign w:val="center"/>
          </w:tcPr>
          <w:p w14:paraId="4D434AED" w14:textId="77777777" w:rsidR="00E252B1" w:rsidRPr="008D38F7" w:rsidRDefault="00E252B1" w:rsidP="00A23C39">
            <w:pPr>
              <w:spacing w:after="0"/>
            </w:pPr>
            <w:r w:rsidRPr="008D38F7">
              <w:t>Effect, Key/Pedal/Mod.Wheel Switch</w:t>
            </w:r>
          </w:p>
        </w:tc>
      </w:tr>
      <w:tr w:rsidR="00E252B1" w:rsidRPr="008D38F7" w14:paraId="03C2186A" w14:textId="77777777" w:rsidTr="00A23C39">
        <w:tc>
          <w:tcPr>
            <w:tcW w:w="3353" w:type="dxa"/>
            <w:vAlign w:val="center"/>
          </w:tcPr>
          <w:p w14:paraId="3519421B" w14:textId="77777777" w:rsidR="00E252B1" w:rsidRPr="008D38F7" w:rsidRDefault="00E252B1" w:rsidP="00A23C39">
            <w:pPr>
              <w:spacing w:after="0"/>
            </w:pPr>
            <w:r w:rsidRPr="008D38F7">
              <w:t>HammerOn (Legato)</w:t>
            </w:r>
          </w:p>
        </w:tc>
        <w:tc>
          <w:tcPr>
            <w:tcW w:w="6167" w:type="dxa"/>
            <w:vAlign w:val="center"/>
          </w:tcPr>
          <w:p w14:paraId="2509CB1F" w14:textId="77777777" w:rsidR="00E252B1" w:rsidRPr="008D38F7" w:rsidRDefault="00E252B1" w:rsidP="00A23C39">
            <w:pPr>
              <w:spacing w:after="0"/>
            </w:pPr>
            <w:r w:rsidRPr="008D38F7">
              <w:t>Effect, Key/Pedal/Mod.Wheel/Velocity Switch</w:t>
            </w:r>
          </w:p>
        </w:tc>
      </w:tr>
      <w:tr w:rsidR="00E252B1" w:rsidRPr="008D38F7" w14:paraId="15F92C1F" w14:textId="77777777" w:rsidTr="00A23C39">
        <w:tc>
          <w:tcPr>
            <w:tcW w:w="3353" w:type="dxa"/>
            <w:vAlign w:val="center"/>
          </w:tcPr>
          <w:p w14:paraId="482F5E2B" w14:textId="77777777" w:rsidR="00E252B1" w:rsidRPr="008D38F7" w:rsidRDefault="00E252B1" w:rsidP="00A23C39">
            <w:pPr>
              <w:spacing w:after="0"/>
            </w:pPr>
            <w:r w:rsidRPr="008D38F7">
              <w:t>Slide (Legato)</w:t>
            </w:r>
          </w:p>
        </w:tc>
        <w:tc>
          <w:tcPr>
            <w:tcW w:w="6167" w:type="dxa"/>
            <w:vAlign w:val="center"/>
          </w:tcPr>
          <w:p w14:paraId="5C3C7248" w14:textId="77777777" w:rsidR="00E252B1" w:rsidRPr="008D38F7" w:rsidRDefault="00E252B1" w:rsidP="00A23C39">
            <w:pPr>
              <w:spacing w:after="0"/>
            </w:pPr>
            <w:r w:rsidRPr="008D38F7">
              <w:t>Effect, Key/Pedal/Velocity Switch</w:t>
            </w:r>
          </w:p>
        </w:tc>
      </w:tr>
      <w:tr w:rsidR="00E252B1" w:rsidRPr="008D38F7" w14:paraId="01FCAB19" w14:textId="77777777" w:rsidTr="00A23C39">
        <w:tc>
          <w:tcPr>
            <w:tcW w:w="3353" w:type="dxa"/>
            <w:vAlign w:val="center"/>
          </w:tcPr>
          <w:p w14:paraId="131E4D53" w14:textId="77777777" w:rsidR="00E252B1" w:rsidRPr="008D38F7" w:rsidRDefault="00E252B1" w:rsidP="00A23C39">
            <w:pPr>
              <w:spacing w:after="0"/>
            </w:pPr>
            <w:r w:rsidRPr="008D38F7">
              <w:t>Repetition (NoteOff)</w:t>
            </w:r>
          </w:p>
        </w:tc>
        <w:tc>
          <w:tcPr>
            <w:tcW w:w="6167" w:type="dxa"/>
            <w:vAlign w:val="center"/>
          </w:tcPr>
          <w:p w14:paraId="0C891524" w14:textId="77777777" w:rsidR="00E252B1" w:rsidRPr="008D38F7" w:rsidRDefault="00E252B1" w:rsidP="00A23C39">
            <w:pPr>
              <w:spacing w:after="0"/>
            </w:pPr>
            <w:r w:rsidRPr="008D38F7">
              <w:t>Key/Pedal/Velocity Switch</w:t>
            </w:r>
          </w:p>
        </w:tc>
      </w:tr>
      <w:tr w:rsidR="00E252B1" w:rsidRPr="008D38F7" w14:paraId="6C956B3E" w14:textId="77777777" w:rsidTr="00A23C39">
        <w:tc>
          <w:tcPr>
            <w:tcW w:w="3353" w:type="dxa"/>
            <w:vAlign w:val="center"/>
          </w:tcPr>
          <w:p w14:paraId="553C8737" w14:textId="77777777" w:rsidR="00E252B1" w:rsidRPr="008D38F7" w:rsidRDefault="00E252B1" w:rsidP="00A23C39">
            <w:pPr>
              <w:spacing w:after="0"/>
            </w:pPr>
            <w:r w:rsidRPr="008D38F7">
              <w:t>Tremolo</w:t>
            </w:r>
          </w:p>
        </w:tc>
        <w:tc>
          <w:tcPr>
            <w:tcW w:w="6167" w:type="dxa"/>
            <w:vAlign w:val="center"/>
          </w:tcPr>
          <w:p w14:paraId="0E1C3E79" w14:textId="77777777" w:rsidR="00E252B1" w:rsidRPr="008D38F7" w:rsidRDefault="00E252B1" w:rsidP="00A23C39">
            <w:pPr>
              <w:spacing w:after="0"/>
            </w:pPr>
            <w:r w:rsidRPr="008D38F7">
              <w:t>Effect, Key/Pedal/Velocity Switch</w:t>
            </w:r>
          </w:p>
        </w:tc>
      </w:tr>
      <w:tr w:rsidR="00E252B1" w:rsidRPr="008D38F7" w14:paraId="6CECB76C" w14:textId="77777777" w:rsidTr="00A23C39">
        <w:tc>
          <w:tcPr>
            <w:tcW w:w="3353" w:type="dxa"/>
            <w:vAlign w:val="center"/>
          </w:tcPr>
          <w:p w14:paraId="3B4007B5" w14:textId="77777777" w:rsidR="00E252B1" w:rsidRPr="008D38F7" w:rsidRDefault="00E252B1" w:rsidP="00A23C39">
            <w:pPr>
              <w:spacing w:after="0"/>
            </w:pPr>
            <w:r w:rsidRPr="008D38F7">
              <w:t>Tremolo 1-beat</w:t>
            </w:r>
          </w:p>
        </w:tc>
        <w:tc>
          <w:tcPr>
            <w:tcW w:w="6167" w:type="dxa"/>
            <w:vAlign w:val="center"/>
          </w:tcPr>
          <w:p w14:paraId="22749108" w14:textId="77777777" w:rsidR="00E252B1" w:rsidRPr="008D38F7" w:rsidRDefault="00E252B1" w:rsidP="00A23C39">
            <w:pPr>
              <w:spacing w:after="0"/>
            </w:pPr>
            <w:r w:rsidRPr="008D38F7">
              <w:t>Effect, Key/Pedal/Velocity Switch</w:t>
            </w:r>
          </w:p>
        </w:tc>
      </w:tr>
      <w:tr w:rsidR="00E252B1" w:rsidRPr="008D38F7" w14:paraId="0E1C3DEB" w14:textId="77777777" w:rsidTr="00A23C39">
        <w:tc>
          <w:tcPr>
            <w:tcW w:w="3353" w:type="dxa"/>
            <w:vAlign w:val="center"/>
          </w:tcPr>
          <w:p w14:paraId="50458A11" w14:textId="77777777" w:rsidR="00E252B1" w:rsidRPr="008D38F7" w:rsidRDefault="00E252B1" w:rsidP="00A23C39">
            <w:pPr>
              <w:spacing w:after="0"/>
            </w:pPr>
            <w:r w:rsidRPr="008D38F7">
              <w:t>Trill</w:t>
            </w:r>
          </w:p>
        </w:tc>
        <w:tc>
          <w:tcPr>
            <w:tcW w:w="6167" w:type="dxa"/>
            <w:vAlign w:val="center"/>
          </w:tcPr>
          <w:p w14:paraId="16CE944E" w14:textId="77777777" w:rsidR="00E252B1" w:rsidRPr="008D38F7" w:rsidRDefault="00E252B1" w:rsidP="00A23C39">
            <w:pPr>
              <w:spacing w:after="0"/>
            </w:pPr>
            <w:r w:rsidRPr="008D38F7">
              <w:t>Effect, Key/Pedal/Velocity Switch</w:t>
            </w:r>
          </w:p>
        </w:tc>
      </w:tr>
      <w:tr w:rsidR="00E252B1" w:rsidRPr="008D38F7" w14:paraId="7934EE7A" w14:textId="77777777" w:rsidTr="00A23C39">
        <w:tc>
          <w:tcPr>
            <w:tcW w:w="3353" w:type="dxa"/>
            <w:vAlign w:val="center"/>
          </w:tcPr>
          <w:p w14:paraId="6C802215" w14:textId="77777777" w:rsidR="00E252B1" w:rsidRPr="008D38F7" w:rsidRDefault="00E252B1" w:rsidP="00A23C39">
            <w:pPr>
              <w:spacing w:after="0"/>
            </w:pPr>
            <w:r w:rsidRPr="008D38F7">
              <w:t>Trill 1-shot</w:t>
            </w:r>
          </w:p>
        </w:tc>
        <w:tc>
          <w:tcPr>
            <w:tcW w:w="6167" w:type="dxa"/>
            <w:vAlign w:val="center"/>
          </w:tcPr>
          <w:p w14:paraId="0AA864EF" w14:textId="77777777" w:rsidR="00E252B1" w:rsidRPr="008D38F7" w:rsidRDefault="00E252B1" w:rsidP="00A23C39">
            <w:pPr>
              <w:spacing w:after="0"/>
            </w:pPr>
            <w:r w:rsidRPr="008D38F7">
              <w:t>Effect, Key/Pedal/Velocity Switch</w:t>
            </w:r>
          </w:p>
        </w:tc>
      </w:tr>
      <w:tr w:rsidR="00E252B1" w:rsidRPr="008D38F7" w14:paraId="30EB18F1" w14:textId="77777777" w:rsidTr="00A23C39">
        <w:tc>
          <w:tcPr>
            <w:tcW w:w="3353" w:type="dxa"/>
            <w:vAlign w:val="center"/>
          </w:tcPr>
          <w:p w14:paraId="7EADAD5C" w14:textId="77777777" w:rsidR="00E252B1" w:rsidRPr="008D38F7" w:rsidRDefault="00E252B1" w:rsidP="00A23C39">
            <w:pPr>
              <w:spacing w:after="0"/>
            </w:pPr>
            <w:r w:rsidRPr="008D38F7">
              <w:t>Slide Up</w:t>
            </w:r>
          </w:p>
        </w:tc>
        <w:tc>
          <w:tcPr>
            <w:tcW w:w="6167" w:type="dxa"/>
            <w:vAlign w:val="center"/>
          </w:tcPr>
          <w:p w14:paraId="67E0AA1D" w14:textId="77777777" w:rsidR="00E252B1" w:rsidRPr="008D38F7" w:rsidRDefault="00E252B1" w:rsidP="00A23C39">
            <w:pPr>
              <w:spacing w:after="0"/>
            </w:pPr>
            <w:r w:rsidRPr="008D38F7">
              <w:t xml:space="preserve">Key/Pedal/Mod.Wheel/Velocity Switch*, P.Bender </w:t>
            </w:r>
          </w:p>
        </w:tc>
      </w:tr>
      <w:tr w:rsidR="00E252B1" w:rsidRPr="008D38F7" w14:paraId="0E47E46E" w14:textId="77777777" w:rsidTr="00A23C39">
        <w:tc>
          <w:tcPr>
            <w:tcW w:w="3353" w:type="dxa"/>
            <w:vAlign w:val="center"/>
          </w:tcPr>
          <w:p w14:paraId="46289970" w14:textId="77777777" w:rsidR="00E252B1" w:rsidRPr="008D38F7" w:rsidRDefault="00E252B1" w:rsidP="00A23C39">
            <w:pPr>
              <w:spacing w:after="0"/>
            </w:pPr>
            <w:r w:rsidRPr="008D38F7">
              <w:t>SlideUp (trigger)</w:t>
            </w:r>
          </w:p>
        </w:tc>
        <w:tc>
          <w:tcPr>
            <w:tcW w:w="6167" w:type="dxa"/>
            <w:vAlign w:val="center"/>
          </w:tcPr>
          <w:p w14:paraId="1E9326E5" w14:textId="77777777" w:rsidR="00E252B1" w:rsidRPr="008D38F7" w:rsidRDefault="00E252B1" w:rsidP="00A23C39">
            <w:pPr>
              <w:spacing w:after="0"/>
            </w:pPr>
            <w:r w:rsidRPr="008D38F7">
              <w:t>Key Switch</w:t>
            </w:r>
          </w:p>
        </w:tc>
      </w:tr>
      <w:tr w:rsidR="00E252B1" w:rsidRPr="008D38F7" w14:paraId="6EC13125" w14:textId="77777777" w:rsidTr="00A23C39">
        <w:tc>
          <w:tcPr>
            <w:tcW w:w="3353" w:type="dxa"/>
            <w:vAlign w:val="center"/>
          </w:tcPr>
          <w:p w14:paraId="7712FD24" w14:textId="77777777" w:rsidR="00E252B1" w:rsidRPr="008D38F7" w:rsidRDefault="00E252B1" w:rsidP="00A23C39">
            <w:pPr>
              <w:spacing w:after="0"/>
            </w:pPr>
            <w:r w:rsidRPr="008D38F7">
              <w:t>Slide Down (Fall)</w:t>
            </w:r>
          </w:p>
        </w:tc>
        <w:tc>
          <w:tcPr>
            <w:tcW w:w="6167" w:type="dxa"/>
            <w:vAlign w:val="center"/>
          </w:tcPr>
          <w:p w14:paraId="2E863C39" w14:textId="77777777" w:rsidR="00E252B1" w:rsidRPr="008D38F7" w:rsidRDefault="00E252B1" w:rsidP="00A23C39">
            <w:pPr>
              <w:spacing w:after="0"/>
            </w:pPr>
            <w:r w:rsidRPr="008D38F7">
              <w:t>Key/Pedal/Mod.Wheel/Velocity Switch*, P.Bender</w:t>
            </w:r>
          </w:p>
        </w:tc>
      </w:tr>
      <w:tr w:rsidR="00E252B1" w:rsidRPr="008D38F7" w14:paraId="1BACCFB3" w14:textId="77777777" w:rsidTr="00A23C39">
        <w:tc>
          <w:tcPr>
            <w:tcW w:w="3353" w:type="dxa"/>
            <w:vAlign w:val="center"/>
          </w:tcPr>
          <w:p w14:paraId="04873B80" w14:textId="77777777" w:rsidR="00E252B1" w:rsidRPr="008D38F7" w:rsidRDefault="00E252B1" w:rsidP="00A23C39">
            <w:pPr>
              <w:spacing w:after="0"/>
            </w:pPr>
            <w:r w:rsidRPr="008D38F7">
              <w:t>SlideDown (trigger)</w:t>
            </w:r>
          </w:p>
        </w:tc>
        <w:tc>
          <w:tcPr>
            <w:tcW w:w="6167" w:type="dxa"/>
            <w:vAlign w:val="center"/>
          </w:tcPr>
          <w:p w14:paraId="53025612" w14:textId="77777777" w:rsidR="00E252B1" w:rsidRPr="008D38F7" w:rsidRDefault="00E252B1" w:rsidP="00A23C39">
            <w:pPr>
              <w:spacing w:after="0"/>
            </w:pPr>
            <w:r w:rsidRPr="008D38F7">
              <w:t>Key Switch</w:t>
            </w:r>
          </w:p>
        </w:tc>
      </w:tr>
      <w:tr w:rsidR="00E252B1" w:rsidRPr="008D38F7" w14:paraId="22C635E5" w14:textId="77777777" w:rsidTr="00A23C39">
        <w:tc>
          <w:tcPr>
            <w:tcW w:w="3353" w:type="dxa"/>
            <w:vAlign w:val="center"/>
          </w:tcPr>
          <w:p w14:paraId="4FA8D3BA" w14:textId="77777777" w:rsidR="00E252B1" w:rsidRPr="008D38F7" w:rsidRDefault="00E252B1" w:rsidP="00A23C39">
            <w:pPr>
              <w:spacing w:after="0"/>
            </w:pPr>
            <w:r w:rsidRPr="008D38F7">
              <w:t>Bend</w:t>
            </w:r>
          </w:p>
        </w:tc>
        <w:tc>
          <w:tcPr>
            <w:tcW w:w="6167" w:type="dxa"/>
            <w:vAlign w:val="center"/>
          </w:tcPr>
          <w:p w14:paraId="1ACF6E46" w14:textId="77777777" w:rsidR="00E252B1" w:rsidRPr="008D38F7" w:rsidRDefault="00E252B1" w:rsidP="00A23C39">
            <w:pPr>
              <w:spacing w:after="0"/>
            </w:pPr>
            <w:r w:rsidRPr="008D38F7">
              <w:t>Key/Pedal/Velocity Switch</w:t>
            </w:r>
          </w:p>
        </w:tc>
      </w:tr>
      <w:tr w:rsidR="00E252B1" w:rsidRPr="008D38F7" w14:paraId="5747E6AF" w14:textId="77777777" w:rsidTr="00A23C39">
        <w:tc>
          <w:tcPr>
            <w:tcW w:w="3353" w:type="dxa"/>
            <w:vAlign w:val="center"/>
          </w:tcPr>
          <w:p w14:paraId="290E4A17" w14:textId="77777777" w:rsidR="00E252B1" w:rsidRPr="008D38F7" w:rsidRDefault="00E252B1" w:rsidP="00A23C39">
            <w:pPr>
              <w:spacing w:after="0"/>
            </w:pPr>
            <w:r w:rsidRPr="008D38F7">
              <w:t>Reverse Bend</w:t>
            </w:r>
          </w:p>
        </w:tc>
        <w:tc>
          <w:tcPr>
            <w:tcW w:w="6167" w:type="dxa"/>
            <w:vAlign w:val="center"/>
          </w:tcPr>
          <w:p w14:paraId="243D1B2A" w14:textId="77777777" w:rsidR="00E252B1" w:rsidRPr="008D38F7" w:rsidRDefault="00E252B1" w:rsidP="00A23C39">
            <w:pPr>
              <w:spacing w:after="0"/>
            </w:pPr>
            <w:r w:rsidRPr="008D38F7">
              <w:t>Key/Pedal/Velocity Switch</w:t>
            </w:r>
          </w:p>
        </w:tc>
      </w:tr>
      <w:tr w:rsidR="00E252B1" w:rsidRPr="008D38F7" w14:paraId="4F8773F1" w14:textId="77777777" w:rsidTr="00A23C39">
        <w:tc>
          <w:tcPr>
            <w:tcW w:w="3353" w:type="dxa"/>
            <w:vAlign w:val="center"/>
          </w:tcPr>
          <w:p w14:paraId="7C69ABE6" w14:textId="77777777" w:rsidR="00E252B1" w:rsidRPr="008D38F7" w:rsidRDefault="00E252B1" w:rsidP="00A23C39">
            <w:pPr>
              <w:spacing w:after="0"/>
            </w:pPr>
            <w:r w:rsidRPr="008D38F7">
              <w:t>Unison Bend</w:t>
            </w:r>
          </w:p>
        </w:tc>
        <w:tc>
          <w:tcPr>
            <w:tcW w:w="6167" w:type="dxa"/>
            <w:vAlign w:val="center"/>
          </w:tcPr>
          <w:p w14:paraId="7CF49F12" w14:textId="77777777" w:rsidR="00E252B1" w:rsidRPr="008D38F7" w:rsidRDefault="00E252B1" w:rsidP="00A23C39">
            <w:pPr>
              <w:spacing w:after="0"/>
            </w:pPr>
            <w:r w:rsidRPr="008D38F7">
              <w:t>Key/Pedal/Mod.Wheel/Velocity Switch</w:t>
            </w:r>
          </w:p>
        </w:tc>
      </w:tr>
      <w:tr w:rsidR="00E252B1" w:rsidRPr="008D38F7" w14:paraId="4A87DD56" w14:textId="77777777" w:rsidTr="00A23C39">
        <w:tc>
          <w:tcPr>
            <w:tcW w:w="3353" w:type="dxa"/>
            <w:vAlign w:val="center"/>
          </w:tcPr>
          <w:p w14:paraId="1A77CEE0" w14:textId="77777777" w:rsidR="00E252B1" w:rsidRPr="008D38F7" w:rsidRDefault="00E252B1" w:rsidP="00A23C39">
            <w:pPr>
              <w:spacing w:after="0"/>
            </w:pPr>
            <w:r w:rsidRPr="008D38F7">
              <w:t>Hold (1-2 Steps Mono)</w:t>
            </w:r>
          </w:p>
        </w:tc>
        <w:tc>
          <w:tcPr>
            <w:tcW w:w="6167" w:type="dxa"/>
            <w:vAlign w:val="center"/>
          </w:tcPr>
          <w:p w14:paraId="0148378D" w14:textId="77777777" w:rsidR="00E252B1" w:rsidRPr="008D38F7" w:rsidRDefault="00E252B1" w:rsidP="00A23C39">
            <w:pPr>
              <w:spacing w:after="0"/>
            </w:pPr>
            <w:r w:rsidRPr="008D38F7">
              <w:t>Effect, Key Switch</w:t>
            </w:r>
          </w:p>
        </w:tc>
      </w:tr>
      <w:tr w:rsidR="00E252B1" w:rsidRPr="008D38F7" w14:paraId="5399F336" w14:textId="77777777" w:rsidTr="00A23C39">
        <w:tc>
          <w:tcPr>
            <w:tcW w:w="3353" w:type="dxa"/>
            <w:vAlign w:val="center"/>
          </w:tcPr>
          <w:p w14:paraId="59430029" w14:textId="77777777" w:rsidR="00E252B1" w:rsidRPr="008D38F7" w:rsidRDefault="00E252B1" w:rsidP="00A23C39">
            <w:pPr>
              <w:spacing w:after="0"/>
            </w:pPr>
            <w:r w:rsidRPr="008D38F7">
              <w:t>Interval</w:t>
            </w:r>
          </w:p>
        </w:tc>
        <w:tc>
          <w:tcPr>
            <w:tcW w:w="6167" w:type="dxa"/>
            <w:vAlign w:val="center"/>
          </w:tcPr>
          <w:p w14:paraId="7A6A1AFA" w14:textId="77777777" w:rsidR="00E252B1" w:rsidRPr="008D38F7" w:rsidRDefault="00E252B1" w:rsidP="00A23C39">
            <w:pPr>
              <w:spacing w:after="0"/>
            </w:pPr>
            <w:r w:rsidRPr="008D38F7">
              <w:t>Effect, Key/Pedal/ Mod.Wheel/Velocity Switch</w:t>
            </w:r>
          </w:p>
        </w:tc>
      </w:tr>
      <w:tr w:rsidR="00E252B1" w:rsidRPr="008D38F7" w14:paraId="3CFE7E2F" w14:textId="77777777" w:rsidTr="00A23C39">
        <w:tc>
          <w:tcPr>
            <w:tcW w:w="3353" w:type="dxa"/>
            <w:vAlign w:val="center"/>
          </w:tcPr>
          <w:p w14:paraId="54144B56" w14:textId="77777777" w:rsidR="00E252B1" w:rsidRPr="008D38F7" w:rsidRDefault="00E252B1" w:rsidP="00A23C39">
            <w:pPr>
              <w:spacing w:after="0"/>
            </w:pPr>
            <w:r w:rsidRPr="008D38F7">
              <w:t>Fret Position</w:t>
            </w:r>
          </w:p>
        </w:tc>
        <w:tc>
          <w:tcPr>
            <w:tcW w:w="6167" w:type="dxa"/>
            <w:vAlign w:val="center"/>
          </w:tcPr>
          <w:p w14:paraId="299B1196" w14:textId="77777777" w:rsidR="00E252B1" w:rsidRPr="008D38F7" w:rsidRDefault="00E252B1" w:rsidP="00A23C39">
            <w:pPr>
              <w:spacing w:after="0"/>
            </w:pPr>
            <w:r w:rsidRPr="008D38F7">
              <w:t>Mouse*, Key/Pedal Switch</w:t>
            </w:r>
          </w:p>
        </w:tc>
      </w:tr>
      <w:tr w:rsidR="00E252B1" w:rsidRPr="008D38F7" w14:paraId="66BA01BE" w14:textId="77777777" w:rsidTr="00A23C39">
        <w:tc>
          <w:tcPr>
            <w:tcW w:w="3353" w:type="dxa"/>
            <w:vAlign w:val="center"/>
          </w:tcPr>
          <w:p w14:paraId="0A3BB0FC" w14:textId="77777777" w:rsidR="00E252B1" w:rsidRPr="008D38F7" w:rsidRDefault="00E252B1" w:rsidP="00A23C39">
            <w:pPr>
              <w:spacing w:after="0"/>
            </w:pPr>
            <w:r w:rsidRPr="008D38F7">
              <w:t>PickPosition</w:t>
            </w:r>
          </w:p>
        </w:tc>
        <w:tc>
          <w:tcPr>
            <w:tcW w:w="6167" w:type="dxa"/>
            <w:vAlign w:val="center"/>
          </w:tcPr>
          <w:p w14:paraId="2F017A35" w14:textId="77777777" w:rsidR="00E252B1" w:rsidRPr="008D38F7" w:rsidRDefault="00E252B1" w:rsidP="00A23C39">
            <w:pPr>
              <w:spacing w:after="0"/>
            </w:pPr>
            <w:r w:rsidRPr="008D38F7">
              <w:t>Mouse*, Key/Pedal Switch</w:t>
            </w:r>
          </w:p>
        </w:tc>
      </w:tr>
      <w:tr w:rsidR="00E252B1" w:rsidRPr="008D38F7" w14:paraId="25843310" w14:textId="77777777" w:rsidTr="00A23C39">
        <w:tc>
          <w:tcPr>
            <w:tcW w:w="3353" w:type="dxa"/>
            <w:vAlign w:val="center"/>
          </w:tcPr>
          <w:p w14:paraId="08E1C299" w14:textId="77777777" w:rsidR="00E252B1" w:rsidRPr="008D38F7" w:rsidRDefault="00E252B1" w:rsidP="00A23C39">
            <w:pPr>
              <w:spacing w:after="0"/>
            </w:pPr>
            <w:r w:rsidRPr="008D38F7">
              <w:t>String select</w:t>
            </w:r>
          </w:p>
        </w:tc>
        <w:tc>
          <w:tcPr>
            <w:tcW w:w="6167" w:type="dxa"/>
            <w:vAlign w:val="center"/>
          </w:tcPr>
          <w:p w14:paraId="57F322A0" w14:textId="77777777" w:rsidR="00E252B1" w:rsidRPr="008D38F7" w:rsidRDefault="00E252B1" w:rsidP="00A23C39">
            <w:pPr>
              <w:spacing w:after="0"/>
            </w:pPr>
            <w:r w:rsidRPr="008D38F7">
              <w:t>Key Switch</w:t>
            </w:r>
          </w:p>
        </w:tc>
      </w:tr>
      <w:tr w:rsidR="00E252B1" w:rsidRPr="008D38F7" w14:paraId="2C856737" w14:textId="77777777" w:rsidTr="00A23C39">
        <w:tc>
          <w:tcPr>
            <w:tcW w:w="3353" w:type="dxa"/>
            <w:vAlign w:val="center"/>
          </w:tcPr>
          <w:p w14:paraId="5BA7A59B" w14:textId="77777777" w:rsidR="00E252B1" w:rsidRPr="008D38F7" w:rsidRDefault="00E252B1" w:rsidP="00A23C39">
            <w:pPr>
              <w:spacing w:after="0"/>
            </w:pPr>
            <w:r w:rsidRPr="008D38F7">
              <w:t>Wah-Wah</w:t>
            </w:r>
          </w:p>
        </w:tc>
        <w:tc>
          <w:tcPr>
            <w:tcW w:w="6167" w:type="dxa"/>
            <w:vAlign w:val="center"/>
          </w:tcPr>
          <w:p w14:paraId="49891F5F" w14:textId="77777777" w:rsidR="00E252B1" w:rsidRPr="008D38F7" w:rsidRDefault="00E252B1" w:rsidP="00A23C39">
            <w:pPr>
              <w:spacing w:after="0"/>
            </w:pPr>
            <w:r w:rsidRPr="008D38F7">
              <w:t>Effect*, Key/Pedal*/Mod.Wheel Switch</w:t>
            </w:r>
          </w:p>
        </w:tc>
      </w:tr>
      <w:tr w:rsidR="00E252B1" w:rsidRPr="008D38F7" w14:paraId="21EA3FDF" w14:textId="77777777" w:rsidTr="00A23C39">
        <w:tc>
          <w:tcPr>
            <w:tcW w:w="3353" w:type="dxa"/>
            <w:vAlign w:val="center"/>
          </w:tcPr>
          <w:p w14:paraId="14D56B72" w14:textId="77777777" w:rsidR="00E252B1" w:rsidRPr="008D38F7" w:rsidRDefault="00E252B1" w:rsidP="00A23C39">
            <w:pPr>
              <w:spacing w:after="0"/>
            </w:pPr>
            <w:r w:rsidRPr="008D38F7">
              <w:t>Violining</w:t>
            </w:r>
          </w:p>
        </w:tc>
        <w:tc>
          <w:tcPr>
            <w:tcW w:w="6167" w:type="dxa"/>
            <w:vAlign w:val="center"/>
          </w:tcPr>
          <w:p w14:paraId="5A87AC4F" w14:textId="77777777" w:rsidR="00E252B1" w:rsidRPr="008D38F7" w:rsidRDefault="00E252B1" w:rsidP="00A23C39">
            <w:pPr>
              <w:spacing w:after="0"/>
            </w:pPr>
            <w:r w:rsidRPr="008D38F7">
              <w:t>Effect, Key/Pedal/Mod.Wheel Switch</w:t>
            </w:r>
          </w:p>
        </w:tc>
      </w:tr>
      <w:tr w:rsidR="00E252B1" w:rsidRPr="008D38F7" w14:paraId="7332BE9B" w14:textId="77777777" w:rsidTr="00A23C39">
        <w:tc>
          <w:tcPr>
            <w:tcW w:w="3353" w:type="dxa"/>
            <w:vAlign w:val="center"/>
          </w:tcPr>
          <w:p w14:paraId="32A11A71" w14:textId="77777777" w:rsidR="00E252B1" w:rsidRPr="008D38F7" w:rsidRDefault="00E252B1" w:rsidP="00A23C39">
            <w:pPr>
              <w:spacing w:after="0"/>
            </w:pPr>
            <w:r w:rsidRPr="008D38F7">
              <w:t>Sustainer (trigger)</w:t>
            </w:r>
          </w:p>
        </w:tc>
        <w:tc>
          <w:tcPr>
            <w:tcW w:w="6167" w:type="dxa"/>
            <w:vAlign w:val="center"/>
          </w:tcPr>
          <w:p w14:paraId="69801F04" w14:textId="77777777" w:rsidR="00E252B1" w:rsidRPr="008D38F7" w:rsidRDefault="00E252B1" w:rsidP="00A23C39">
            <w:pPr>
              <w:spacing w:after="0"/>
            </w:pPr>
            <w:r w:rsidRPr="008D38F7">
              <w:t>Key/Pedal Switch, P.Bender</w:t>
            </w:r>
          </w:p>
        </w:tc>
      </w:tr>
      <w:tr w:rsidR="00E252B1" w:rsidRPr="008D38F7" w14:paraId="66800984" w14:textId="77777777" w:rsidTr="00A23C39">
        <w:tc>
          <w:tcPr>
            <w:tcW w:w="3353" w:type="dxa"/>
            <w:vAlign w:val="center"/>
          </w:tcPr>
          <w:p w14:paraId="7CC73E8F" w14:textId="77777777" w:rsidR="00E252B1" w:rsidRPr="008D38F7" w:rsidRDefault="00E252B1" w:rsidP="00A23C39">
            <w:pPr>
              <w:spacing w:after="0"/>
            </w:pPr>
            <w:r w:rsidRPr="008D38F7">
              <w:t>FeedBacker (trigger)</w:t>
            </w:r>
          </w:p>
        </w:tc>
        <w:tc>
          <w:tcPr>
            <w:tcW w:w="6167" w:type="dxa"/>
            <w:vAlign w:val="center"/>
          </w:tcPr>
          <w:p w14:paraId="02B7F6B4" w14:textId="77777777" w:rsidR="00E252B1" w:rsidRPr="008D38F7" w:rsidRDefault="00E252B1" w:rsidP="00A23C39">
            <w:pPr>
              <w:spacing w:after="0"/>
            </w:pPr>
            <w:r w:rsidRPr="008D38F7">
              <w:t>Key/Pedal/Mod.Wheel Switch, P.Bender, AfterTouch</w:t>
            </w:r>
          </w:p>
        </w:tc>
      </w:tr>
      <w:tr w:rsidR="00E252B1" w:rsidRPr="008D38F7" w14:paraId="0439B696" w14:textId="77777777" w:rsidTr="00A23C39">
        <w:tc>
          <w:tcPr>
            <w:tcW w:w="3353" w:type="dxa"/>
            <w:vAlign w:val="center"/>
          </w:tcPr>
          <w:p w14:paraId="58F9FAA6" w14:textId="77777777" w:rsidR="00E252B1" w:rsidRPr="008D38F7" w:rsidRDefault="00E252B1" w:rsidP="00A23C39">
            <w:pPr>
              <w:spacing w:after="0"/>
            </w:pPr>
            <w:r w:rsidRPr="008D38F7">
              <w:t>Chucka FullRange</w:t>
            </w:r>
          </w:p>
        </w:tc>
        <w:tc>
          <w:tcPr>
            <w:tcW w:w="6167" w:type="dxa"/>
            <w:vAlign w:val="center"/>
          </w:tcPr>
          <w:p w14:paraId="0911A027" w14:textId="77777777" w:rsidR="00E252B1" w:rsidRPr="008D38F7" w:rsidRDefault="00E252B1" w:rsidP="00A23C39">
            <w:pPr>
              <w:spacing w:after="0"/>
            </w:pPr>
            <w:r w:rsidRPr="008D38F7">
              <w:t>Effect, Key/Pedal* Switch</w:t>
            </w:r>
          </w:p>
        </w:tc>
      </w:tr>
      <w:tr w:rsidR="00E252B1" w:rsidRPr="008D38F7" w14:paraId="0FEB3B6E" w14:textId="77777777" w:rsidTr="00A23C39">
        <w:tc>
          <w:tcPr>
            <w:tcW w:w="3353" w:type="dxa"/>
            <w:vAlign w:val="center"/>
          </w:tcPr>
          <w:p w14:paraId="351E57BC" w14:textId="77777777" w:rsidR="00E252B1" w:rsidRPr="008D38F7" w:rsidRDefault="00E252B1" w:rsidP="00A23C39">
            <w:pPr>
              <w:spacing w:after="0"/>
            </w:pPr>
            <w:r w:rsidRPr="008D38F7">
              <w:t>Chucka MuteKeys</w:t>
            </w:r>
          </w:p>
        </w:tc>
        <w:tc>
          <w:tcPr>
            <w:tcW w:w="6167" w:type="dxa"/>
            <w:vAlign w:val="center"/>
          </w:tcPr>
          <w:p w14:paraId="68188676" w14:textId="77777777" w:rsidR="00E252B1" w:rsidRPr="008D38F7" w:rsidRDefault="00E252B1" w:rsidP="00A23C39">
            <w:pPr>
              <w:spacing w:after="0"/>
            </w:pPr>
            <w:r w:rsidRPr="008D38F7">
              <w:t>Effect, Key/Pedal* Switch</w:t>
            </w:r>
          </w:p>
        </w:tc>
      </w:tr>
      <w:tr w:rsidR="00E252B1" w:rsidRPr="008D38F7" w14:paraId="4B7971E9" w14:textId="77777777" w:rsidTr="00A23C39">
        <w:tc>
          <w:tcPr>
            <w:tcW w:w="3353" w:type="dxa"/>
            <w:vAlign w:val="center"/>
          </w:tcPr>
          <w:p w14:paraId="4E53A747" w14:textId="77777777" w:rsidR="00E252B1" w:rsidRPr="008D38F7" w:rsidRDefault="00E252B1" w:rsidP="00A23C39">
            <w:pPr>
              <w:spacing w:after="0"/>
            </w:pPr>
            <w:r w:rsidRPr="008D38F7">
              <w:t>Chucka VeloLayers</w:t>
            </w:r>
          </w:p>
        </w:tc>
        <w:tc>
          <w:tcPr>
            <w:tcW w:w="6167" w:type="dxa"/>
            <w:vAlign w:val="center"/>
          </w:tcPr>
          <w:p w14:paraId="7A453118" w14:textId="77777777" w:rsidR="00E252B1" w:rsidRPr="008D38F7" w:rsidRDefault="00E252B1" w:rsidP="00A23C39">
            <w:pPr>
              <w:spacing w:after="0"/>
            </w:pPr>
            <w:r w:rsidRPr="008D38F7">
              <w:t>Effect, Key/Pedal/Mod.Wheel/Velocity Switch</w:t>
            </w:r>
          </w:p>
        </w:tc>
      </w:tr>
      <w:tr w:rsidR="00E252B1" w:rsidRPr="008D38F7" w14:paraId="36A9238B" w14:textId="77777777" w:rsidTr="00A23C39">
        <w:tc>
          <w:tcPr>
            <w:tcW w:w="3353" w:type="dxa"/>
            <w:vAlign w:val="center"/>
          </w:tcPr>
          <w:p w14:paraId="0D13CBCB" w14:textId="77777777" w:rsidR="00E252B1" w:rsidRPr="008D38F7" w:rsidRDefault="00E252B1" w:rsidP="00A23C39">
            <w:pPr>
              <w:spacing w:after="0"/>
            </w:pPr>
            <w:r w:rsidRPr="008D38F7">
              <w:t>Mode Toggle</w:t>
            </w:r>
          </w:p>
        </w:tc>
        <w:tc>
          <w:tcPr>
            <w:tcW w:w="6167" w:type="dxa"/>
            <w:vAlign w:val="center"/>
          </w:tcPr>
          <w:p w14:paraId="4B7DDD8C" w14:textId="77777777" w:rsidR="00E252B1" w:rsidRPr="008D38F7" w:rsidRDefault="00E252B1" w:rsidP="00A23C39">
            <w:pPr>
              <w:spacing w:after="0"/>
            </w:pPr>
            <w:r w:rsidRPr="008D38F7">
              <w:t>Key/Pedal/Mod.Wheel Switch</w:t>
            </w:r>
          </w:p>
        </w:tc>
      </w:tr>
      <w:tr w:rsidR="00E252B1" w:rsidRPr="008D38F7" w14:paraId="667817E9" w14:textId="77777777" w:rsidTr="00A23C39">
        <w:tc>
          <w:tcPr>
            <w:tcW w:w="3353" w:type="dxa"/>
            <w:vAlign w:val="center"/>
          </w:tcPr>
          <w:p w14:paraId="11C5639D" w14:textId="77777777" w:rsidR="00E252B1" w:rsidRPr="008D38F7" w:rsidRDefault="00E252B1" w:rsidP="00A23C39">
            <w:pPr>
              <w:spacing w:after="0"/>
            </w:pPr>
            <w:r w:rsidRPr="008D38F7">
              <w:t>velo&gt;</w:t>
            </w:r>
          </w:p>
        </w:tc>
        <w:tc>
          <w:tcPr>
            <w:tcW w:w="6167" w:type="dxa"/>
            <w:vAlign w:val="center"/>
          </w:tcPr>
          <w:p w14:paraId="5C8B48E3" w14:textId="77777777" w:rsidR="00E252B1" w:rsidRPr="008D38F7" w:rsidRDefault="00E252B1" w:rsidP="00A23C39">
            <w:pPr>
              <w:spacing w:after="0"/>
            </w:pPr>
            <w:r w:rsidRPr="008D38F7">
              <w:t>Key/Pedal/Velocity Switch</w:t>
            </w:r>
          </w:p>
        </w:tc>
      </w:tr>
      <w:tr w:rsidR="00E252B1" w:rsidRPr="008D38F7" w14:paraId="7CC9EAC5" w14:textId="77777777" w:rsidTr="00A23C39">
        <w:tc>
          <w:tcPr>
            <w:tcW w:w="3353" w:type="dxa"/>
            <w:vAlign w:val="center"/>
          </w:tcPr>
          <w:p w14:paraId="283A319E" w14:textId="77777777" w:rsidR="00E252B1" w:rsidRPr="008D38F7" w:rsidRDefault="00E252B1" w:rsidP="00A23C39">
            <w:pPr>
              <w:spacing w:after="0"/>
            </w:pPr>
            <w:r w:rsidRPr="008D38F7">
              <w:t>velo&lt;</w:t>
            </w:r>
          </w:p>
        </w:tc>
        <w:tc>
          <w:tcPr>
            <w:tcW w:w="6167" w:type="dxa"/>
            <w:vAlign w:val="center"/>
          </w:tcPr>
          <w:p w14:paraId="5B8E4A6C" w14:textId="77777777" w:rsidR="00E252B1" w:rsidRPr="008D38F7" w:rsidRDefault="00E252B1" w:rsidP="00A23C39">
            <w:pPr>
              <w:spacing w:after="0"/>
            </w:pPr>
            <w:r w:rsidRPr="008D38F7">
              <w:t>Key/Pedal/Velocity Switch</w:t>
            </w:r>
          </w:p>
        </w:tc>
      </w:tr>
      <w:tr w:rsidR="00E252B1" w:rsidRPr="008D38F7" w14:paraId="1D4329E7" w14:textId="77777777" w:rsidTr="00A23C39">
        <w:tc>
          <w:tcPr>
            <w:tcW w:w="3353" w:type="dxa"/>
            <w:vAlign w:val="center"/>
          </w:tcPr>
          <w:p w14:paraId="69408A17" w14:textId="77777777" w:rsidR="00E252B1" w:rsidRPr="008D38F7" w:rsidRDefault="00E252B1" w:rsidP="00A23C39">
            <w:pPr>
              <w:spacing w:after="0"/>
            </w:pPr>
            <w:r w:rsidRPr="008D38F7">
              <w:t>Transpose</w:t>
            </w:r>
          </w:p>
        </w:tc>
        <w:tc>
          <w:tcPr>
            <w:tcW w:w="6167" w:type="dxa"/>
            <w:vAlign w:val="center"/>
          </w:tcPr>
          <w:p w14:paraId="6BFE7E60" w14:textId="77777777" w:rsidR="00E252B1" w:rsidRPr="008D38F7" w:rsidRDefault="00E252B1" w:rsidP="00A23C39">
            <w:pPr>
              <w:spacing w:after="0"/>
            </w:pPr>
            <w:r w:rsidRPr="008D38F7">
              <w:t>Effect, Key/Pedal/Mod.Wheel/Velocity Switch</w:t>
            </w:r>
          </w:p>
        </w:tc>
      </w:tr>
      <w:tr w:rsidR="00E252B1" w:rsidRPr="008D38F7" w14:paraId="2CE4EF01" w14:textId="77777777" w:rsidTr="00A23C39">
        <w:tc>
          <w:tcPr>
            <w:tcW w:w="3353" w:type="dxa"/>
            <w:vAlign w:val="center"/>
          </w:tcPr>
          <w:p w14:paraId="34AB54AA" w14:textId="77777777" w:rsidR="00E252B1" w:rsidRPr="008D38F7" w:rsidRDefault="00E252B1" w:rsidP="00A23C39">
            <w:pPr>
              <w:spacing w:after="0"/>
            </w:pPr>
            <w:r w:rsidRPr="008D38F7">
              <w:t>Fret Noise (trigger)</w:t>
            </w:r>
          </w:p>
        </w:tc>
        <w:tc>
          <w:tcPr>
            <w:tcW w:w="6167" w:type="dxa"/>
            <w:vAlign w:val="center"/>
          </w:tcPr>
          <w:p w14:paraId="2BDBDE1E" w14:textId="77777777" w:rsidR="00E252B1" w:rsidRPr="008D38F7" w:rsidRDefault="00E252B1" w:rsidP="00A23C39">
            <w:pPr>
              <w:spacing w:after="0"/>
            </w:pPr>
            <w:r w:rsidRPr="008D38F7">
              <w:t>Key/Pedal/Mod.Wheel/Velocity Switch</w:t>
            </w:r>
          </w:p>
        </w:tc>
      </w:tr>
      <w:tr w:rsidR="00E252B1" w:rsidRPr="008D38F7" w14:paraId="3AD712B6" w14:textId="77777777" w:rsidTr="00A23C39">
        <w:tc>
          <w:tcPr>
            <w:tcW w:w="3353" w:type="dxa"/>
            <w:vAlign w:val="center"/>
          </w:tcPr>
          <w:p w14:paraId="65B1C57D" w14:textId="77777777" w:rsidR="00E252B1" w:rsidRPr="008D38F7" w:rsidRDefault="00E252B1" w:rsidP="00A23C39">
            <w:pPr>
              <w:spacing w:after="0"/>
            </w:pPr>
            <w:r w:rsidRPr="008D38F7">
              <w:t>MonoBend (lower note bend)</w:t>
            </w:r>
          </w:p>
        </w:tc>
        <w:tc>
          <w:tcPr>
            <w:tcW w:w="6167" w:type="dxa"/>
            <w:vAlign w:val="center"/>
          </w:tcPr>
          <w:p w14:paraId="6FF23B3A" w14:textId="77777777" w:rsidR="00E252B1" w:rsidRPr="008D38F7" w:rsidRDefault="00E252B1" w:rsidP="00A23C39">
            <w:pPr>
              <w:spacing w:after="0"/>
            </w:pPr>
            <w:r w:rsidRPr="008D38F7">
              <w:t>P.Bender, Mod.Wheel</w:t>
            </w:r>
          </w:p>
        </w:tc>
      </w:tr>
      <w:tr w:rsidR="00E252B1" w:rsidRPr="008D38F7" w14:paraId="76E1AC0B" w14:textId="77777777" w:rsidTr="00A23C39">
        <w:tc>
          <w:tcPr>
            <w:tcW w:w="3353" w:type="dxa"/>
            <w:vAlign w:val="center"/>
          </w:tcPr>
          <w:p w14:paraId="67F5A6A8" w14:textId="77777777" w:rsidR="00E252B1" w:rsidRPr="008D38F7" w:rsidRDefault="00E252B1" w:rsidP="00A23C39">
            <w:pPr>
              <w:spacing w:after="0"/>
            </w:pPr>
            <w:r w:rsidRPr="008D38F7">
              <w:t>VeloAdd (velo +/- control)</w:t>
            </w:r>
          </w:p>
        </w:tc>
        <w:tc>
          <w:tcPr>
            <w:tcW w:w="6167" w:type="dxa"/>
            <w:vAlign w:val="center"/>
          </w:tcPr>
          <w:p w14:paraId="5607735D" w14:textId="77777777" w:rsidR="00E252B1" w:rsidRPr="008D38F7" w:rsidRDefault="00E252B1" w:rsidP="00A23C39">
            <w:pPr>
              <w:spacing w:after="0"/>
            </w:pPr>
            <w:r w:rsidRPr="008D38F7">
              <w:t>P.Bender</w:t>
            </w:r>
          </w:p>
        </w:tc>
      </w:tr>
      <w:tr w:rsidR="00E252B1" w:rsidRPr="008D38F7" w14:paraId="4C8CB8F0" w14:textId="77777777" w:rsidTr="00A23C39">
        <w:tc>
          <w:tcPr>
            <w:tcW w:w="3353" w:type="dxa"/>
            <w:vAlign w:val="center"/>
          </w:tcPr>
          <w:p w14:paraId="4A922C77" w14:textId="77777777" w:rsidR="00E252B1" w:rsidRPr="008D38F7" w:rsidRDefault="00E252B1" w:rsidP="00A23C39">
            <w:pPr>
              <w:spacing w:after="0"/>
            </w:pPr>
            <w:r w:rsidRPr="008D38F7">
              <w:t>Open Strings Lock**</w:t>
            </w:r>
          </w:p>
        </w:tc>
        <w:tc>
          <w:tcPr>
            <w:tcW w:w="6167" w:type="dxa"/>
            <w:vAlign w:val="center"/>
          </w:tcPr>
          <w:p w14:paraId="64C09E7B" w14:textId="77777777" w:rsidR="00E252B1" w:rsidRPr="008D38F7" w:rsidRDefault="00E252B1" w:rsidP="00A23C39">
            <w:pPr>
              <w:spacing w:after="0"/>
            </w:pPr>
            <w:r w:rsidRPr="008D38F7">
              <w:t>Pedal Switch</w:t>
            </w:r>
          </w:p>
        </w:tc>
      </w:tr>
      <w:tr w:rsidR="00E252B1" w:rsidRPr="008D38F7" w14:paraId="2826E067" w14:textId="77777777" w:rsidTr="00A23C39">
        <w:tc>
          <w:tcPr>
            <w:tcW w:w="3353" w:type="dxa"/>
            <w:vAlign w:val="center"/>
          </w:tcPr>
          <w:p w14:paraId="4D9FAA60" w14:textId="77777777" w:rsidR="00E252B1" w:rsidRPr="008D38F7" w:rsidRDefault="00E252B1" w:rsidP="00A23C39">
            <w:pPr>
              <w:spacing w:after="0"/>
            </w:pPr>
            <w:r w:rsidRPr="008D38F7">
              <w:t>Slow Strum**</w:t>
            </w:r>
          </w:p>
        </w:tc>
        <w:tc>
          <w:tcPr>
            <w:tcW w:w="6167" w:type="dxa"/>
            <w:vAlign w:val="center"/>
          </w:tcPr>
          <w:p w14:paraId="015800E4" w14:textId="77777777" w:rsidR="00E252B1" w:rsidRPr="008D38F7" w:rsidRDefault="00E252B1" w:rsidP="00A23C39">
            <w:pPr>
              <w:spacing w:after="0"/>
            </w:pPr>
            <w:r w:rsidRPr="008D38F7">
              <w:t>Velocity Switch</w:t>
            </w:r>
          </w:p>
        </w:tc>
      </w:tr>
      <w:tr w:rsidR="00E252B1" w:rsidRPr="008D38F7" w14:paraId="3CF88510" w14:textId="77777777" w:rsidTr="00A23C39">
        <w:tc>
          <w:tcPr>
            <w:tcW w:w="3353" w:type="dxa"/>
            <w:vAlign w:val="center"/>
          </w:tcPr>
          <w:p w14:paraId="767BA463" w14:textId="77777777" w:rsidR="00E252B1" w:rsidRPr="008D38F7" w:rsidRDefault="00E252B1" w:rsidP="00A23C39">
            <w:pPr>
              <w:spacing w:before="20" w:after="20"/>
            </w:pPr>
            <w:r w:rsidRPr="008D38F7">
              <w:t>Multi mode</w:t>
            </w:r>
          </w:p>
        </w:tc>
        <w:tc>
          <w:tcPr>
            <w:tcW w:w="6167" w:type="dxa"/>
            <w:vAlign w:val="center"/>
          </w:tcPr>
          <w:p w14:paraId="005E4E8F" w14:textId="77777777" w:rsidR="00E252B1" w:rsidRPr="008D38F7" w:rsidRDefault="00E252B1" w:rsidP="00A23C39">
            <w:pPr>
              <w:spacing w:before="20" w:after="20"/>
            </w:pPr>
            <w:r w:rsidRPr="008D38F7">
              <w:t>Key Switch</w:t>
            </w:r>
          </w:p>
        </w:tc>
      </w:tr>
      <w:tr w:rsidR="00E252B1" w:rsidRPr="008D38F7" w14:paraId="0994A4CE" w14:textId="77777777" w:rsidTr="00A23C39">
        <w:tc>
          <w:tcPr>
            <w:tcW w:w="3353" w:type="dxa"/>
            <w:vAlign w:val="center"/>
          </w:tcPr>
          <w:p w14:paraId="25158ABC" w14:textId="77777777" w:rsidR="00E252B1" w:rsidRPr="008D38F7" w:rsidRDefault="00E252B1" w:rsidP="00A23C39">
            <w:pPr>
              <w:spacing w:before="20" w:after="20"/>
            </w:pPr>
            <w:bookmarkStart w:id="268" w:name="_Hlk62747833"/>
            <w:r w:rsidRPr="008D38F7">
              <w:t>Melody octave***</w:t>
            </w:r>
          </w:p>
        </w:tc>
        <w:tc>
          <w:tcPr>
            <w:tcW w:w="6167" w:type="dxa"/>
            <w:vAlign w:val="center"/>
          </w:tcPr>
          <w:p w14:paraId="467820F1" w14:textId="77777777" w:rsidR="00E252B1" w:rsidRPr="008D38F7" w:rsidRDefault="00E252B1" w:rsidP="00A23C39">
            <w:pPr>
              <w:spacing w:before="20" w:after="20"/>
            </w:pPr>
            <w:r w:rsidRPr="008D38F7">
              <w:t>Key Switch</w:t>
            </w:r>
          </w:p>
        </w:tc>
      </w:tr>
      <w:tr w:rsidR="00E252B1" w:rsidRPr="008D38F7" w14:paraId="622264D9" w14:textId="77777777" w:rsidTr="00A23C39">
        <w:tc>
          <w:tcPr>
            <w:tcW w:w="3353" w:type="dxa"/>
            <w:vAlign w:val="center"/>
          </w:tcPr>
          <w:p w14:paraId="268331DA" w14:textId="77777777" w:rsidR="00E252B1" w:rsidRPr="008D38F7" w:rsidRDefault="00E252B1" w:rsidP="00A23C39">
            <w:pPr>
              <w:spacing w:before="20" w:after="20"/>
            </w:pPr>
            <w:r w:rsidRPr="008D38F7">
              <w:t>Melody***</w:t>
            </w:r>
          </w:p>
        </w:tc>
        <w:tc>
          <w:tcPr>
            <w:tcW w:w="6167" w:type="dxa"/>
            <w:vAlign w:val="center"/>
          </w:tcPr>
          <w:p w14:paraId="121C48D2" w14:textId="77777777" w:rsidR="00E252B1" w:rsidRPr="008D38F7" w:rsidRDefault="00E252B1" w:rsidP="00A23C39">
            <w:pPr>
              <w:spacing w:before="20" w:after="20"/>
            </w:pPr>
            <w:r w:rsidRPr="008D38F7">
              <w:t>Key/Velocity Switch</w:t>
            </w:r>
          </w:p>
        </w:tc>
      </w:tr>
      <w:tr w:rsidR="00E252B1" w:rsidRPr="008D38F7" w14:paraId="3CCD6CA9" w14:textId="77777777" w:rsidTr="00A23C39">
        <w:tc>
          <w:tcPr>
            <w:tcW w:w="3353" w:type="dxa"/>
            <w:vAlign w:val="center"/>
          </w:tcPr>
          <w:p w14:paraId="5C83BA63" w14:textId="77777777" w:rsidR="00E252B1" w:rsidRPr="008D38F7" w:rsidRDefault="00E252B1" w:rsidP="00A23C39">
            <w:pPr>
              <w:spacing w:before="20" w:after="20"/>
            </w:pPr>
            <w:r w:rsidRPr="008D38F7">
              <w:t>Bass***</w:t>
            </w:r>
          </w:p>
        </w:tc>
        <w:tc>
          <w:tcPr>
            <w:tcW w:w="6167" w:type="dxa"/>
            <w:vAlign w:val="center"/>
          </w:tcPr>
          <w:p w14:paraId="449254D6" w14:textId="77777777" w:rsidR="00E252B1" w:rsidRPr="008D38F7" w:rsidRDefault="00E252B1" w:rsidP="00A23C39">
            <w:pPr>
              <w:spacing w:before="20" w:after="20"/>
            </w:pPr>
            <w:r w:rsidRPr="008D38F7">
              <w:t>Key Switch</w:t>
            </w:r>
          </w:p>
        </w:tc>
      </w:tr>
      <w:tr w:rsidR="00E252B1" w:rsidRPr="008D38F7" w14:paraId="788B9999" w14:textId="77777777" w:rsidTr="00A23C39">
        <w:tc>
          <w:tcPr>
            <w:tcW w:w="3353" w:type="dxa"/>
            <w:vAlign w:val="center"/>
          </w:tcPr>
          <w:p w14:paraId="2FCE5DD9" w14:textId="77777777" w:rsidR="00E252B1" w:rsidRPr="008D38F7" w:rsidRDefault="00E252B1" w:rsidP="00A23C39">
            <w:pPr>
              <w:spacing w:before="20" w:after="20"/>
            </w:pPr>
            <w:r w:rsidRPr="008D38F7">
              <w:t>String keys***</w:t>
            </w:r>
          </w:p>
        </w:tc>
        <w:tc>
          <w:tcPr>
            <w:tcW w:w="6167" w:type="dxa"/>
            <w:vAlign w:val="center"/>
          </w:tcPr>
          <w:p w14:paraId="1AF30821" w14:textId="77777777" w:rsidR="00E252B1" w:rsidRPr="008D38F7" w:rsidRDefault="00E252B1" w:rsidP="00A23C39">
            <w:pPr>
              <w:spacing w:before="20" w:after="20"/>
            </w:pPr>
            <w:r w:rsidRPr="008D38F7">
              <w:t>Key Switch</w:t>
            </w:r>
          </w:p>
        </w:tc>
      </w:tr>
      <w:tr w:rsidR="00E252B1" w:rsidRPr="008D38F7" w14:paraId="7ACBB7C5" w14:textId="77777777" w:rsidTr="00A23C39">
        <w:tc>
          <w:tcPr>
            <w:tcW w:w="3353" w:type="dxa"/>
            <w:vAlign w:val="center"/>
          </w:tcPr>
          <w:p w14:paraId="1E908AF4" w14:textId="77777777" w:rsidR="00E252B1" w:rsidRPr="008D38F7" w:rsidRDefault="00E252B1" w:rsidP="00A23C39">
            <w:pPr>
              <w:spacing w:before="20" w:after="20"/>
            </w:pPr>
            <w:r w:rsidRPr="008D38F7">
              <w:t>Chords***</w:t>
            </w:r>
          </w:p>
        </w:tc>
        <w:tc>
          <w:tcPr>
            <w:tcW w:w="6167" w:type="dxa"/>
            <w:vAlign w:val="center"/>
          </w:tcPr>
          <w:p w14:paraId="2A2F7C99" w14:textId="77777777" w:rsidR="00E252B1" w:rsidRPr="008D38F7" w:rsidRDefault="00E252B1" w:rsidP="00A23C39">
            <w:pPr>
              <w:spacing w:before="20" w:after="20"/>
            </w:pPr>
            <w:r w:rsidRPr="008D38F7">
              <w:t>Key Switch</w:t>
            </w:r>
          </w:p>
        </w:tc>
      </w:tr>
      <w:tr w:rsidR="00E252B1" w:rsidRPr="008D38F7" w14:paraId="0A5C01D7" w14:textId="77777777" w:rsidTr="00A23C39">
        <w:tc>
          <w:tcPr>
            <w:tcW w:w="3353" w:type="dxa"/>
            <w:vAlign w:val="center"/>
          </w:tcPr>
          <w:p w14:paraId="7455F7A0" w14:textId="77777777" w:rsidR="00E252B1" w:rsidRPr="008D38F7" w:rsidRDefault="00E252B1" w:rsidP="00A23C39">
            <w:pPr>
              <w:spacing w:before="20" w:after="20"/>
            </w:pPr>
            <w:r w:rsidRPr="008D38F7">
              <w:t>Hammer-on in chords***</w:t>
            </w:r>
          </w:p>
        </w:tc>
        <w:tc>
          <w:tcPr>
            <w:tcW w:w="6167" w:type="dxa"/>
            <w:vAlign w:val="center"/>
          </w:tcPr>
          <w:p w14:paraId="2109A718" w14:textId="77777777" w:rsidR="00E252B1" w:rsidRPr="008D38F7" w:rsidRDefault="00E252B1" w:rsidP="00A23C39">
            <w:pPr>
              <w:spacing w:before="20" w:after="20"/>
            </w:pPr>
            <w:r w:rsidRPr="008D38F7">
              <w:t>Velocity Switch</w:t>
            </w:r>
          </w:p>
        </w:tc>
      </w:tr>
      <w:tr w:rsidR="00E252B1" w:rsidRPr="008D38F7" w14:paraId="4DA29C5E" w14:textId="77777777" w:rsidTr="00A23C39">
        <w:tc>
          <w:tcPr>
            <w:tcW w:w="3353" w:type="dxa"/>
            <w:vAlign w:val="center"/>
          </w:tcPr>
          <w:p w14:paraId="06BF387A" w14:textId="77777777" w:rsidR="00E252B1" w:rsidRPr="008D38F7" w:rsidRDefault="00E252B1" w:rsidP="00A23C39">
            <w:pPr>
              <w:spacing w:before="20" w:after="20"/>
            </w:pPr>
            <w:r w:rsidRPr="008D38F7">
              <w:t>Pre-Hammer in chords***</w:t>
            </w:r>
          </w:p>
        </w:tc>
        <w:tc>
          <w:tcPr>
            <w:tcW w:w="6167" w:type="dxa"/>
            <w:vAlign w:val="center"/>
          </w:tcPr>
          <w:p w14:paraId="70E6499A" w14:textId="77777777" w:rsidR="00E252B1" w:rsidRPr="008D38F7" w:rsidRDefault="00E252B1" w:rsidP="00A23C39">
            <w:pPr>
              <w:spacing w:before="20" w:after="20"/>
            </w:pPr>
            <w:r w:rsidRPr="008D38F7">
              <w:t>Velocity Switch</w:t>
            </w:r>
          </w:p>
        </w:tc>
      </w:tr>
      <w:tr w:rsidR="00E252B1" w:rsidRPr="008D38F7" w14:paraId="4EB035FE" w14:textId="77777777" w:rsidTr="00A23C39">
        <w:tc>
          <w:tcPr>
            <w:tcW w:w="3353" w:type="dxa"/>
            <w:vAlign w:val="center"/>
          </w:tcPr>
          <w:p w14:paraId="7255B310" w14:textId="77777777" w:rsidR="00E252B1" w:rsidRPr="008D38F7" w:rsidRDefault="00E252B1" w:rsidP="00A23C39">
            <w:pPr>
              <w:spacing w:before="20" w:after="20"/>
            </w:pPr>
            <w:r w:rsidRPr="008D38F7">
              <w:t>Pull-Off (trigger) chords***</w:t>
            </w:r>
          </w:p>
        </w:tc>
        <w:tc>
          <w:tcPr>
            <w:tcW w:w="6167" w:type="dxa"/>
            <w:vAlign w:val="center"/>
          </w:tcPr>
          <w:p w14:paraId="5CC362C0" w14:textId="77777777" w:rsidR="00E252B1" w:rsidRPr="008D38F7" w:rsidRDefault="00E252B1" w:rsidP="00A23C39">
            <w:pPr>
              <w:spacing w:before="20" w:after="20"/>
            </w:pPr>
            <w:r w:rsidRPr="008D38F7">
              <w:t>Key Switch</w:t>
            </w:r>
          </w:p>
        </w:tc>
      </w:tr>
      <w:tr w:rsidR="00E252B1" w:rsidRPr="008D38F7" w14:paraId="79C249D0" w14:textId="77777777" w:rsidTr="00A23C39">
        <w:tc>
          <w:tcPr>
            <w:tcW w:w="3353" w:type="dxa"/>
            <w:vAlign w:val="center"/>
          </w:tcPr>
          <w:p w14:paraId="59142DBC" w14:textId="77777777" w:rsidR="00E252B1" w:rsidRPr="008D38F7" w:rsidRDefault="00E252B1" w:rsidP="00A23C39">
            <w:pPr>
              <w:spacing w:before="20" w:after="20"/>
            </w:pPr>
            <w:r w:rsidRPr="008D38F7">
              <w:t>Harmonics (Melody)***</w:t>
            </w:r>
          </w:p>
        </w:tc>
        <w:tc>
          <w:tcPr>
            <w:tcW w:w="6167" w:type="dxa"/>
            <w:vAlign w:val="center"/>
          </w:tcPr>
          <w:p w14:paraId="762B64AD" w14:textId="77777777" w:rsidR="00E252B1" w:rsidRPr="008D38F7" w:rsidRDefault="00E252B1" w:rsidP="00A23C39">
            <w:pPr>
              <w:spacing w:before="20" w:after="20"/>
            </w:pPr>
            <w:r w:rsidRPr="008D38F7">
              <w:t>Key Switch</w:t>
            </w:r>
          </w:p>
        </w:tc>
      </w:tr>
      <w:tr w:rsidR="00E252B1" w:rsidRPr="008D38F7" w14:paraId="35653073" w14:textId="77777777" w:rsidTr="00A23C39">
        <w:tc>
          <w:tcPr>
            <w:tcW w:w="3353" w:type="dxa"/>
            <w:vAlign w:val="center"/>
          </w:tcPr>
          <w:p w14:paraId="2D96B244" w14:textId="77777777" w:rsidR="00E252B1" w:rsidRPr="008D38F7" w:rsidRDefault="00E252B1" w:rsidP="00A23C39">
            <w:pPr>
              <w:spacing w:before="20" w:after="20"/>
            </w:pPr>
            <w:r w:rsidRPr="008D38F7">
              <w:t>Harmonics chords***</w:t>
            </w:r>
          </w:p>
        </w:tc>
        <w:tc>
          <w:tcPr>
            <w:tcW w:w="6167" w:type="dxa"/>
            <w:vAlign w:val="center"/>
          </w:tcPr>
          <w:p w14:paraId="09419E5E" w14:textId="77777777" w:rsidR="00E252B1" w:rsidRPr="008D38F7" w:rsidRDefault="00E252B1" w:rsidP="00A23C39">
            <w:pPr>
              <w:spacing w:before="20" w:after="20"/>
            </w:pPr>
            <w:r w:rsidRPr="008D38F7">
              <w:t>Key/Velocity Switch</w:t>
            </w:r>
          </w:p>
        </w:tc>
      </w:tr>
      <w:tr w:rsidR="00E252B1" w:rsidRPr="008D38F7" w14:paraId="53839BF4" w14:textId="77777777" w:rsidTr="00A23C39">
        <w:tc>
          <w:tcPr>
            <w:tcW w:w="3353" w:type="dxa"/>
            <w:vAlign w:val="center"/>
          </w:tcPr>
          <w:p w14:paraId="06007D61" w14:textId="77777777" w:rsidR="00E252B1" w:rsidRPr="008D38F7" w:rsidRDefault="00E252B1" w:rsidP="00A23C39">
            <w:pPr>
              <w:spacing w:before="20" w:after="20"/>
            </w:pPr>
            <w:r w:rsidRPr="008D38F7">
              <w:t>Mute chords***</w:t>
            </w:r>
          </w:p>
        </w:tc>
        <w:tc>
          <w:tcPr>
            <w:tcW w:w="6167" w:type="dxa"/>
            <w:vAlign w:val="center"/>
          </w:tcPr>
          <w:p w14:paraId="5BD69E4B" w14:textId="77777777" w:rsidR="00E252B1" w:rsidRPr="008D38F7" w:rsidRDefault="00E252B1" w:rsidP="00A23C39">
            <w:pPr>
              <w:spacing w:before="20" w:after="20"/>
            </w:pPr>
            <w:r w:rsidRPr="008D38F7">
              <w:t>Key/Velocity Switch</w:t>
            </w:r>
          </w:p>
        </w:tc>
      </w:tr>
      <w:tr w:rsidR="00E252B1" w:rsidRPr="008D38F7" w14:paraId="216AF0A6" w14:textId="77777777" w:rsidTr="00A23C39">
        <w:tc>
          <w:tcPr>
            <w:tcW w:w="3353" w:type="dxa"/>
            <w:vAlign w:val="center"/>
          </w:tcPr>
          <w:p w14:paraId="7B02D161" w14:textId="77777777" w:rsidR="00E252B1" w:rsidRPr="008D38F7" w:rsidRDefault="00E252B1" w:rsidP="00A23C39">
            <w:pPr>
              <w:spacing w:before="20" w:after="20"/>
            </w:pPr>
            <w:r w:rsidRPr="008D38F7">
              <w:t>Bridge Mute chords***</w:t>
            </w:r>
          </w:p>
        </w:tc>
        <w:tc>
          <w:tcPr>
            <w:tcW w:w="6167" w:type="dxa"/>
            <w:vAlign w:val="center"/>
          </w:tcPr>
          <w:p w14:paraId="36276C1A" w14:textId="77777777" w:rsidR="00E252B1" w:rsidRPr="008D38F7" w:rsidRDefault="00E252B1" w:rsidP="00A23C39">
            <w:pPr>
              <w:spacing w:before="20" w:after="20"/>
            </w:pPr>
            <w:r w:rsidRPr="008D38F7">
              <w:t>Key/Velocity Switch</w:t>
            </w:r>
          </w:p>
        </w:tc>
      </w:tr>
      <w:tr w:rsidR="00E252B1" w:rsidRPr="008D38F7" w14:paraId="466BAF3C" w14:textId="77777777" w:rsidTr="00A23C39">
        <w:tc>
          <w:tcPr>
            <w:tcW w:w="3353" w:type="dxa"/>
            <w:vAlign w:val="center"/>
          </w:tcPr>
          <w:p w14:paraId="1E9EC38F" w14:textId="77777777" w:rsidR="00E252B1" w:rsidRPr="008D38F7" w:rsidRDefault="00E252B1" w:rsidP="00A23C39">
            <w:pPr>
              <w:spacing w:before="20" w:after="20"/>
            </w:pPr>
            <w:r w:rsidRPr="008D38F7">
              <w:t>Slider in chords***</w:t>
            </w:r>
          </w:p>
        </w:tc>
        <w:tc>
          <w:tcPr>
            <w:tcW w:w="6167" w:type="dxa"/>
            <w:vAlign w:val="center"/>
          </w:tcPr>
          <w:p w14:paraId="4BC101B7" w14:textId="77777777" w:rsidR="00E252B1" w:rsidRPr="008D38F7" w:rsidRDefault="00E252B1" w:rsidP="00A23C39">
            <w:pPr>
              <w:spacing w:before="20" w:after="20"/>
            </w:pPr>
            <w:r w:rsidRPr="008D38F7">
              <w:t>Key/Velocity Switch</w:t>
            </w:r>
          </w:p>
        </w:tc>
      </w:tr>
      <w:tr w:rsidR="00E252B1" w:rsidRPr="008D38F7" w14:paraId="4EDB4C71" w14:textId="77777777" w:rsidTr="00A23C39">
        <w:tc>
          <w:tcPr>
            <w:tcW w:w="3353" w:type="dxa"/>
            <w:vAlign w:val="center"/>
          </w:tcPr>
          <w:p w14:paraId="2C2E5DE6" w14:textId="77777777" w:rsidR="00E252B1" w:rsidRPr="008D38F7" w:rsidRDefault="00E252B1" w:rsidP="00A23C39">
            <w:pPr>
              <w:spacing w:before="20" w:after="20"/>
            </w:pPr>
            <w:r w:rsidRPr="008D38F7">
              <w:t>Strum***</w:t>
            </w:r>
          </w:p>
        </w:tc>
        <w:tc>
          <w:tcPr>
            <w:tcW w:w="6167" w:type="dxa"/>
            <w:vAlign w:val="center"/>
          </w:tcPr>
          <w:p w14:paraId="09D516E0" w14:textId="77777777" w:rsidR="00E252B1" w:rsidRPr="008D38F7" w:rsidRDefault="00E252B1" w:rsidP="00A23C39">
            <w:pPr>
              <w:spacing w:before="20" w:after="20"/>
            </w:pPr>
            <w:r w:rsidRPr="008D38F7">
              <w:t>Key Switch</w:t>
            </w:r>
          </w:p>
        </w:tc>
      </w:tr>
      <w:tr w:rsidR="00E252B1" w:rsidRPr="008D38F7" w14:paraId="2485F3D0" w14:textId="77777777" w:rsidTr="00A23C39">
        <w:tc>
          <w:tcPr>
            <w:tcW w:w="3353" w:type="dxa"/>
            <w:vAlign w:val="center"/>
          </w:tcPr>
          <w:p w14:paraId="4E106650" w14:textId="77777777" w:rsidR="00E252B1" w:rsidRPr="008D38F7" w:rsidRDefault="00E252B1" w:rsidP="00A23C39">
            <w:pPr>
              <w:spacing w:before="20" w:after="20"/>
            </w:pPr>
            <w:r w:rsidRPr="008D38F7">
              <w:t>Floating Strings***</w:t>
            </w:r>
          </w:p>
        </w:tc>
        <w:tc>
          <w:tcPr>
            <w:tcW w:w="6167" w:type="dxa"/>
            <w:vAlign w:val="center"/>
          </w:tcPr>
          <w:p w14:paraId="6631EE0A" w14:textId="77777777" w:rsidR="00E252B1" w:rsidRPr="008D38F7" w:rsidRDefault="00E252B1" w:rsidP="00A23C39">
            <w:pPr>
              <w:spacing w:before="20" w:after="20"/>
            </w:pPr>
            <w:r w:rsidRPr="008D38F7">
              <w:t>Key Switch</w:t>
            </w:r>
          </w:p>
        </w:tc>
      </w:tr>
    </w:tbl>
    <w:bookmarkEnd w:id="268"/>
    <w:p w14:paraId="41E747E8" w14:textId="77777777" w:rsidR="00024F3D" w:rsidRPr="008D38F7" w:rsidRDefault="00024F3D" w:rsidP="005360E8">
      <w:pPr>
        <w:spacing w:before="120"/>
        <w:rPr>
          <w:i/>
        </w:rPr>
      </w:pPr>
      <w:r w:rsidRPr="008D38F7">
        <w:rPr>
          <w:i/>
        </w:rPr>
        <w:t>All FXs are available in Solo mode except for the marked:</w:t>
      </w:r>
      <w:r w:rsidR="005360E8" w:rsidRPr="008D38F7">
        <w:rPr>
          <w:i/>
        </w:rPr>
        <w:br/>
      </w:r>
      <w:r w:rsidRPr="008D38F7">
        <w:rPr>
          <w:i/>
        </w:rPr>
        <w:t>*</w:t>
      </w:r>
      <w:r w:rsidRPr="008D38F7">
        <w:rPr>
          <w:i/>
        </w:rPr>
        <w:tab/>
        <w:t>- available in Chords, Bass&amp;Chord, Bass&amp;Pick modes as well.</w:t>
      </w:r>
      <w:r w:rsidR="005360E8" w:rsidRPr="008D38F7">
        <w:rPr>
          <w:i/>
        </w:rPr>
        <w:br/>
      </w:r>
      <w:r w:rsidRPr="008D38F7">
        <w:rPr>
          <w:i/>
        </w:rPr>
        <w:t>**</w:t>
      </w:r>
      <w:r w:rsidRPr="008D38F7">
        <w:rPr>
          <w:i/>
        </w:rPr>
        <w:tab/>
        <w:t>- available only in Chords, Bass&amp;Chord, Bass&amp;Pick modes.</w:t>
      </w:r>
    </w:p>
    <w:p w14:paraId="60BE64D9" w14:textId="77777777" w:rsidR="00636725" w:rsidRPr="008D38F7" w:rsidRDefault="00636725" w:rsidP="00636725">
      <w:pPr>
        <w:rPr>
          <w:i/>
        </w:rPr>
      </w:pPr>
      <w:r w:rsidRPr="008D38F7">
        <w:rPr>
          <w:i/>
        </w:rPr>
        <w:t>***</w:t>
      </w:r>
      <w:r w:rsidRPr="008D38F7">
        <w:rPr>
          <w:i/>
        </w:rPr>
        <w:tab/>
        <w:t>-.available only in Multi mode.</w:t>
      </w:r>
    </w:p>
    <w:p w14:paraId="032FC34F" w14:textId="77777777" w:rsidR="000F70F1" w:rsidRPr="008D38F7" w:rsidRDefault="000F70F1" w:rsidP="000F70F1">
      <w:r w:rsidRPr="008D38F7">
        <w:rPr>
          <w:b/>
        </w:rPr>
        <w:t>Tapping FX</w:t>
      </w:r>
      <w:r w:rsidRPr="008D38F7">
        <w:t xml:space="preserve"> reduces initial sound attack and allows to produce legato Hammer-Ons/Pull-Offs both lower and higher the held note within 24 semitone range. Works in monophonic mode with initial note and Hammer-Ons/Pull-Offs played on the same string.</w:t>
      </w:r>
    </w:p>
    <w:p w14:paraId="5A646572" w14:textId="77777777" w:rsidR="00024F3D" w:rsidRPr="008D38F7" w:rsidRDefault="00024F3D" w:rsidP="00024F3D">
      <w:pPr>
        <w:spacing w:before="240"/>
      </w:pPr>
      <w:r w:rsidRPr="008D38F7">
        <w:rPr>
          <w:b/>
        </w:rPr>
        <w:t>Mute FX</w:t>
      </w:r>
      <w:r w:rsidRPr="008D38F7">
        <w:t xml:space="preserve"> - left-hand muted sound for notes in the Main zone. Note that the volume of the Mute FX is controlled by Mixer &gt; Sounds &gt; Mute slider.</w:t>
      </w:r>
    </w:p>
    <w:p w14:paraId="5894A5A6" w14:textId="77777777" w:rsidR="000F70F1" w:rsidRPr="008D38F7" w:rsidRDefault="000F70F1" w:rsidP="00E409BC">
      <w:pPr>
        <w:autoSpaceDE w:val="0"/>
        <w:autoSpaceDN w:val="0"/>
        <w:adjustRightInd w:val="0"/>
        <w:spacing w:after="0" w:line="240" w:lineRule="auto"/>
        <w:rPr>
          <w:rFonts w:ascii="Palatino Linotype" w:hAnsi="Palatino Linotype" w:cs="BookAntiqua"/>
        </w:rPr>
      </w:pPr>
      <w:r w:rsidRPr="008D38F7">
        <w:rPr>
          <w:b/>
        </w:rPr>
        <w:t>BridgeMute FX</w:t>
      </w:r>
      <w:r w:rsidRPr="008D38F7">
        <w:t xml:space="preserve"> - sound muted near the guitar bridge for notes in the Main zone. It is a similar effect to Mute FX, however produces a slightly different sound. </w:t>
      </w:r>
      <w:r w:rsidR="00E409BC" w:rsidRPr="008D38F7">
        <w:t xml:space="preserve">The tightness of Bridge Mute sound is controlled manually with the slider, or by velocity value of playing notes in case 1-3 position is selected in the numeric box. With ‘off’ selection velocity of playing notes will not change the length of Bridge Mute sound. </w:t>
      </w:r>
      <w:r w:rsidRPr="008D38F7">
        <w:t>Note that the volume of the BridgeMute FX is controlled by FxMixer &gt; Bridge Mute slider.</w:t>
      </w:r>
    </w:p>
    <w:p w14:paraId="59A3BCFA" w14:textId="77777777" w:rsidR="00024F3D" w:rsidRPr="008D38F7" w:rsidRDefault="00024F3D" w:rsidP="00024F3D">
      <w:pPr>
        <w:spacing w:before="120"/>
      </w:pPr>
      <w:r w:rsidRPr="008D38F7">
        <w:rPr>
          <w:b/>
        </w:rPr>
        <w:t>Harmonics FX</w:t>
      </w:r>
      <w:r w:rsidRPr="008D38F7">
        <w:t xml:space="preserve"> - chromatic Artificial Harmonic sound for notes in the Main zone. Note that the volume of the Harmonics FX is controlled by FxMixer &gt; Hrmnx slider.</w:t>
      </w:r>
    </w:p>
    <w:p w14:paraId="79959D55" w14:textId="77777777" w:rsidR="000F70F1" w:rsidRPr="008D38F7" w:rsidRDefault="000F70F1" w:rsidP="000F70F1">
      <w:pPr>
        <w:spacing w:before="120"/>
      </w:pPr>
      <w:r w:rsidRPr="008D38F7">
        <w:rPr>
          <w:b/>
        </w:rPr>
        <w:t>PinchHarmonics FX</w:t>
      </w:r>
      <w:r w:rsidRPr="008D38F7">
        <w:t xml:space="preserve"> - non-chromatic Pinch Harmonic sound for notes in the Main zone. Note that the volume of the PinchHarmonics FX is controlled by FxMixer &gt; Pinch Hrmnx slider.</w:t>
      </w:r>
    </w:p>
    <w:p w14:paraId="7BC1AFE6" w14:textId="77777777" w:rsidR="000F70F1" w:rsidRPr="008D38F7" w:rsidRDefault="000F70F1" w:rsidP="000F70F1">
      <w:pPr>
        <w:spacing w:before="120"/>
      </w:pPr>
      <w:r w:rsidRPr="008D38F7">
        <w:rPr>
          <w:b/>
        </w:rPr>
        <w:t>Scrapes FX</w:t>
      </w:r>
      <w:r w:rsidRPr="008D38F7">
        <w:t xml:space="preserve"> - 46 different string scrapes, each controlled by the different notes in the Main zone ranging from E1 to C#5. Note that the volume of the Scrapes FX is controlled by FxMixer &gt; Scrapes slider.</w:t>
      </w:r>
    </w:p>
    <w:p w14:paraId="50860BA8" w14:textId="77777777" w:rsidR="00024F3D" w:rsidRPr="008D38F7" w:rsidRDefault="00024F3D" w:rsidP="00024F3D">
      <w:pPr>
        <w:spacing w:before="120"/>
      </w:pPr>
      <w:r w:rsidRPr="008D38F7">
        <w:rPr>
          <w:b/>
        </w:rPr>
        <w:t>HammerOn (Legato) FX</w:t>
      </w:r>
      <w:r w:rsidRPr="008D38F7">
        <w:t xml:space="preserve"> produces Hammer-On/Pull-Off articulation. Hammer-On and Pull-Off guitar effects enable the playing of grace notes, mordents, trills with a single pick (and single initial attack). With Hammer-On enabled, press and hold a single key.  When a second key is played, it plays without the initial attack and stops the first note. While continuing to hold the first key, release the second key and the first note is played again without the initial attack. When the second key is played higher than the second key, this is typically called a hammer-on. If the second key is lower than the first key, this is typically called a pull-off. The Hammer-On effect has a numeric box allowing the user to select in semi-tones the greatest distance between the first and second note played to be triggered with the Hammer-On/Pull-Off effect.</w:t>
      </w:r>
    </w:p>
    <w:p w14:paraId="417A04AC" w14:textId="77777777" w:rsidR="00024F3D" w:rsidRPr="008D38F7" w:rsidRDefault="00024F3D" w:rsidP="00024F3D">
      <w:pPr>
        <w:spacing w:before="120"/>
      </w:pPr>
      <w:r w:rsidRPr="008D38F7">
        <w:rPr>
          <w:b/>
        </w:rPr>
        <w:t>Slide (Legato) FX</w:t>
      </w:r>
      <w:r w:rsidRPr="008D38F7">
        <w:t xml:space="preserve"> produces sliding articulation between two notes played legato (glissando with initial attack on the first note only). The Slide FX numeric box controls the maximum number of semi-tones between two notes that the slide FX will occur. The Slide FX slider controls the speed of the slide.</w:t>
      </w:r>
    </w:p>
    <w:p w14:paraId="01120FC2" w14:textId="77777777" w:rsidR="00024F3D" w:rsidRPr="008D38F7" w:rsidRDefault="00024F3D" w:rsidP="005360E8">
      <w:r w:rsidRPr="008D38F7">
        <w:rPr>
          <w:b/>
        </w:rPr>
        <w:t>Repetition (NoteOff) FX</w:t>
      </w:r>
      <w:r w:rsidRPr="008D38F7">
        <w:t xml:space="preserve"> automatically plays additional same note(s) on key(s) release allowing to produce semi-automatic tremolo with easy dynamics control. </w:t>
      </w:r>
    </w:p>
    <w:p w14:paraId="2CF32DB7" w14:textId="77777777" w:rsidR="00024F3D" w:rsidRPr="008D38F7" w:rsidRDefault="00024F3D" w:rsidP="00024F3D">
      <w:pPr>
        <w:spacing w:before="120"/>
      </w:pPr>
      <w:r w:rsidRPr="008D38F7">
        <w:rPr>
          <w:b/>
        </w:rPr>
        <w:t>Tremolo FX</w:t>
      </w:r>
      <w:r w:rsidRPr="008D38F7">
        <w:t xml:space="preserve"> plays the note(s) repeatedly with the base speed provided by the Tempo setting (is synched with host’s tempo). Multiples above the Tempo setting are controlled by the Tremolo FX pull-down menu with choices of 4th, 4T (triplet), 8th, 8T, 16th, 16T, 32nd, 32T, 64th, and 64T note durations. Note that while Tremolo FX is enabled any secondary notes played are sustained for as long as the first note is played.</w:t>
      </w:r>
    </w:p>
    <w:p w14:paraId="082D8DB7" w14:textId="77777777" w:rsidR="00024F3D" w:rsidRPr="008D38F7" w:rsidRDefault="00024F3D" w:rsidP="00024F3D">
      <w:pPr>
        <w:spacing w:before="120"/>
      </w:pPr>
      <w:r w:rsidRPr="008D38F7">
        <w:rPr>
          <w:b/>
        </w:rPr>
        <w:t>Tremolo 1-beat FX</w:t>
      </w:r>
      <w:r w:rsidRPr="008D38F7">
        <w:t xml:space="preserve"> works similar</w:t>
      </w:r>
      <w:r w:rsidRPr="008D38F7">
        <w:rPr>
          <w:b/>
        </w:rPr>
        <w:t xml:space="preserve"> Tremolo FX</w:t>
      </w:r>
      <w:r w:rsidRPr="008D38F7">
        <w:t xml:space="preserve"> but plays number of notes fitting in one beat of a measure before sustaining. The speed is controlled by the Tempo setting (is synched with host’s tempo).  </w:t>
      </w:r>
    </w:p>
    <w:p w14:paraId="56A2685A" w14:textId="77777777" w:rsidR="00024F3D" w:rsidRPr="008D38F7" w:rsidRDefault="00024F3D" w:rsidP="00024F3D">
      <w:pPr>
        <w:spacing w:before="120"/>
      </w:pPr>
      <w:r w:rsidRPr="008D38F7">
        <w:rPr>
          <w:b/>
        </w:rPr>
        <w:t>Trill FX</w:t>
      </w:r>
      <w:r w:rsidRPr="008D38F7">
        <w:t xml:space="preserve"> plays a continuous trill for as long as the note(s) is held. The Trill FX numeric box specifies (in semi-tones above the note(s) played) the interval of the trill. The speed of the trill is controlled by the Tempo setting and the Trill FX pull-down menu with choices of 4th, 4T (triplet), 8th, 8T, 16th, 16T, 32nd, 32T, 64th, and 64T note durations.  </w:t>
      </w:r>
    </w:p>
    <w:p w14:paraId="2F8A361A" w14:textId="77777777" w:rsidR="00024F3D" w:rsidRPr="008D38F7" w:rsidRDefault="00024F3D" w:rsidP="00024F3D">
      <w:pPr>
        <w:spacing w:before="120"/>
      </w:pPr>
      <w:r w:rsidRPr="008D38F7">
        <w:rPr>
          <w:b/>
        </w:rPr>
        <w:t>Trill 1-shot FX</w:t>
      </w:r>
      <w:r w:rsidRPr="008D38F7">
        <w:t xml:space="preserve"> plays a mordent ahead of the note(s) played. The Trill 1-shot FX numeric box specifies (in semi-tones above the note(s) played) the interval of the mordent. The speed of the mordent is controlled by the Tempo setting and the Trill 1-shot FX pull-down menu with choices of 4th, 4T (triplet), 8th, 8T, 16th, 16T, 32nd, 32T, 64th, and 64T note durations.  </w:t>
      </w:r>
    </w:p>
    <w:p w14:paraId="644A46BB" w14:textId="77777777" w:rsidR="00024F3D" w:rsidRPr="008D38F7" w:rsidRDefault="00024F3D" w:rsidP="00024F3D">
      <w:pPr>
        <w:spacing w:before="120"/>
      </w:pPr>
      <w:r w:rsidRPr="008D38F7">
        <w:rPr>
          <w:b/>
        </w:rPr>
        <w:t>SlideUp FX</w:t>
      </w:r>
      <w:r w:rsidRPr="008D38F7">
        <w:t xml:space="preserve"> articulates automatic slide up TO the note(s) played. The SlideUp FX numeric box specifies (in semi-tones) the interval to start the slide from. The SlideUp FX slider controls the speed of the slide.</w:t>
      </w:r>
    </w:p>
    <w:p w14:paraId="1088521F" w14:textId="77777777" w:rsidR="00024F3D" w:rsidRPr="008D38F7" w:rsidRDefault="00024F3D" w:rsidP="00024F3D">
      <w:pPr>
        <w:spacing w:before="120"/>
      </w:pPr>
      <w:r w:rsidRPr="008D38F7">
        <w:rPr>
          <w:b/>
        </w:rPr>
        <w:t>SlideUp (trigger) FX</w:t>
      </w:r>
      <w:r w:rsidRPr="008D38F7">
        <w:t xml:space="preserve"> triggers automatic slide up FROM the sustaining note(s). Velocity of trigger key affects slide dynamics.</w:t>
      </w:r>
    </w:p>
    <w:p w14:paraId="58C32F19" w14:textId="77777777" w:rsidR="00024F3D" w:rsidRPr="008D38F7" w:rsidRDefault="00024F3D" w:rsidP="00024F3D">
      <w:pPr>
        <w:spacing w:before="120"/>
      </w:pPr>
      <w:r w:rsidRPr="008D38F7">
        <w:rPr>
          <w:b/>
        </w:rPr>
        <w:t>SlideDown FX</w:t>
      </w:r>
      <w:r w:rsidRPr="008D38F7">
        <w:t xml:space="preserve"> articulates automatic slide down FROM the note(s) played. The SlideDown FX numeric box specifies (in semi-tones) the destination interval for the slide. The SlideDown FX slider controls the speed of the slide.</w:t>
      </w:r>
    </w:p>
    <w:p w14:paraId="52F2C8FE" w14:textId="77777777" w:rsidR="00024F3D" w:rsidRPr="008D38F7" w:rsidRDefault="00024F3D" w:rsidP="00024F3D">
      <w:pPr>
        <w:spacing w:before="120"/>
      </w:pPr>
      <w:r w:rsidRPr="008D38F7">
        <w:rPr>
          <w:b/>
        </w:rPr>
        <w:t>SlideDown (trigger) FX</w:t>
      </w:r>
      <w:r w:rsidRPr="008D38F7">
        <w:t xml:space="preserve"> triggers automatic slide down FROM the sustaining note(s). Velocity of trigger key affects slide dynamics.</w:t>
      </w:r>
    </w:p>
    <w:p w14:paraId="47159C3A" w14:textId="77777777" w:rsidR="00024F3D" w:rsidRPr="008D38F7" w:rsidRDefault="00024F3D" w:rsidP="00024F3D">
      <w:pPr>
        <w:spacing w:before="120"/>
      </w:pPr>
      <w:r w:rsidRPr="008D38F7">
        <w:rPr>
          <w:b/>
        </w:rPr>
        <w:t>Bend FX</w:t>
      </w:r>
      <w:r w:rsidRPr="008D38F7">
        <w:t xml:space="preserve"> articulates automatic bend up TO the note(s) played. The Bend FX numeric box specifies (in either 1 or 2 semi-tones) the interval to start the bend from. The Bend FX slider controls the speed of the bend.</w:t>
      </w:r>
    </w:p>
    <w:p w14:paraId="231742C0" w14:textId="77777777" w:rsidR="00024F3D" w:rsidRPr="008D38F7" w:rsidRDefault="00024F3D" w:rsidP="00024F3D">
      <w:pPr>
        <w:spacing w:before="120"/>
      </w:pPr>
      <w:r w:rsidRPr="008D38F7">
        <w:rPr>
          <w:b/>
        </w:rPr>
        <w:t>ReverseBend FX</w:t>
      </w:r>
      <w:r w:rsidRPr="008D38F7">
        <w:t xml:space="preserve"> articulates automatic ‘pre-bend and release’ down to the note(s) played. The ReverseBend FX numeric box specifies (in either 1 or 2 semi-tones) the interval to start reverse bend from. The ReverseBend FX slider controls the speed of the bend.</w:t>
      </w:r>
    </w:p>
    <w:p w14:paraId="4E6885E2" w14:textId="77777777" w:rsidR="00024F3D" w:rsidRPr="008D38F7" w:rsidRDefault="00024F3D" w:rsidP="00024F3D">
      <w:pPr>
        <w:spacing w:before="120"/>
      </w:pPr>
      <w:r w:rsidRPr="008D38F7">
        <w:rPr>
          <w:b/>
        </w:rPr>
        <w:t>UnisonBend FX</w:t>
      </w:r>
      <w:r w:rsidRPr="008D38F7">
        <w:t xml:space="preserve"> articulates two notes played, one being the played on the Main zone, and the second one starting from one or two semi-tones below is bent up to the note played. The UnisonBend FX numeric box controls if the second bent note starts from one or two semi-tones below. The UnisonBend FX slider controls the speed of the bend.</w:t>
      </w:r>
    </w:p>
    <w:p w14:paraId="1AE5098B" w14:textId="77777777" w:rsidR="00024F3D" w:rsidRPr="008D38F7" w:rsidRDefault="00024F3D" w:rsidP="00024F3D">
      <w:pPr>
        <w:spacing w:before="120"/>
      </w:pPr>
      <w:r w:rsidRPr="008D38F7">
        <w:rPr>
          <w:b/>
        </w:rPr>
        <w:t>Hold FX</w:t>
      </w:r>
      <w:r w:rsidRPr="008D38F7">
        <w:t xml:space="preserve"> provides sustain effect similar to the Sustain Pedal.</w:t>
      </w:r>
    </w:p>
    <w:p w14:paraId="5FABD630" w14:textId="77777777" w:rsidR="00024F3D" w:rsidRPr="008D38F7" w:rsidRDefault="00024F3D" w:rsidP="00024F3D">
      <w:pPr>
        <w:spacing w:before="120"/>
      </w:pPr>
      <w:r w:rsidRPr="008D38F7">
        <w:rPr>
          <w:b/>
        </w:rPr>
        <w:t>Interval FX</w:t>
      </w:r>
      <w:r w:rsidRPr="008D38F7">
        <w:t xml:space="preserve"> plays additional note(s) to the one played in the Main zone. Interval FX pull-down menu options are: mono, 4th down, 5th up, Octave up, Power (5th + 4th up), Power2 (5th + 4th up), 2 Octaves up, Power Oct (two power chords in octave) and Power 2 Oct (two power chords 2 in octave). Note that when Interval FX is enabled, the keyboard is in monophonic mode and only a single key can be played at a time.</w:t>
      </w:r>
    </w:p>
    <w:p w14:paraId="5E44CE38" w14:textId="77777777" w:rsidR="00024F3D" w:rsidRPr="008D38F7" w:rsidRDefault="00024F3D" w:rsidP="00024F3D">
      <w:pPr>
        <w:spacing w:before="120"/>
      </w:pPr>
      <w:r w:rsidRPr="008D38F7">
        <w:rPr>
          <w:b/>
        </w:rPr>
        <w:t xml:space="preserve">FretPosition FX </w:t>
      </w:r>
      <w:r w:rsidRPr="008D38F7">
        <w:t xml:space="preserve">controls the Capo along the fretboard. The FretPosition FX pull-down menu option of “D#5 … C6” allows the Capo to be controlled by the 10 Right Repeat keys starting from D#5, up to C6 selecting the 18th fret. The FretPosition FX pull-down menu option of “Open" forces the Capo to remain open. The remaining pull-down menu options select one of the 18 frets (frets numbers marked with *, or ** correspond to the frets marked on the </w:t>
      </w:r>
      <w:r w:rsidR="00E63262" w:rsidRPr="008D38F7">
        <w:t>RealRick</w:t>
      </w:r>
      <w:r w:rsidRPr="008D38F7">
        <w:t xml:space="preserve"> fretboard).</w:t>
      </w:r>
    </w:p>
    <w:p w14:paraId="10A831EF" w14:textId="77777777" w:rsidR="00024F3D" w:rsidRPr="008D38F7" w:rsidRDefault="00024F3D" w:rsidP="00024F3D">
      <w:pPr>
        <w:spacing w:before="120"/>
      </w:pPr>
      <w:r w:rsidRPr="008D38F7">
        <w:rPr>
          <w:b/>
        </w:rPr>
        <w:t>PickPosition FX</w:t>
      </w:r>
      <w:r w:rsidRPr="008D38F7">
        <w:t xml:space="preserve"> controls the position of the pick on the strings to provide different sound (farther or closer to the bridge).  The PickPosition numeric box ranges from -7 to +7.   The Pick Position can also be changed via the main </w:t>
      </w:r>
      <w:r w:rsidR="00E63262" w:rsidRPr="008D38F7">
        <w:t>RealRick</w:t>
      </w:r>
      <w:r w:rsidRPr="008D38F7">
        <w:t xml:space="preserve"> window by clicking and dragging the pick to the left or right on the high E-string.</w:t>
      </w:r>
    </w:p>
    <w:p w14:paraId="1F904D68" w14:textId="77777777" w:rsidR="00024F3D" w:rsidRPr="008D38F7" w:rsidRDefault="00024F3D" w:rsidP="00024F3D">
      <w:pPr>
        <w:spacing w:before="120"/>
      </w:pPr>
      <w:r w:rsidRPr="008D38F7">
        <w:rPr>
          <w:b/>
        </w:rPr>
        <w:t xml:space="preserve">String Select FX </w:t>
      </w:r>
      <w:r w:rsidRPr="008D38F7">
        <w:t>allows to manually select the needed string, which lets you play as many notes on the selected string as possible for the string range.</w:t>
      </w:r>
    </w:p>
    <w:p w14:paraId="7DF64F5E" w14:textId="77777777" w:rsidR="000F70F1" w:rsidRPr="008D38F7" w:rsidRDefault="000F70F1" w:rsidP="000F70F1">
      <w:pPr>
        <w:spacing w:before="120"/>
      </w:pPr>
      <w:r w:rsidRPr="008D38F7">
        <w:rPr>
          <w:b/>
        </w:rPr>
        <w:t>Wah-Wah FX</w:t>
      </w:r>
      <w:r w:rsidRPr="008D38F7">
        <w:t xml:space="preserve"> provides a traditional guitar wah-wah pedal effect. The Wah-Wah FX pull-down menu options for control are: MIDI-Control, Auto Positive, Auto Negative and Modulation. Wah-Wah FX parameters can be modified in the Wah-Wah panel accessible from Right Menu bar in the upper right corner of the </w:t>
      </w:r>
      <w:r w:rsidR="00E63262" w:rsidRPr="008D38F7">
        <w:t>RealRick</w:t>
      </w:r>
      <w:r w:rsidRPr="008D38F7">
        <w:t xml:space="preserve"> window.</w:t>
      </w:r>
    </w:p>
    <w:p w14:paraId="6D4FB904" w14:textId="77777777" w:rsidR="000F70F1" w:rsidRPr="008D38F7" w:rsidRDefault="000F70F1" w:rsidP="000F70F1">
      <w:pPr>
        <w:spacing w:before="120"/>
      </w:pPr>
      <w:r w:rsidRPr="008D38F7">
        <w:rPr>
          <w:b/>
        </w:rPr>
        <w:t>Violining FX</w:t>
      </w:r>
      <w:r w:rsidRPr="008D38F7">
        <w:t xml:space="preserve"> provides a volume swell with a smooth attack. The Violining FX slider controls the swell time.</w:t>
      </w:r>
    </w:p>
    <w:p w14:paraId="2679AFA3" w14:textId="77777777" w:rsidR="000F70F1" w:rsidRPr="008D38F7" w:rsidRDefault="000F70F1" w:rsidP="000F70F1">
      <w:pPr>
        <w:spacing w:before="120"/>
      </w:pPr>
      <w:r w:rsidRPr="008D38F7">
        <w:rPr>
          <w:b/>
        </w:rPr>
        <w:t>Sustainer (trigger) FX</w:t>
      </w:r>
      <w:r w:rsidRPr="008D38F7">
        <w:t xml:space="preserve"> triggers a ‘sustainer’ effect for any notes currently being played in the Main zone.  The sound swells with every key press and can sustain as long as you trigger the effect.</w:t>
      </w:r>
    </w:p>
    <w:p w14:paraId="2553CA52" w14:textId="77777777" w:rsidR="000F70F1" w:rsidRPr="008D38F7" w:rsidRDefault="000F70F1" w:rsidP="000F70F1">
      <w:pPr>
        <w:spacing w:before="120"/>
      </w:pPr>
      <w:r w:rsidRPr="008D38F7">
        <w:rPr>
          <w:b/>
        </w:rPr>
        <w:t>FeedBacker (trigger) FX</w:t>
      </w:r>
      <w:r w:rsidRPr="008D38F7">
        <w:t xml:space="preserve"> triggers a harmonic feedback for the note(s) being played in the Main zone (for the last in time pressed note in case of a chord). The FeedBacker FX pull-down menu provides the following harmonic selections: 8 (octave), 5’ (octave and a fifth), 8’ (two octaves), 5’’ (2 two octaves and a fifth), 8'' (three octaves), and 5’’’ (three octaves and a fifth).</w:t>
      </w:r>
    </w:p>
    <w:p w14:paraId="1A8577EB" w14:textId="77777777" w:rsidR="00024F3D" w:rsidRPr="008D38F7" w:rsidRDefault="00024F3D" w:rsidP="00024F3D">
      <w:pPr>
        <w:spacing w:before="120"/>
      </w:pPr>
      <w:r w:rsidRPr="008D38F7">
        <w:rPr>
          <w:b/>
        </w:rPr>
        <w:t>ChuckaFull FX</w:t>
      </w:r>
      <w:r w:rsidRPr="008D38F7">
        <w:t xml:space="preserve"> provides muted chords in 4ths (so called, chucks) played in the Main zone which emulates ‘chucka-chucka’ guitar technique. Main zone is in mono mode with each key triggering individual chord/fret. With notes played from E3 and higher, ChuckaFull FX chords will move higher with each increased semi-tone along the fretboard. Right Repeat zone keys repeat the chords played in Main zone and can alternate between two string groups: D#5 through F#5 trigger lower strings (5-4-3 strings), and G5 and higher trigger upper strings (3-2-1 strings). Left Repeat keys (D#1 and lower) repeat the last layer produced in Right Repeat zone.</w:t>
      </w:r>
    </w:p>
    <w:p w14:paraId="0D563AD5" w14:textId="77777777" w:rsidR="00024F3D" w:rsidRPr="008D38F7" w:rsidRDefault="00024F3D" w:rsidP="00024F3D">
      <w:pPr>
        <w:spacing w:before="120"/>
      </w:pPr>
      <w:r w:rsidRPr="008D38F7">
        <w:rPr>
          <w:b/>
        </w:rPr>
        <w:t>ChuckaMuteKeys FX</w:t>
      </w:r>
      <w:r w:rsidRPr="008D38F7">
        <w:t xml:space="preserve"> provides muted chords in 4ths with Black Repeat (Mute) keys (Main zone and white keys of Repeat zone continue to work normally). Right Repeat zone Mute keys can alternate between two string groups: D#5 through F#5 trigger lower strings (5-4-3 strings), A#5 and higher trigger upper strings (3-2-1 strings), and Left Mute keys (D#1, C#1, etc..) repeat the last layer produced in Right Repeat zone.</w:t>
      </w:r>
    </w:p>
    <w:p w14:paraId="401BA34B" w14:textId="77777777" w:rsidR="00024F3D" w:rsidRPr="008D38F7" w:rsidRDefault="00024F3D" w:rsidP="00024F3D">
      <w:pPr>
        <w:spacing w:before="120"/>
      </w:pPr>
      <w:r w:rsidRPr="008D38F7">
        <w:rPr>
          <w:b/>
        </w:rPr>
        <w:t>ChuckaVeloLayers FX</w:t>
      </w:r>
      <w:r w:rsidRPr="008D38F7">
        <w:t xml:space="preserve"> provides muted chords in 4ths played in the Main zone similar to ChuckaFull FX, however can produce 3 velocity controlled string groups by any key of the whole range. Low velocity strokes trigger 5-4-3 string layer, middle velocity strokes trigger 4-3-2 strings layer, while high velocity strokes trigger 3-2-1 string layer (the higher velocity value - the higher string group is triggered).</w:t>
      </w:r>
    </w:p>
    <w:p w14:paraId="7F544AA3" w14:textId="77777777" w:rsidR="00024F3D" w:rsidRPr="008D38F7" w:rsidRDefault="00024F3D" w:rsidP="00024F3D">
      <w:pPr>
        <w:spacing w:before="120"/>
      </w:pPr>
      <w:r w:rsidRPr="008D38F7">
        <w:rPr>
          <w:b/>
        </w:rPr>
        <w:t>Mode Toggle FX</w:t>
      </w:r>
      <w:r w:rsidRPr="008D38F7">
        <w:t xml:space="preserve"> toggles from Solo mode to Chords, Bass&amp;Chord, or Bass&amp;Pick mode and back to Solo.</w:t>
      </w:r>
    </w:p>
    <w:p w14:paraId="5FC0399D" w14:textId="77777777" w:rsidR="00024F3D" w:rsidRPr="008D38F7" w:rsidRDefault="00024F3D" w:rsidP="00024F3D">
      <w:pPr>
        <w:spacing w:before="120"/>
      </w:pPr>
      <w:r w:rsidRPr="008D38F7">
        <w:rPr>
          <w:b/>
        </w:rPr>
        <w:t>Velo &gt; FX</w:t>
      </w:r>
      <w:r w:rsidRPr="008D38F7">
        <w:t xml:space="preserve"> activates higher Velocity Switch FX selected in Higher Velocity Switch box.</w:t>
      </w:r>
    </w:p>
    <w:p w14:paraId="6C6F132D" w14:textId="77777777" w:rsidR="00024F3D" w:rsidRPr="008D38F7" w:rsidRDefault="00024F3D" w:rsidP="005357DB">
      <w:pPr>
        <w:spacing w:before="120"/>
      </w:pPr>
      <w:r w:rsidRPr="008D38F7">
        <w:rPr>
          <w:b/>
        </w:rPr>
        <w:t>Velo &lt; FX</w:t>
      </w:r>
      <w:r w:rsidRPr="008D38F7">
        <w:t xml:space="preserve"> activates lower Velocity Switch FX selected in Lower Velocity Switch box.</w:t>
      </w:r>
    </w:p>
    <w:p w14:paraId="7C3F88B3" w14:textId="77777777" w:rsidR="00DB0EB1" w:rsidRPr="008D38F7" w:rsidRDefault="00DB0EB1" w:rsidP="005357DB">
      <w:pPr>
        <w:spacing w:before="120"/>
      </w:pPr>
      <w:r w:rsidRPr="008D38F7">
        <w:rPr>
          <w:b/>
        </w:rPr>
        <w:t>Transpose</w:t>
      </w:r>
      <w:r w:rsidRPr="008D38F7">
        <w:t xml:space="preserve"> </w:t>
      </w:r>
      <w:r w:rsidRPr="008D38F7">
        <w:rPr>
          <w:b/>
        </w:rPr>
        <w:t>FX</w:t>
      </w:r>
      <w:r w:rsidRPr="008D38F7">
        <w:t xml:space="preserve"> - transposes all notes by the selected interval (+/- 3 octaves)</w:t>
      </w:r>
    </w:p>
    <w:p w14:paraId="2C6C35D6" w14:textId="77777777" w:rsidR="00636725" w:rsidRPr="008D38F7" w:rsidRDefault="00DB0EB1" w:rsidP="00DB0EB1">
      <w:pPr>
        <w:autoSpaceDE w:val="0"/>
        <w:autoSpaceDN w:val="0"/>
        <w:adjustRightInd w:val="0"/>
      </w:pPr>
      <w:r w:rsidRPr="008D38F7">
        <w:rPr>
          <w:b/>
        </w:rPr>
        <w:t>Fret Noise (trigger)</w:t>
      </w:r>
      <w:r w:rsidRPr="008D38F7">
        <w:t xml:space="preserve"> </w:t>
      </w:r>
      <w:r w:rsidRPr="008D38F7">
        <w:rPr>
          <w:b/>
        </w:rPr>
        <w:t xml:space="preserve">FX </w:t>
      </w:r>
      <w:r w:rsidRPr="008D38F7">
        <w:t>triggers Fret</w:t>
      </w:r>
      <w:r w:rsidR="0063398A" w:rsidRPr="008D38F7">
        <w:t xml:space="preserve"> </w:t>
      </w:r>
      <w:r w:rsidRPr="008D38F7">
        <w:t>Noise sound. Enabling the FX will switch off the</w:t>
      </w:r>
    </w:p>
    <w:p w14:paraId="4E5A217E" w14:textId="77777777" w:rsidR="00DB0EB1" w:rsidRPr="008D38F7" w:rsidRDefault="00DB0EB1" w:rsidP="00DB0EB1">
      <w:pPr>
        <w:spacing w:before="120"/>
      </w:pPr>
      <w:r w:rsidRPr="008D38F7">
        <w:t>automatic Fret</w:t>
      </w:r>
      <w:r w:rsidR="0063398A" w:rsidRPr="008D38F7">
        <w:t xml:space="preserve"> </w:t>
      </w:r>
      <w:r w:rsidRPr="008D38F7">
        <w:t>Noise generating on note-offs.</w:t>
      </w:r>
    </w:p>
    <w:p w14:paraId="72C3B4F0" w14:textId="77777777" w:rsidR="00636725" w:rsidRPr="008D38F7" w:rsidRDefault="00636725" w:rsidP="00636725">
      <w:r w:rsidRPr="008D38F7">
        <w:rPr>
          <w:b/>
        </w:rPr>
        <w:t>Multi mode</w:t>
      </w:r>
      <w:r w:rsidRPr="008D38F7">
        <w:t xml:space="preserve"> </w:t>
      </w:r>
      <w:r w:rsidRPr="008D38F7">
        <w:rPr>
          <w:b/>
        </w:rPr>
        <w:t>FX</w:t>
      </w:r>
      <w:r w:rsidRPr="008D38F7">
        <w:t>- switches from Solo to Multi mode.</w:t>
      </w:r>
    </w:p>
    <w:p w14:paraId="5901570B" w14:textId="77777777" w:rsidR="00636725" w:rsidRPr="008D38F7" w:rsidRDefault="00636725" w:rsidP="00636725">
      <w:r w:rsidRPr="008D38F7">
        <w:rPr>
          <w:b/>
        </w:rPr>
        <w:t xml:space="preserve">Melody (octave) FX </w:t>
      </w:r>
      <w:r w:rsidRPr="008D38F7">
        <w:t>– transposes Melody notes.</w:t>
      </w:r>
    </w:p>
    <w:p w14:paraId="23752494" w14:textId="77777777" w:rsidR="00636725" w:rsidRPr="008D38F7" w:rsidRDefault="00636725" w:rsidP="00636725">
      <w:r w:rsidRPr="008D38F7">
        <w:rPr>
          <w:b/>
        </w:rPr>
        <w:t>Melody FX</w:t>
      </w:r>
      <w:r w:rsidRPr="008D38F7">
        <w:t xml:space="preserve"> – switches from chord to Melody setup.</w:t>
      </w:r>
    </w:p>
    <w:p w14:paraId="6009049A" w14:textId="77777777" w:rsidR="00636725" w:rsidRPr="008D38F7" w:rsidRDefault="00636725" w:rsidP="00636725">
      <w:r w:rsidRPr="008D38F7">
        <w:rPr>
          <w:b/>
        </w:rPr>
        <w:t>Bass FX</w:t>
      </w:r>
      <w:r w:rsidRPr="008D38F7">
        <w:t xml:space="preserve"> - switches from chord to Bass setup.</w:t>
      </w:r>
    </w:p>
    <w:p w14:paraId="550262AF" w14:textId="77777777" w:rsidR="00636725" w:rsidRPr="008D38F7" w:rsidRDefault="00636725" w:rsidP="00636725">
      <w:r w:rsidRPr="008D38F7">
        <w:rPr>
          <w:b/>
        </w:rPr>
        <w:t>String Keys</w:t>
      </w:r>
      <w:r w:rsidRPr="008D38F7">
        <w:t xml:space="preserve"> FX – switches on String Keys.</w:t>
      </w:r>
    </w:p>
    <w:p w14:paraId="5790AC23" w14:textId="77777777" w:rsidR="00636725" w:rsidRPr="008D38F7" w:rsidRDefault="00636725" w:rsidP="00636725">
      <w:r w:rsidRPr="008D38F7">
        <w:rPr>
          <w:b/>
        </w:rPr>
        <w:t xml:space="preserve">Chords FX </w:t>
      </w:r>
      <w:r w:rsidRPr="008D38F7">
        <w:t>- switches on Chords setup (when activated Main zone keys are in Melody mode).</w:t>
      </w:r>
    </w:p>
    <w:p w14:paraId="6428AF60" w14:textId="77777777" w:rsidR="00636725" w:rsidRPr="008D38F7" w:rsidRDefault="00636725" w:rsidP="00636725">
      <w:r w:rsidRPr="008D38F7">
        <w:rPr>
          <w:b/>
        </w:rPr>
        <w:t>Hammer-On FX</w:t>
      </w:r>
      <w:r w:rsidRPr="008D38F7">
        <w:t xml:space="preserve"> - produces automatic Hammer-On in chords.</w:t>
      </w:r>
    </w:p>
    <w:p w14:paraId="07DCEEF6" w14:textId="77777777" w:rsidR="00636725" w:rsidRPr="008D38F7" w:rsidRDefault="00636725" w:rsidP="00636725">
      <w:r w:rsidRPr="008D38F7">
        <w:rPr>
          <w:b/>
        </w:rPr>
        <w:t>Pre-Hammer FX</w:t>
      </w:r>
      <w:r w:rsidRPr="008D38F7">
        <w:t xml:space="preserve"> – produces pre-hammered chord.</w:t>
      </w:r>
    </w:p>
    <w:p w14:paraId="41C81B39" w14:textId="77777777" w:rsidR="00636725" w:rsidRPr="008D38F7" w:rsidRDefault="00636725" w:rsidP="00636725">
      <w:r w:rsidRPr="008D38F7">
        <w:rPr>
          <w:b/>
        </w:rPr>
        <w:t>Pull-Off (trigger) FX</w:t>
      </w:r>
      <w:r w:rsidRPr="008D38F7">
        <w:t xml:space="preserve"> - produces pull-off in chord.</w:t>
      </w:r>
    </w:p>
    <w:p w14:paraId="34C93AF7" w14:textId="77777777" w:rsidR="00636725" w:rsidRPr="008D38F7" w:rsidRDefault="00636725" w:rsidP="00636725">
      <w:r w:rsidRPr="008D38F7">
        <w:rPr>
          <w:b/>
        </w:rPr>
        <w:t>Harmonics (Melody) FX</w:t>
      </w:r>
      <w:r w:rsidRPr="008D38F7">
        <w:t xml:space="preserve"> – switches from chords to Melody with Harmonics sound.</w:t>
      </w:r>
    </w:p>
    <w:p w14:paraId="26E7E6BB" w14:textId="77777777" w:rsidR="00636725" w:rsidRPr="008D38F7" w:rsidRDefault="00636725" w:rsidP="00636725">
      <w:pPr>
        <w:rPr>
          <w:b/>
        </w:rPr>
      </w:pPr>
      <w:r w:rsidRPr="008D38F7">
        <w:rPr>
          <w:b/>
        </w:rPr>
        <w:t xml:space="preserve">Harmonics FX </w:t>
      </w:r>
      <w:r w:rsidRPr="008D38F7">
        <w:t>– switches on Harmonics sound for chords.</w:t>
      </w:r>
    </w:p>
    <w:p w14:paraId="298B54F9" w14:textId="77777777" w:rsidR="00636725" w:rsidRPr="008D38F7" w:rsidRDefault="00636725" w:rsidP="00636725">
      <w:r w:rsidRPr="008D38F7">
        <w:rPr>
          <w:b/>
        </w:rPr>
        <w:t xml:space="preserve">Mute chords </w:t>
      </w:r>
      <w:r w:rsidRPr="008D38F7">
        <w:t>- switches on Muted sound for chords.</w:t>
      </w:r>
    </w:p>
    <w:p w14:paraId="6147A168" w14:textId="77777777" w:rsidR="00636725" w:rsidRPr="008D38F7" w:rsidRDefault="00636725" w:rsidP="00636725">
      <w:r w:rsidRPr="008D38F7">
        <w:rPr>
          <w:b/>
        </w:rPr>
        <w:t>Bridge Mute chords</w:t>
      </w:r>
      <w:r w:rsidRPr="008D38F7">
        <w:t xml:space="preserve"> - switches on Bridge Muted sound for chords.</w:t>
      </w:r>
    </w:p>
    <w:p w14:paraId="14080187" w14:textId="77777777" w:rsidR="00636725" w:rsidRPr="008D38F7" w:rsidRDefault="00636725" w:rsidP="00636725">
      <w:r w:rsidRPr="008D38F7">
        <w:rPr>
          <w:b/>
        </w:rPr>
        <w:t>Slider FX</w:t>
      </w:r>
      <w:r w:rsidRPr="008D38F7">
        <w:t xml:space="preserve"> - produces automatic pitch bends from pre-hammer notes to initial chord notes in chords.</w:t>
      </w:r>
    </w:p>
    <w:p w14:paraId="122F5D5B" w14:textId="77777777" w:rsidR="00636725" w:rsidRPr="008D38F7" w:rsidRDefault="00636725" w:rsidP="00636725">
      <w:r w:rsidRPr="008D38F7">
        <w:rPr>
          <w:b/>
        </w:rPr>
        <w:t xml:space="preserve">Strum </w:t>
      </w:r>
      <w:r w:rsidRPr="008D38F7">
        <w:t>- allows to assign Up/Down strum, or Up/Down Muted strum on any key of Repeat zone. Example: if you use String keys you can assign any desired Strum and Muted Strum combination on Black keys of Strings zone and play strums without moving your hand to Strum keys section.</w:t>
      </w:r>
    </w:p>
    <w:p w14:paraId="3E1D2036" w14:textId="77777777" w:rsidR="00636725" w:rsidRPr="008D38F7" w:rsidRDefault="00636725" w:rsidP="00636725">
      <w:r w:rsidRPr="008D38F7">
        <w:rPr>
          <w:b/>
        </w:rPr>
        <w:t>Floating Strings</w:t>
      </w:r>
      <w:r w:rsidRPr="008D38F7">
        <w:t xml:space="preserve"> </w:t>
      </w:r>
      <w:r w:rsidRPr="008D38F7">
        <w:rPr>
          <w:b/>
        </w:rPr>
        <w:t>FX</w:t>
      </w:r>
      <w:r w:rsidRPr="008D38F7">
        <w:t xml:space="preserve"> - switches on String keys (white keys) in Main zone starting from Root or Lowest note of the played chord. That allows you to pick String keys without moving hand to Repeat zone section. In case of #/b Root or Lowest note of the chord (Bb, F#, etc..), String keys will start on the lower neighbor white key.</w:t>
      </w:r>
    </w:p>
    <w:p w14:paraId="7E697B46" w14:textId="77777777" w:rsidR="00441A55" w:rsidRPr="008D38F7" w:rsidRDefault="00441A55" w:rsidP="005360E8">
      <w:pPr>
        <w:pStyle w:val="Heading3"/>
      </w:pPr>
      <w:bookmarkStart w:id="269" w:name="_Toc308106866"/>
      <w:bookmarkStart w:id="270" w:name="_Toc62840869"/>
      <w:r w:rsidRPr="008D38F7">
        <w:t>MIDI controller additional FXs</w:t>
      </w:r>
      <w:bookmarkEnd w:id="269"/>
      <w:bookmarkEnd w:id="270"/>
    </w:p>
    <w:bookmarkEnd w:id="263"/>
    <w:p w14:paraId="2FAB2D75" w14:textId="77777777" w:rsidR="008F32DE" w:rsidRPr="008D38F7" w:rsidRDefault="00ED7280" w:rsidP="00D27488">
      <w:pPr>
        <w:spacing w:before="120"/>
      </w:pPr>
      <w:r w:rsidRPr="008D38F7">
        <w:rPr>
          <w:b/>
        </w:rPr>
        <w:t>MonoBend</w:t>
      </w:r>
      <w:r w:rsidR="004D3FF8" w:rsidRPr="008D38F7">
        <w:rPr>
          <w:b/>
        </w:rPr>
        <w:t xml:space="preserve"> FX</w:t>
      </w:r>
      <w:r w:rsidRPr="008D38F7">
        <w:rPr>
          <w:b/>
        </w:rPr>
        <w:t xml:space="preserve"> </w:t>
      </w:r>
      <w:r w:rsidRPr="008D38F7">
        <w:t>(Pitch Bender and Modulation Wheel)</w:t>
      </w:r>
      <w:r w:rsidRPr="008D38F7">
        <w:rPr>
          <w:b/>
        </w:rPr>
        <w:t xml:space="preserve"> </w:t>
      </w:r>
      <w:r w:rsidRPr="008D38F7">
        <w:t>applies pitch bending</w:t>
      </w:r>
      <w:r w:rsidR="00AB3C2B" w:rsidRPr="008D38F7">
        <w:t>:</w:t>
      </w:r>
      <w:r w:rsidRPr="008D38F7">
        <w:t xml:space="preserve"> </w:t>
      </w:r>
      <w:r w:rsidR="00AB3C2B" w:rsidRPr="008D38F7">
        <w:t xml:space="preserve">a) </w:t>
      </w:r>
      <w:r w:rsidRPr="008D38F7">
        <w:t>only to the lowest of simultaneously played notes</w:t>
      </w:r>
      <w:r w:rsidR="00AB3C2B" w:rsidRPr="008D38F7">
        <w:t>,</w:t>
      </w:r>
      <w:r w:rsidRPr="008D38F7">
        <w:t xml:space="preserve"> </w:t>
      </w:r>
      <w:r w:rsidR="00AB3C2B" w:rsidRPr="008D38F7">
        <w:t xml:space="preserve">b) only to the first bent and held note, </w:t>
      </w:r>
      <w:r w:rsidRPr="008D38F7">
        <w:t xml:space="preserve">allowing to emulate guitar specific single-string bending techniques: Unison Bend, Bend/Release combined with sustained note(s), etc… </w:t>
      </w:r>
    </w:p>
    <w:p w14:paraId="54FBB340" w14:textId="77777777" w:rsidR="00ED7280" w:rsidRPr="008D38F7" w:rsidRDefault="008F32DE" w:rsidP="00D27488">
      <w:pPr>
        <w:spacing w:before="120"/>
      </w:pPr>
      <w:r w:rsidRPr="008D38F7">
        <w:rPr>
          <w:i/>
        </w:rPr>
        <w:t>Example 1</w:t>
      </w:r>
      <w:r w:rsidRPr="008D38F7">
        <w:t xml:space="preserve"> - assign MonoBend to P.Bender, press and h</w:t>
      </w:r>
      <w:r w:rsidR="00B41115" w:rsidRPr="008D38F7">
        <w:t>old 2-3 notes in Main zone, then</w:t>
      </w:r>
      <w:r w:rsidRPr="008D38F7">
        <w:t xml:space="preserve"> move P.Bender - only the lower note will be bent</w:t>
      </w:r>
      <w:r w:rsidR="00AB3C2B" w:rsidRPr="008D38F7">
        <w:t xml:space="preserve"> (if you then move P.Bender back while holding all played notes only the first note will be affected)</w:t>
      </w:r>
      <w:r w:rsidR="00D27488" w:rsidRPr="008D38F7">
        <w:t>.</w:t>
      </w:r>
    </w:p>
    <w:p w14:paraId="57187E9B" w14:textId="77777777" w:rsidR="008F32DE" w:rsidRPr="008D38F7" w:rsidRDefault="008F32DE" w:rsidP="00D27488">
      <w:pPr>
        <w:spacing w:before="120"/>
      </w:pPr>
      <w:r w:rsidRPr="008D38F7">
        <w:rPr>
          <w:i/>
        </w:rPr>
        <w:t>Example 2</w:t>
      </w:r>
      <w:r w:rsidRPr="008D38F7">
        <w:t xml:space="preserve"> - assign MonoBend to P.Bender, play a note, move P.Bender to bend the note, then holding the first note </w:t>
      </w:r>
      <w:r w:rsidR="00AB3C2B" w:rsidRPr="008D38F7">
        <w:t xml:space="preserve">bent </w:t>
      </w:r>
      <w:r w:rsidRPr="008D38F7">
        <w:t xml:space="preserve">play the second note higher or lower the first one - next note(s) will play their real pitch (if you then move P.Bender back while holding all played notes, </w:t>
      </w:r>
      <w:r w:rsidR="00AB3C2B" w:rsidRPr="008D38F7">
        <w:t>only the first previously bent note will be affected</w:t>
      </w:r>
      <w:r w:rsidRPr="008D38F7">
        <w:t>)</w:t>
      </w:r>
      <w:r w:rsidR="00D27488" w:rsidRPr="008D38F7">
        <w:t>.</w:t>
      </w:r>
    </w:p>
    <w:p w14:paraId="61BDF0C6" w14:textId="77777777" w:rsidR="00ED7280" w:rsidRPr="008D38F7" w:rsidRDefault="00ED7280" w:rsidP="00D27488">
      <w:pPr>
        <w:spacing w:before="120"/>
      </w:pPr>
      <w:r w:rsidRPr="008D38F7">
        <w:rPr>
          <w:b/>
        </w:rPr>
        <w:t>VeloAdd</w:t>
      </w:r>
      <w:r w:rsidR="004D3FF8" w:rsidRPr="008D38F7">
        <w:rPr>
          <w:b/>
        </w:rPr>
        <w:t xml:space="preserve"> FX</w:t>
      </w:r>
      <w:r w:rsidRPr="008D38F7">
        <w:rPr>
          <w:b/>
        </w:rPr>
        <w:t xml:space="preserve"> </w:t>
      </w:r>
      <w:r w:rsidRPr="008D38F7">
        <w:t>(Pitch Bender)</w:t>
      </w:r>
      <w:r w:rsidR="00674C4F" w:rsidRPr="008D38F7">
        <w:t xml:space="preserve"> allows continu</w:t>
      </w:r>
      <w:r w:rsidR="004D3FF8" w:rsidRPr="008D38F7">
        <w:t>ous</w:t>
      </w:r>
      <w:r w:rsidRPr="008D38F7">
        <w:t xml:space="preserve"> add</w:t>
      </w:r>
      <w:r w:rsidR="004D3FF8" w:rsidRPr="008D38F7">
        <w:t>ing/reducing</w:t>
      </w:r>
      <w:r w:rsidRPr="008D38F7">
        <w:t xml:space="preserve"> velocity value (+/-) to the played notes</w:t>
      </w:r>
      <w:r w:rsidR="004D3FF8" w:rsidRPr="008D38F7">
        <w:t>.</w:t>
      </w:r>
    </w:p>
    <w:p w14:paraId="4ECACE6B" w14:textId="77777777" w:rsidR="00ED7280" w:rsidRPr="008D38F7" w:rsidRDefault="00ED7280" w:rsidP="00D27488">
      <w:pPr>
        <w:spacing w:before="120"/>
      </w:pPr>
      <w:r w:rsidRPr="008D38F7">
        <w:rPr>
          <w:b/>
        </w:rPr>
        <w:t xml:space="preserve">Slide </w:t>
      </w:r>
      <w:r w:rsidR="004D3FF8" w:rsidRPr="008D38F7">
        <w:rPr>
          <w:b/>
        </w:rPr>
        <w:t xml:space="preserve">FX </w:t>
      </w:r>
      <w:r w:rsidRPr="008D38F7">
        <w:t>(Pitch Bender and Modulation Wheel)</w:t>
      </w:r>
      <w:r w:rsidR="004D3FF8" w:rsidRPr="008D38F7">
        <w:t xml:space="preserve"> </w:t>
      </w:r>
      <w:r w:rsidRPr="008D38F7">
        <w:t xml:space="preserve">allows </w:t>
      </w:r>
      <w:r w:rsidR="004D3FF8" w:rsidRPr="008D38F7">
        <w:t>manual articulation of</w:t>
      </w:r>
      <w:r w:rsidRPr="008D38F7">
        <w:t xml:space="preserve"> Up/Down slides from/to played note(s). </w:t>
      </w:r>
    </w:p>
    <w:p w14:paraId="555DCDB0" w14:textId="77777777" w:rsidR="00D27488" w:rsidRPr="008D38F7" w:rsidRDefault="00D27488" w:rsidP="005360E8">
      <w:pPr>
        <w:pStyle w:val="Heading3"/>
      </w:pPr>
      <w:bookmarkStart w:id="271" w:name="_Toc308106867"/>
      <w:bookmarkStart w:id="272" w:name="_Toc62840870"/>
      <w:r w:rsidRPr="008D38F7">
        <w:t>Additional FXs found in Chords, Bass</w:t>
      </w:r>
      <w:r w:rsidR="00B41115" w:rsidRPr="008D38F7">
        <w:t xml:space="preserve"> </w:t>
      </w:r>
      <w:r w:rsidRPr="008D38F7">
        <w:t>&amp;</w:t>
      </w:r>
      <w:r w:rsidR="00B41115" w:rsidRPr="008D38F7">
        <w:t xml:space="preserve"> </w:t>
      </w:r>
      <w:r w:rsidRPr="008D38F7">
        <w:t>Chords, Bass</w:t>
      </w:r>
      <w:r w:rsidR="00B41115" w:rsidRPr="008D38F7">
        <w:t xml:space="preserve"> </w:t>
      </w:r>
      <w:r w:rsidRPr="008D38F7">
        <w:t>&amp;</w:t>
      </w:r>
      <w:r w:rsidR="00B41115" w:rsidRPr="008D38F7">
        <w:t xml:space="preserve"> </w:t>
      </w:r>
      <w:r w:rsidRPr="008D38F7">
        <w:t>Pick modes</w:t>
      </w:r>
      <w:bookmarkEnd w:id="271"/>
      <w:bookmarkEnd w:id="272"/>
    </w:p>
    <w:p w14:paraId="0AA8CB95" w14:textId="77777777" w:rsidR="00ED7280" w:rsidRPr="008D38F7" w:rsidRDefault="00ED7280" w:rsidP="00ED7280">
      <w:pPr>
        <w:spacing w:before="120"/>
      </w:pPr>
      <w:r w:rsidRPr="008D38F7">
        <w:rPr>
          <w:b/>
          <w:bCs/>
        </w:rPr>
        <w:t>Slow Strum on Higher Velo</w:t>
      </w:r>
      <w:r w:rsidRPr="008D38F7">
        <w:t xml:space="preserve"> (Velocity Switch FX) - in all chordal modes you can set a velocity value, after which slow strum will be performed when playing a chord in the Main zone</w:t>
      </w:r>
      <w:r w:rsidR="00D27488" w:rsidRPr="008D38F7">
        <w:t>.</w:t>
      </w:r>
    </w:p>
    <w:p w14:paraId="0896C329" w14:textId="77777777" w:rsidR="00ED7280" w:rsidRPr="008D38F7" w:rsidRDefault="00ED7280" w:rsidP="00ED7280">
      <w:pPr>
        <w:spacing w:before="120"/>
      </w:pPr>
      <w:r w:rsidRPr="008D38F7">
        <w:rPr>
          <w:b/>
          <w:bCs/>
        </w:rPr>
        <w:t>Slow Strum on Lower Velo</w:t>
      </w:r>
      <w:r w:rsidRPr="008D38F7">
        <w:t xml:space="preserve"> (Velocity Switch FX) - in the same way you can set a velocity value below which slow strum will be perform when p</w:t>
      </w:r>
      <w:r w:rsidR="00D27488" w:rsidRPr="008D38F7">
        <w:t>laying a chord in the Main zone.</w:t>
      </w:r>
    </w:p>
    <w:p w14:paraId="1AC9BFEF" w14:textId="77777777" w:rsidR="00ED7280" w:rsidRPr="008D38F7" w:rsidRDefault="00ED7280" w:rsidP="00ED7280">
      <w:pPr>
        <w:spacing w:before="120"/>
      </w:pPr>
      <w:r w:rsidRPr="008D38F7">
        <w:rPr>
          <w:b/>
          <w:bCs/>
        </w:rPr>
        <w:t>Slide up</w:t>
      </w:r>
      <w:r w:rsidRPr="008D38F7">
        <w:t xml:space="preserve"> (Velocity Switch FX) produces automatic slide up TO the played note/chord</w:t>
      </w:r>
      <w:r w:rsidR="00D27488" w:rsidRPr="008D38F7">
        <w:t>.</w:t>
      </w:r>
    </w:p>
    <w:p w14:paraId="48D4E49A" w14:textId="77777777" w:rsidR="00ED7280" w:rsidRPr="008D38F7" w:rsidRDefault="00ED7280" w:rsidP="00ED7280">
      <w:pPr>
        <w:spacing w:before="120"/>
      </w:pPr>
      <w:r w:rsidRPr="008D38F7">
        <w:rPr>
          <w:b/>
          <w:bCs/>
        </w:rPr>
        <w:t>Slide down</w:t>
      </w:r>
      <w:r w:rsidRPr="008D38F7">
        <w:t xml:space="preserve"> (Velocity Switch FX) produces automatic slide do</w:t>
      </w:r>
      <w:r w:rsidR="00D27488" w:rsidRPr="008D38F7">
        <w:t>wn (Fall) FROM the played chord.</w:t>
      </w:r>
    </w:p>
    <w:p w14:paraId="2A52CB4D" w14:textId="77777777" w:rsidR="00ED7280" w:rsidRPr="008D38F7" w:rsidRDefault="00ED7280" w:rsidP="00ED7280">
      <w:pPr>
        <w:spacing w:before="120"/>
      </w:pPr>
      <w:r w:rsidRPr="008D38F7">
        <w:rPr>
          <w:b/>
        </w:rPr>
        <w:t>Open String</w:t>
      </w:r>
      <w:r w:rsidR="001A6572" w:rsidRPr="008D38F7">
        <w:rPr>
          <w:b/>
        </w:rPr>
        <w:t>s</w:t>
      </w:r>
      <w:r w:rsidRPr="008D38F7">
        <w:rPr>
          <w:b/>
        </w:rPr>
        <w:t xml:space="preserve"> Lock </w:t>
      </w:r>
      <w:r w:rsidRPr="008D38F7">
        <w:t xml:space="preserve">(Pedal Switch FX) - in case open strings are used in a chord (such as A Open, E Open) they will be </w:t>
      </w:r>
      <w:r w:rsidR="00D27488" w:rsidRPr="008D38F7">
        <w:t>engaged</w:t>
      </w:r>
      <w:r w:rsidRPr="008D38F7">
        <w:t xml:space="preserve"> (locked) while other strings will play the notes of the further chords.</w:t>
      </w:r>
      <w:r w:rsidR="00445CC9" w:rsidRPr="008D38F7">
        <w:t xml:space="preserve"> When </w:t>
      </w:r>
      <w:r w:rsidR="00445CC9" w:rsidRPr="008D38F7">
        <w:rPr>
          <w:b/>
        </w:rPr>
        <w:t>Open</w:t>
      </w:r>
      <w:r w:rsidR="001A6572" w:rsidRPr="008D38F7">
        <w:rPr>
          <w:b/>
        </w:rPr>
        <w:t xml:space="preserve"> </w:t>
      </w:r>
      <w:r w:rsidR="00445CC9" w:rsidRPr="008D38F7">
        <w:rPr>
          <w:b/>
        </w:rPr>
        <w:t>Strings</w:t>
      </w:r>
      <w:r w:rsidR="001A6572" w:rsidRPr="008D38F7">
        <w:rPr>
          <w:b/>
        </w:rPr>
        <w:t xml:space="preserve"> </w:t>
      </w:r>
      <w:r w:rsidR="00445CC9" w:rsidRPr="008D38F7">
        <w:rPr>
          <w:b/>
        </w:rPr>
        <w:t>Lock FX</w:t>
      </w:r>
      <w:r w:rsidR="00445CC9" w:rsidRPr="008D38F7">
        <w:t xml:space="preserve"> is turned on the </w:t>
      </w:r>
      <w:r w:rsidR="00674C4F" w:rsidRPr="008D38F7">
        <w:t xml:space="preserve">further </w:t>
      </w:r>
      <w:r w:rsidR="00445CC9" w:rsidRPr="008D38F7">
        <w:t xml:space="preserve">chords played with upper note higher than E3 will automatically move chord position up along the fretboard. </w:t>
      </w:r>
    </w:p>
    <w:p w14:paraId="454E1D44" w14:textId="77777777" w:rsidR="00091C83" w:rsidRPr="008D38F7" w:rsidRDefault="00091C83" w:rsidP="00ED7280">
      <w:pPr>
        <w:spacing w:before="120"/>
      </w:pPr>
      <w:r w:rsidRPr="008D38F7">
        <w:t>Note, that if Modulation FX box is activated</w:t>
      </w:r>
      <w:r w:rsidR="007A5DCF" w:rsidRPr="008D38F7">
        <w:t>,</w:t>
      </w:r>
      <w:r w:rsidR="0016061A" w:rsidRPr="008D38F7">
        <w:t xml:space="preserve"> the effect selected in</w:t>
      </w:r>
      <w:r w:rsidR="007A5DCF" w:rsidRPr="008D38F7">
        <w:t xml:space="preserve"> M.W. </w:t>
      </w:r>
      <w:r w:rsidR="0016061A" w:rsidRPr="008D38F7">
        <w:t xml:space="preserve">(Modulation Wheel) box </w:t>
      </w:r>
      <w:r w:rsidR="007A5DCF" w:rsidRPr="008D38F7">
        <w:t>will</w:t>
      </w:r>
      <w:r w:rsidR="0016061A" w:rsidRPr="008D38F7">
        <w:t xml:space="preserve"> not work</w:t>
      </w:r>
      <w:r w:rsidR="00C23597" w:rsidRPr="008D38F7">
        <w:t>.</w:t>
      </w:r>
    </w:p>
    <w:p w14:paraId="60C5A0CE" w14:textId="1D7E3E9D" w:rsidR="00F72345" w:rsidRPr="008D38F7" w:rsidRDefault="00F72345" w:rsidP="005360E8">
      <w:pPr>
        <w:pStyle w:val="Heading1"/>
      </w:pPr>
      <w:bookmarkStart w:id="273" w:name="_Toc308106868"/>
      <w:bookmarkStart w:id="274" w:name="_Toc318380092"/>
      <w:bookmarkStart w:id="275" w:name="_Toc62840871"/>
      <w:bookmarkStart w:id="276" w:name="_Toc108455673"/>
      <w:r w:rsidRPr="008D38F7">
        <w:t>Chord Map</w:t>
      </w:r>
      <w:bookmarkEnd w:id="264"/>
      <w:bookmarkEnd w:id="265"/>
      <w:bookmarkEnd w:id="266"/>
      <w:bookmarkEnd w:id="267"/>
      <w:bookmarkEnd w:id="273"/>
      <w:bookmarkEnd w:id="274"/>
      <w:bookmarkEnd w:id="275"/>
      <w:bookmarkEnd w:id="276"/>
    </w:p>
    <w:p w14:paraId="18B6D648" w14:textId="77777777" w:rsidR="00372961" w:rsidRPr="008D38F7" w:rsidRDefault="00E63262" w:rsidP="00372961">
      <w:pPr>
        <w:spacing w:before="120"/>
      </w:pPr>
      <w:r w:rsidRPr="008D38F7">
        <w:t>RealRick</w:t>
      </w:r>
      <w:r w:rsidR="00BB3227" w:rsidRPr="008D38F7">
        <w:t xml:space="preserve"> can detect</w:t>
      </w:r>
      <w:r w:rsidR="00372961" w:rsidRPr="008D38F7">
        <w:t xml:space="preserve"> 30 chord types.</w:t>
      </w:r>
    </w:p>
    <w:p w14:paraId="39473AA9" w14:textId="77777777" w:rsidR="00372961" w:rsidRPr="008D38F7" w:rsidRDefault="00372961" w:rsidP="00C23597">
      <w:pPr>
        <w:spacing w:before="120"/>
      </w:pPr>
      <w:r w:rsidRPr="008D38F7">
        <w:t xml:space="preserve">The following chart lists the available chord types and the degrees unnecessary for chord detection that you can omit while entering chords.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6"/>
        <w:gridCol w:w="2754"/>
      </w:tblGrid>
      <w:tr w:rsidR="00372961" w:rsidRPr="008D38F7" w14:paraId="2ECDE321" w14:textId="77777777" w:rsidTr="00AF5AD3">
        <w:trPr>
          <w:jc w:val="center"/>
        </w:trPr>
        <w:tc>
          <w:tcPr>
            <w:tcW w:w="1806" w:type="dxa"/>
          </w:tcPr>
          <w:p w14:paraId="7CA22934" w14:textId="77777777" w:rsidR="00372961" w:rsidRPr="008D38F7" w:rsidRDefault="00372961" w:rsidP="005360E8">
            <w:pPr>
              <w:spacing w:before="40" w:after="40"/>
              <w:rPr>
                <w:b/>
                <w:sz w:val="22"/>
              </w:rPr>
            </w:pPr>
            <w:r w:rsidRPr="008D38F7">
              <w:rPr>
                <w:b/>
                <w:sz w:val="22"/>
              </w:rPr>
              <w:t>Chord type</w:t>
            </w:r>
          </w:p>
        </w:tc>
        <w:tc>
          <w:tcPr>
            <w:tcW w:w="2754" w:type="dxa"/>
          </w:tcPr>
          <w:p w14:paraId="7413987D" w14:textId="77777777" w:rsidR="00372961" w:rsidRPr="008D38F7" w:rsidRDefault="00372961" w:rsidP="005360E8">
            <w:pPr>
              <w:spacing w:before="40" w:after="40"/>
              <w:rPr>
                <w:b/>
                <w:sz w:val="22"/>
              </w:rPr>
            </w:pPr>
            <w:r w:rsidRPr="008D38F7">
              <w:rPr>
                <w:b/>
                <w:sz w:val="22"/>
              </w:rPr>
              <w:t>Can be omitted</w:t>
            </w:r>
          </w:p>
        </w:tc>
      </w:tr>
      <w:tr w:rsidR="00372961" w:rsidRPr="008D38F7" w14:paraId="659E22F2" w14:textId="77777777" w:rsidTr="00AF5AD3">
        <w:trPr>
          <w:jc w:val="center"/>
        </w:trPr>
        <w:tc>
          <w:tcPr>
            <w:tcW w:w="1806" w:type="dxa"/>
          </w:tcPr>
          <w:p w14:paraId="2B8F3C3C" w14:textId="77777777" w:rsidR="00372961" w:rsidRPr="008D38F7" w:rsidRDefault="00193F6D" w:rsidP="005360E8">
            <w:pPr>
              <w:spacing w:before="40" w:after="40"/>
              <w:rPr>
                <w:sz w:val="22"/>
              </w:rPr>
            </w:pPr>
            <w:r w:rsidRPr="008D38F7">
              <w:rPr>
                <w:sz w:val="22"/>
              </w:rPr>
              <w:t>ma</w:t>
            </w:r>
          </w:p>
        </w:tc>
        <w:tc>
          <w:tcPr>
            <w:tcW w:w="2754" w:type="dxa"/>
          </w:tcPr>
          <w:p w14:paraId="31069C12" w14:textId="77777777" w:rsidR="00372961" w:rsidRPr="008D38F7" w:rsidRDefault="00372961" w:rsidP="005360E8">
            <w:pPr>
              <w:spacing w:before="40" w:after="40"/>
              <w:rPr>
                <w:sz w:val="22"/>
              </w:rPr>
            </w:pPr>
            <w:r w:rsidRPr="008D38F7">
              <w:rPr>
                <w:sz w:val="22"/>
              </w:rPr>
              <w:t xml:space="preserve"> V, III</w:t>
            </w:r>
          </w:p>
        </w:tc>
      </w:tr>
      <w:tr w:rsidR="00372961" w:rsidRPr="008D38F7" w14:paraId="43018394" w14:textId="77777777" w:rsidTr="00AF5AD3">
        <w:trPr>
          <w:jc w:val="center"/>
        </w:trPr>
        <w:tc>
          <w:tcPr>
            <w:tcW w:w="1806" w:type="dxa"/>
          </w:tcPr>
          <w:p w14:paraId="7EAF97E5" w14:textId="77777777" w:rsidR="00372961" w:rsidRPr="008D38F7" w:rsidRDefault="00372961" w:rsidP="005360E8">
            <w:pPr>
              <w:spacing w:before="40" w:after="40"/>
              <w:rPr>
                <w:sz w:val="22"/>
              </w:rPr>
            </w:pPr>
            <w:r w:rsidRPr="008D38F7">
              <w:rPr>
                <w:sz w:val="22"/>
              </w:rPr>
              <w:t>6</w:t>
            </w:r>
          </w:p>
        </w:tc>
        <w:tc>
          <w:tcPr>
            <w:tcW w:w="2754" w:type="dxa"/>
          </w:tcPr>
          <w:p w14:paraId="3163214E" w14:textId="77777777" w:rsidR="00372961" w:rsidRPr="008D38F7" w:rsidRDefault="00372961" w:rsidP="005360E8">
            <w:pPr>
              <w:spacing w:before="40" w:after="40"/>
              <w:rPr>
                <w:sz w:val="22"/>
              </w:rPr>
            </w:pPr>
            <w:r w:rsidRPr="008D38F7">
              <w:rPr>
                <w:sz w:val="22"/>
              </w:rPr>
              <w:t>-</w:t>
            </w:r>
          </w:p>
        </w:tc>
      </w:tr>
      <w:tr w:rsidR="00372961" w:rsidRPr="008D38F7" w14:paraId="3E97FDBF" w14:textId="77777777" w:rsidTr="00AF5AD3">
        <w:trPr>
          <w:jc w:val="center"/>
        </w:trPr>
        <w:tc>
          <w:tcPr>
            <w:tcW w:w="1806" w:type="dxa"/>
          </w:tcPr>
          <w:p w14:paraId="2C21A13B" w14:textId="77777777" w:rsidR="00372961" w:rsidRPr="008D38F7" w:rsidRDefault="00372961" w:rsidP="005360E8">
            <w:pPr>
              <w:spacing w:before="40" w:after="40"/>
              <w:rPr>
                <w:sz w:val="22"/>
              </w:rPr>
            </w:pPr>
            <w:r w:rsidRPr="008D38F7">
              <w:rPr>
                <w:sz w:val="22"/>
              </w:rPr>
              <w:t>add9</w:t>
            </w:r>
          </w:p>
        </w:tc>
        <w:tc>
          <w:tcPr>
            <w:tcW w:w="2754" w:type="dxa"/>
          </w:tcPr>
          <w:p w14:paraId="21330D75" w14:textId="77777777" w:rsidR="00372961" w:rsidRPr="008D38F7" w:rsidRDefault="00372961" w:rsidP="005360E8">
            <w:pPr>
              <w:spacing w:before="40" w:after="40"/>
              <w:rPr>
                <w:sz w:val="22"/>
              </w:rPr>
            </w:pPr>
            <w:r w:rsidRPr="008D38F7">
              <w:rPr>
                <w:sz w:val="22"/>
              </w:rPr>
              <w:t>-</w:t>
            </w:r>
          </w:p>
        </w:tc>
      </w:tr>
      <w:tr w:rsidR="00372961" w:rsidRPr="008D38F7" w14:paraId="774AC439" w14:textId="77777777" w:rsidTr="00AF5AD3">
        <w:trPr>
          <w:jc w:val="center"/>
        </w:trPr>
        <w:tc>
          <w:tcPr>
            <w:tcW w:w="1806" w:type="dxa"/>
          </w:tcPr>
          <w:p w14:paraId="67EE63B9" w14:textId="77777777" w:rsidR="00372961" w:rsidRPr="008D38F7" w:rsidRDefault="00372961" w:rsidP="005360E8">
            <w:pPr>
              <w:spacing w:before="40" w:after="40"/>
              <w:rPr>
                <w:sz w:val="22"/>
              </w:rPr>
            </w:pPr>
            <w:r w:rsidRPr="008D38F7">
              <w:rPr>
                <w:sz w:val="22"/>
              </w:rPr>
              <w:t>sus4</w:t>
            </w:r>
          </w:p>
        </w:tc>
        <w:tc>
          <w:tcPr>
            <w:tcW w:w="2754" w:type="dxa"/>
          </w:tcPr>
          <w:p w14:paraId="3F749A28" w14:textId="77777777" w:rsidR="00372961" w:rsidRPr="008D38F7" w:rsidRDefault="00372961" w:rsidP="005360E8">
            <w:pPr>
              <w:spacing w:before="40" w:after="40"/>
              <w:rPr>
                <w:sz w:val="22"/>
              </w:rPr>
            </w:pPr>
            <w:r w:rsidRPr="008D38F7">
              <w:rPr>
                <w:sz w:val="22"/>
              </w:rPr>
              <w:t>-</w:t>
            </w:r>
          </w:p>
        </w:tc>
      </w:tr>
      <w:tr w:rsidR="00372961" w:rsidRPr="008D38F7" w14:paraId="4A98B6D4" w14:textId="77777777" w:rsidTr="00AF5AD3">
        <w:trPr>
          <w:jc w:val="center"/>
        </w:trPr>
        <w:tc>
          <w:tcPr>
            <w:tcW w:w="1806" w:type="dxa"/>
          </w:tcPr>
          <w:p w14:paraId="0A56BACB" w14:textId="77777777" w:rsidR="00372961" w:rsidRPr="008D38F7" w:rsidRDefault="00372961" w:rsidP="005360E8">
            <w:pPr>
              <w:spacing w:before="40" w:after="40"/>
              <w:rPr>
                <w:sz w:val="22"/>
              </w:rPr>
            </w:pPr>
            <w:r w:rsidRPr="008D38F7">
              <w:rPr>
                <w:sz w:val="22"/>
              </w:rPr>
              <w:t>sus2</w:t>
            </w:r>
          </w:p>
        </w:tc>
        <w:tc>
          <w:tcPr>
            <w:tcW w:w="2754" w:type="dxa"/>
          </w:tcPr>
          <w:p w14:paraId="3C48A96E" w14:textId="77777777" w:rsidR="00372961" w:rsidRPr="008D38F7" w:rsidRDefault="00372961" w:rsidP="005360E8">
            <w:pPr>
              <w:spacing w:before="40" w:after="40"/>
              <w:rPr>
                <w:sz w:val="22"/>
              </w:rPr>
            </w:pPr>
            <w:r w:rsidRPr="008D38F7">
              <w:rPr>
                <w:sz w:val="22"/>
              </w:rPr>
              <w:t>-</w:t>
            </w:r>
          </w:p>
        </w:tc>
      </w:tr>
      <w:tr w:rsidR="00372961" w:rsidRPr="008D38F7" w14:paraId="01436EDD" w14:textId="77777777" w:rsidTr="00AF5AD3">
        <w:trPr>
          <w:jc w:val="center"/>
        </w:trPr>
        <w:tc>
          <w:tcPr>
            <w:tcW w:w="1806" w:type="dxa"/>
          </w:tcPr>
          <w:p w14:paraId="5FAAC2FF" w14:textId="77777777" w:rsidR="00372961" w:rsidRPr="008D38F7" w:rsidRDefault="00372961" w:rsidP="005360E8">
            <w:pPr>
              <w:spacing w:before="40" w:after="40"/>
              <w:rPr>
                <w:sz w:val="22"/>
              </w:rPr>
            </w:pPr>
            <w:r w:rsidRPr="008D38F7">
              <w:rPr>
                <w:sz w:val="22"/>
              </w:rPr>
              <w:t>6/9</w:t>
            </w:r>
          </w:p>
        </w:tc>
        <w:tc>
          <w:tcPr>
            <w:tcW w:w="2754" w:type="dxa"/>
          </w:tcPr>
          <w:p w14:paraId="3507A4A0" w14:textId="77777777" w:rsidR="00372961" w:rsidRPr="008D38F7" w:rsidRDefault="00372961" w:rsidP="005360E8">
            <w:pPr>
              <w:spacing w:before="40" w:after="40"/>
              <w:rPr>
                <w:sz w:val="22"/>
              </w:rPr>
            </w:pPr>
            <w:r w:rsidRPr="008D38F7">
              <w:rPr>
                <w:sz w:val="22"/>
              </w:rPr>
              <w:t>V</w:t>
            </w:r>
          </w:p>
        </w:tc>
      </w:tr>
      <w:tr w:rsidR="00372961" w:rsidRPr="008D38F7" w14:paraId="79B91994" w14:textId="77777777" w:rsidTr="00AF5AD3">
        <w:trPr>
          <w:jc w:val="center"/>
        </w:trPr>
        <w:tc>
          <w:tcPr>
            <w:tcW w:w="1806" w:type="dxa"/>
          </w:tcPr>
          <w:p w14:paraId="1300B482" w14:textId="77777777" w:rsidR="00372961" w:rsidRPr="008D38F7" w:rsidRDefault="00372961" w:rsidP="005360E8">
            <w:pPr>
              <w:spacing w:before="40" w:after="40"/>
              <w:rPr>
                <w:sz w:val="22"/>
              </w:rPr>
            </w:pPr>
            <w:r w:rsidRPr="008D38F7">
              <w:rPr>
                <w:sz w:val="22"/>
              </w:rPr>
              <w:t>maj7</w:t>
            </w:r>
          </w:p>
        </w:tc>
        <w:tc>
          <w:tcPr>
            <w:tcW w:w="2754" w:type="dxa"/>
          </w:tcPr>
          <w:p w14:paraId="1D1996C1" w14:textId="77777777" w:rsidR="00372961" w:rsidRPr="008D38F7" w:rsidRDefault="00372961" w:rsidP="005360E8">
            <w:pPr>
              <w:spacing w:before="40" w:after="40"/>
              <w:rPr>
                <w:sz w:val="22"/>
              </w:rPr>
            </w:pPr>
            <w:r w:rsidRPr="008D38F7">
              <w:rPr>
                <w:sz w:val="22"/>
              </w:rPr>
              <w:t>V, V+III</w:t>
            </w:r>
          </w:p>
        </w:tc>
      </w:tr>
      <w:tr w:rsidR="00372961" w:rsidRPr="008D38F7" w14:paraId="5CEF5482" w14:textId="77777777" w:rsidTr="00AF5AD3">
        <w:trPr>
          <w:jc w:val="center"/>
        </w:trPr>
        <w:tc>
          <w:tcPr>
            <w:tcW w:w="1806" w:type="dxa"/>
          </w:tcPr>
          <w:p w14:paraId="4D173272" w14:textId="77777777" w:rsidR="00372961" w:rsidRPr="008D38F7" w:rsidRDefault="00372961" w:rsidP="005360E8">
            <w:pPr>
              <w:spacing w:before="40" w:after="40"/>
              <w:rPr>
                <w:sz w:val="22"/>
              </w:rPr>
            </w:pPr>
            <w:r w:rsidRPr="008D38F7">
              <w:rPr>
                <w:sz w:val="22"/>
              </w:rPr>
              <w:t>maj9</w:t>
            </w:r>
          </w:p>
        </w:tc>
        <w:tc>
          <w:tcPr>
            <w:tcW w:w="2754" w:type="dxa"/>
          </w:tcPr>
          <w:p w14:paraId="0DF72266" w14:textId="77777777" w:rsidR="00372961" w:rsidRPr="008D38F7" w:rsidRDefault="00372961" w:rsidP="005360E8">
            <w:pPr>
              <w:spacing w:before="40" w:after="40"/>
              <w:rPr>
                <w:sz w:val="22"/>
              </w:rPr>
            </w:pPr>
            <w:r w:rsidRPr="008D38F7">
              <w:rPr>
                <w:sz w:val="22"/>
              </w:rPr>
              <w:t>V</w:t>
            </w:r>
          </w:p>
        </w:tc>
      </w:tr>
      <w:tr w:rsidR="00372961" w:rsidRPr="008D38F7" w14:paraId="7B7FB6C7" w14:textId="77777777" w:rsidTr="00AF5AD3">
        <w:trPr>
          <w:jc w:val="center"/>
        </w:trPr>
        <w:tc>
          <w:tcPr>
            <w:tcW w:w="1806" w:type="dxa"/>
          </w:tcPr>
          <w:p w14:paraId="6489D491" w14:textId="77777777" w:rsidR="00372961" w:rsidRPr="008D38F7" w:rsidRDefault="00372961" w:rsidP="005360E8">
            <w:pPr>
              <w:spacing w:before="40" w:after="40"/>
              <w:rPr>
                <w:sz w:val="22"/>
              </w:rPr>
            </w:pPr>
            <w:r w:rsidRPr="008D38F7">
              <w:rPr>
                <w:sz w:val="22"/>
              </w:rPr>
              <w:t>maj7(b5)</w:t>
            </w:r>
          </w:p>
        </w:tc>
        <w:tc>
          <w:tcPr>
            <w:tcW w:w="2754" w:type="dxa"/>
          </w:tcPr>
          <w:p w14:paraId="16ACBA9C" w14:textId="77777777" w:rsidR="00372961" w:rsidRPr="008D38F7" w:rsidRDefault="00372961" w:rsidP="005360E8">
            <w:pPr>
              <w:spacing w:before="40" w:after="40"/>
              <w:rPr>
                <w:sz w:val="22"/>
              </w:rPr>
            </w:pPr>
            <w:r w:rsidRPr="008D38F7">
              <w:rPr>
                <w:sz w:val="22"/>
              </w:rPr>
              <w:t>-</w:t>
            </w:r>
          </w:p>
        </w:tc>
      </w:tr>
      <w:tr w:rsidR="00372961" w:rsidRPr="008D38F7" w14:paraId="0EF8B76F" w14:textId="77777777" w:rsidTr="00AF5AD3">
        <w:trPr>
          <w:jc w:val="center"/>
        </w:trPr>
        <w:tc>
          <w:tcPr>
            <w:tcW w:w="1806" w:type="dxa"/>
          </w:tcPr>
          <w:p w14:paraId="6D93F4C4" w14:textId="77777777" w:rsidR="00372961" w:rsidRPr="008D38F7" w:rsidRDefault="00372961" w:rsidP="005360E8">
            <w:pPr>
              <w:spacing w:before="40" w:after="40"/>
              <w:rPr>
                <w:sz w:val="22"/>
              </w:rPr>
            </w:pPr>
            <w:r w:rsidRPr="008D38F7">
              <w:rPr>
                <w:sz w:val="22"/>
              </w:rPr>
              <w:t>maj7(#5)</w:t>
            </w:r>
          </w:p>
        </w:tc>
        <w:tc>
          <w:tcPr>
            <w:tcW w:w="2754" w:type="dxa"/>
          </w:tcPr>
          <w:p w14:paraId="6021E26F" w14:textId="77777777" w:rsidR="00372961" w:rsidRPr="008D38F7" w:rsidRDefault="00372961" w:rsidP="005360E8">
            <w:pPr>
              <w:spacing w:before="40" w:after="40"/>
              <w:rPr>
                <w:sz w:val="22"/>
              </w:rPr>
            </w:pPr>
            <w:r w:rsidRPr="008D38F7">
              <w:rPr>
                <w:sz w:val="22"/>
              </w:rPr>
              <w:t>-</w:t>
            </w:r>
          </w:p>
        </w:tc>
      </w:tr>
      <w:tr w:rsidR="00372961" w:rsidRPr="008D38F7" w14:paraId="4B521486" w14:textId="77777777" w:rsidTr="00AF5AD3">
        <w:trPr>
          <w:jc w:val="center"/>
        </w:trPr>
        <w:tc>
          <w:tcPr>
            <w:tcW w:w="1806" w:type="dxa"/>
          </w:tcPr>
          <w:p w14:paraId="76A1E182" w14:textId="77777777" w:rsidR="00372961" w:rsidRPr="008D38F7" w:rsidRDefault="00372961" w:rsidP="005360E8">
            <w:pPr>
              <w:spacing w:before="40" w:after="40"/>
              <w:rPr>
                <w:sz w:val="22"/>
              </w:rPr>
            </w:pPr>
            <w:r w:rsidRPr="008D38F7">
              <w:rPr>
                <w:sz w:val="22"/>
              </w:rPr>
              <w:t>m</w:t>
            </w:r>
          </w:p>
        </w:tc>
        <w:tc>
          <w:tcPr>
            <w:tcW w:w="2754" w:type="dxa"/>
          </w:tcPr>
          <w:p w14:paraId="3B551D4E" w14:textId="77777777" w:rsidR="00372961" w:rsidRPr="008D38F7" w:rsidRDefault="00372961" w:rsidP="005360E8">
            <w:pPr>
              <w:spacing w:before="40" w:after="40"/>
              <w:rPr>
                <w:sz w:val="22"/>
              </w:rPr>
            </w:pPr>
            <w:r w:rsidRPr="008D38F7">
              <w:rPr>
                <w:sz w:val="22"/>
              </w:rPr>
              <w:t>V</w:t>
            </w:r>
          </w:p>
        </w:tc>
      </w:tr>
      <w:tr w:rsidR="00372961" w:rsidRPr="008D38F7" w14:paraId="13376722" w14:textId="77777777" w:rsidTr="00AF5AD3">
        <w:trPr>
          <w:jc w:val="center"/>
        </w:trPr>
        <w:tc>
          <w:tcPr>
            <w:tcW w:w="1806" w:type="dxa"/>
          </w:tcPr>
          <w:p w14:paraId="26EA34B2" w14:textId="77777777" w:rsidR="00372961" w:rsidRPr="008D38F7" w:rsidRDefault="00372961" w:rsidP="005360E8">
            <w:pPr>
              <w:spacing w:before="40" w:after="40"/>
              <w:rPr>
                <w:sz w:val="22"/>
              </w:rPr>
            </w:pPr>
            <w:r w:rsidRPr="008D38F7">
              <w:rPr>
                <w:sz w:val="22"/>
              </w:rPr>
              <w:t>m6</w:t>
            </w:r>
          </w:p>
        </w:tc>
        <w:tc>
          <w:tcPr>
            <w:tcW w:w="2754" w:type="dxa"/>
          </w:tcPr>
          <w:p w14:paraId="01F4463E" w14:textId="77777777" w:rsidR="00372961" w:rsidRPr="008D38F7" w:rsidRDefault="00372961" w:rsidP="005360E8">
            <w:pPr>
              <w:spacing w:before="40" w:after="40"/>
              <w:rPr>
                <w:sz w:val="22"/>
              </w:rPr>
            </w:pPr>
            <w:r w:rsidRPr="008D38F7">
              <w:rPr>
                <w:sz w:val="22"/>
              </w:rPr>
              <w:t>-</w:t>
            </w:r>
          </w:p>
        </w:tc>
      </w:tr>
      <w:tr w:rsidR="00372961" w:rsidRPr="008D38F7" w14:paraId="33B472B8" w14:textId="77777777" w:rsidTr="00AF5AD3">
        <w:trPr>
          <w:jc w:val="center"/>
        </w:trPr>
        <w:tc>
          <w:tcPr>
            <w:tcW w:w="1806" w:type="dxa"/>
          </w:tcPr>
          <w:p w14:paraId="4F7C3614" w14:textId="77777777" w:rsidR="00372961" w:rsidRPr="008D38F7" w:rsidRDefault="00372961" w:rsidP="005360E8">
            <w:pPr>
              <w:spacing w:before="40" w:after="40"/>
              <w:rPr>
                <w:sz w:val="22"/>
              </w:rPr>
            </w:pPr>
            <w:r w:rsidRPr="008D38F7">
              <w:rPr>
                <w:sz w:val="22"/>
              </w:rPr>
              <w:t>m(add9)</w:t>
            </w:r>
          </w:p>
        </w:tc>
        <w:tc>
          <w:tcPr>
            <w:tcW w:w="2754" w:type="dxa"/>
          </w:tcPr>
          <w:p w14:paraId="6B338CFB" w14:textId="77777777" w:rsidR="00372961" w:rsidRPr="008D38F7" w:rsidRDefault="00372961" w:rsidP="005360E8">
            <w:pPr>
              <w:spacing w:before="40" w:after="40"/>
              <w:rPr>
                <w:sz w:val="22"/>
              </w:rPr>
            </w:pPr>
            <w:r w:rsidRPr="008D38F7">
              <w:rPr>
                <w:sz w:val="22"/>
              </w:rPr>
              <w:t>-</w:t>
            </w:r>
          </w:p>
        </w:tc>
      </w:tr>
      <w:tr w:rsidR="00372961" w:rsidRPr="008D38F7" w14:paraId="3F26E445" w14:textId="77777777" w:rsidTr="00AF5AD3">
        <w:trPr>
          <w:jc w:val="center"/>
        </w:trPr>
        <w:tc>
          <w:tcPr>
            <w:tcW w:w="1806" w:type="dxa"/>
          </w:tcPr>
          <w:p w14:paraId="2CA1C84C" w14:textId="77777777" w:rsidR="00372961" w:rsidRPr="008D38F7" w:rsidRDefault="00372961" w:rsidP="005360E8">
            <w:pPr>
              <w:spacing w:before="40" w:after="40"/>
              <w:rPr>
                <w:sz w:val="22"/>
              </w:rPr>
            </w:pPr>
            <w:r w:rsidRPr="008D38F7">
              <w:rPr>
                <w:sz w:val="22"/>
              </w:rPr>
              <w:t>m7</w:t>
            </w:r>
          </w:p>
        </w:tc>
        <w:tc>
          <w:tcPr>
            <w:tcW w:w="2754" w:type="dxa"/>
          </w:tcPr>
          <w:p w14:paraId="558DE213" w14:textId="77777777" w:rsidR="00372961" w:rsidRPr="008D38F7" w:rsidRDefault="00372961" w:rsidP="005360E8">
            <w:pPr>
              <w:spacing w:before="40" w:after="40"/>
              <w:rPr>
                <w:sz w:val="22"/>
              </w:rPr>
            </w:pPr>
            <w:r w:rsidRPr="008D38F7">
              <w:rPr>
                <w:sz w:val="22"/>
              </w:rPr>
              <w:t>V</w:t>
            </w:r>
          </w:p>
        </w:tc>
      </w:tr>
      <w:tr w:rsidR="00372961" w:rsidRPr="008D38F7" w14:paraId="16180AFC" w14:textId="77777777" w:rsidTr="00AF5AD3">
        <w:trPr>
          <w:jc w:val="center"/>
        </w:trPr>
        <w:tc>
          <w:tcPr>
            <w:tcW w:w="1806" w:type="dxa"/>
          </w:tcPr>
          <w:p w14:paraId="520FFE16" w14:textId="77777777" w:rsidR="00372961" w:rsidRPr="008D38F7" w:rsidRDefault="00372961" w:rsidP="005360E8">
            <w:pPr>
              <w:spacing w:before="40" w:after="40"/>
              <w:rPr>
                <w:sz w:val="22"/>
              </w:rPr>
            </w:pPr>
            <w:r w:rsidRPr="008D38F7">
              <w:rPr>
                <w:sz w:val="22"/>
              </w:rPr>
              <w:t>m(maj7)</w:t>
            </w:r>
          </w:p>
        </w:tc>
        <w:tc>
          <w:tcPr>
            <w:tcW w:w="2754" w:type="dxa"/>
          </w:tcPr>
          <w:p w14:paraId="4A9375B9" w14:textId="77777777" w:rsidR="00372961" w:rsidRPr="008D38F7" w:rsidRDefault="00372961" w:rsidP="005360E8">
            <w:pPr>
              <w:spacing w:before="40" w:after="40"/>
              <w:rPr>
                <w:sz w:val="22"/>
              </w:rPr>
            </w:pPr>
            <w:r w:rsidRPr="008D38F7">
              <w:rPr>
                <w:sz w:val="22"/>
              </w:rPr>
              <w:t>V</w:t>
            </w:r>
          </w:p>
        </w:tc>
      </w:tr>
      <w:tr w:rsidR="00372961" w:rsidRPr="008D38F7" w14:paraId="1B21174D" w14:textId="77777777" w:rsidTr="00AF5AD3">
        <w:trPr>
          <w:jc w:val="center"/>
        </w:trPr>
        <w:tc>
          <w:tcPr>
            <w:tcW w:w="1806" w:type="dxa"/>
          </w:tcPr>
          <w:p w14:paraId="336A11AE" w14:textId="77777777" w:rsidR="00372961" w:rsidRPr="008D38F7" w:rsidRDefault="00372961" w:rsidP="005360E8">
            <w:pPr>
              <w:spacing w:before="40" w:after="40"/>
              <w:rPr>
                <w:sz w:val="22"/>
              </w:rPr>
            </w:pPr>
            <w:r w:rsidRPr="008D38F7">
              <w:rPr>
                <w:sz w:val="22"/>
              </w:rPr>
              <w:t>m7(b5)</w:t>
            </w:r>
          </w:p>
        </w:tc>
        <w:tc>
          <w:tcPr>
            <w:tcW w:w="2754" w:type="dxa"/>
          </w:tcPr>
          <w:p w14:paraId="07351987" w14:textId="77777777" w:rsidR="00372961" w:rsidRPr="008D38F7" w:rsidRDefault="00372961" w:rsidP="005360E8">
            <w:pPr>
              <w:spacing w:before="40" w:after="40"/>
              <w:rPr>
                <w:sz w:val="22"/>
              </w:rPr>
            </w:pPr>
            <w:r w:rsidRPr="008D38F7">
              <w:rPr>
                <w:sz w:val="22"/>
              </w:rPr>
              <w:t xml:space="preserve">III, </w:t>
            </w:r>
          </w:p>
        </w:tc>
      </w:tr>
      <w:tr w:rsidR="00372961" w:rsidRPr="008D38F7" w14:paraId="31E3EABB" w14:textId="77777777" w:rsidTr="00AF5AD3">
        <w:trPr>
          <w:jc w:val="center"/>
        </w:trPr>
        <w:tc>
          <w:tcPr>
            <w:tcW w:w="1806" w:type="dxa"/>
          </w:tcPr>
          <w:p w14:paraId="5F87B4D8" w14:textId="77777777" w:rsidR="00372961" w:rsidRPr="008D38F7" w:rsidRDefault="00372961" w:rsidP="005360E8">
            <w:pPr>
              <w:spacing w:before="40" w:after="40"/>
              <w:rPr>
                <w:sz w:val="22"/>
              </w:rPr>
            </w:pPr>
            <w:r w:rsidRPr="008D38F7">
              <w:rPr>
                <w:sz w:val="22"/>
              </w:rPr>
              <w:t xml:space="preserve">m9 </w:t>
            </w:r>
          </w:p>
        </w:tc>
        <w:tc>
          <w:tcPr>
            <w:tcW w:w="2754" w:type="dxa"/>
          </w:tcPr>
          <w:p w14:paraId="7431B46F" w14:textId="77777777" w:rsidR="00372961" w:rsidRPr="008D38F7" w:rsidRDefault="00372961" w:rsidP="005360E8">
            <w:pPr>
              <w:spacing w:before="40" w:after="40"/>
              <w:rPr>
                <w:sz w:val="22"/>
              </w:rPr>
            </w:pPr>
            <w:r w:rsidRPr="008D38F7">
              <w:rPr>
                <w:sz w:val="22"/>
              </w:rPr>
              <w:t>V</w:t>
            </w:r>
          </w:p>
        </w:tc>
      </w:tr>
      <w:tr w:rsidR="00372961" w:rsidRPr="008D38F7" w14:paraId="62679902" w14:textId="77777777" w:rsidTr="00AF5AD3">
        <w:trPr>
          <w:jc w:val="center"/>
        </w:trPr>
        <w:tc>
          <w:tcPr>
            <w:tcW w:w="1806" w:type="dxa"/>
          </w:tcPr>
          <w:p w14:paraId="0FB0CAB3" w14:textId="77777777" w:rsidR="00372961" w:rsidRPr="008D38F7" w:rsidRDefault="00372961" w:rsidP="005360E8">
            <w:pPr>
              <w:spacing w:before="40" w:after="40"/>
              <w:rPr>
                <w:sz w:val="22"/>
              </w:rPr>
            </w:pPr>
            <w:r w:rsidRPr="008D38F7">
              <w:rPr>
                <w:sz w:val="22"/>
              </w:rPr>
              <w:t xml:space="preserve">m7(11) </w:t>
            </w:r>
          </w:p>
        </w:tc>
        <w:tc>
          <w:tcPr>
            <w:tcW w:w="2754" w:type="dxa"/>
          </w:tcPr>
          <w:p w14:paraId="0C5CE270" w14:textId="77777777" w:rsidR="00372961" w:rsidRPr="008D38F7" w:rsidRDefault="00372961" w:rsidP="005360E8">
            <w:pPr>
              <w:spacing w:before="40" w:after="40"/>
              <w:rPr>
                <w:sz w:val="22"/>
              </w:rPr>
            </w:pPr>
            <w:r w:rsidRPr="008D38F7">
              <w:rPr>
                <w:sz w:val="22"/>
              </w:rPr>
              <w:t>VII, V</w:t>
            </w:r>
          </w:p>
        </w:tc>
      </w:tr>
      <w:tr w:rsidR="00372961" w:rsidRPr="008D38F7" w14:paraId="6975E220" w14:textId="77777777" w:rsidTr="00AF5AD3">
        <w:trPr>
          <w:jc w:val="center"/>
        </w:trPr>
        <w:tc>
          <w:tcPr>
            <w:tcW w:w="1806" w:type="dxa"/>
          </w:tcPr>
          <w:p w14:paraId="3B65D604" w14:textId="77777777" w:rsidR="00372961" w:rsidRPr="008D38F7" w:rsidRDefault="00372961" w:rsidP="005360E8">
            <w:pPr>
              <w:spacing w:before="40" w:after="40"/>
              <w:rPr>
                <w:sz w:val="22"/>
              </w:rPr>
            </w:pPr>
            <w:r w:rsidRPr="008D38F7">
              <w:rPr>
                <w:sz w:val="22"/>
              </w:rPr>
              <w:t>7</w:t>
            </w:r>
          </w:p>
        </w:tc>
        <w:tc>
          <w:tcPr>
            <w:tcW w:w="2754" w:type="dxa"/>
          </w:tcPr>
          <w:p w14:paraId="4CD02DB2" w14:textId="77777777" w:rsidR="00372961" w:rsidRPr="008D38F7" w:rsidRDefault="00372961" w:rsidP="005360E8">
            <w:pPr>
              <w:spacing w:before="40" w:after="40"/>
              <w:rPr>
                <w:sz w:val="22"/>
              </w:rPr>
            </w:pPr>
            <w:r w:rsidRPr="008D38F7">
              <w:rPr>
                <w:sz w:val="22"/>
              </w:rPr>
              <w:t>V, III+V</w:t>
            </w:r>
          </w:p>
        </w:tc>
      </w:tr>
      <w:tr w:rsidR="00372961" w:rsidRPr="008D38F7" w14:paraId="32D95838" w14:textId="77777777" w:rsidTr="00AF5AD3">
        <w:trPr>
          <w:jc w:val="center"/>
        </w:trPr>
        <w:tc>
          <w:tcPr>
            <w:tcW w:w="1806" w:type="dxa"/>
          </w:tcPr>
          <w:p w14:paraId="6A70C502" w14:textId="77777777" w:rsidR="00372961" w:rsidRPr="008D38F7" w:rsidRDefault="00372961" w:rsidP="005360E8">
            <w:pPr>
              <w:spacing w:before="40" w:after="40"/>
              <w:rPr>
                <w:sz w:val="22"/>
              </w:rPr>
            </w:pPr>
            <w:r w:rsidRPr="008D38F7">
              <w:rPr>
                <w:sz w:val="22"/>
              </w:rPr>
              <w:t>7sus4</w:t>
            </w:r>
          </w:p>
        </w:tc>
        <w:tc>
          <w:tcPr>
            <w:tcW w:w="2754" w:type="dxa"/>
          </w:tcPr>
          <w:p w14:paraId="0342C056" w14:textId="77777777" w:rsidR="00372961" w:rsidRPr="008D38F7" w:rsidRDefault="00372961" w:rsidP="005360E8">
            <w:pPr>
              <w:spacing w:before="40" w:after="40"/>
              <w:rPr>
                <w:sz w:val="22"/>
              </w:rPr>
            </w:pPr>
            <w:r w:rsidRPr="008D38F7">
              <w:rPr>
                <w:sz w:val="22"/>
              </w:rPr>
              <w:t>-</w:t>
            </w:r>
          </w:p>
        </w:tc>
      </w:tr>
      <w:tr w:rsidR="00372961" w:rsidRPr="008D38F7" w14:paraId="7F3C698B" w14:textId="77777777" w:rsidTr="00AF5AD3">
        <w:trPr>
          <w:jc w:val="center"/>
        </w:trPr>
        <w:tc>
          <w:tcPr>
            <w:tcW w:w="1806" w:type="dxa"/>
          </w:tcPr>
          <w:p w14:paraId="571A1FEE" w14:textId="77777777" w:rsidR="00372961" w:rsidRPr="008D38F7" w:rsidRDefault="00372961" w:rsidP="005360E8">
            <w:pPr>
              <w:spacing w:before="40" w:after="40"/>
              <w:rPr>
                <w:sz w:val="22"/>
              </w:rPr>
            </w:pPr>
            <w:r w:rsidRPr="008D38F7">
              <w:rPr>
                <w:sz w:val="22"/>
              </w:rPr>
              <w:t>7(b5)</w:t>
            </w:r>
          </w:p>
        </w:tc>
        <w:tc>
          <w:tcPr>
            <w:tcW w:w="2754" w:type="dxa"/>
          </w:tcPr>
          <w:p w14:paraId="2047D829" w14:textId="77777777" w:rsidR="00372961" w:rsidRPr="008D38F7" w:rsidRDefault="00372961" w:rsidP="005360E8">
            <w:pPr>
              <w:spacing w:before="40" w:after="40"/>
              <w:rPr>
                <w:sz w:val="22"/>
              </w:rPr>
            </w:pPr>
            <w:r w:rsidRPr="008D38F7">
              <w:rPr>
                <w:sz w:val="22"/>
              </w:rPr>
              <w:t>-</w:t>
            </w:r>
          </w:p>
        </w:tc>
      </w:tr>
      <w:tr w:rsidR="00372961" w:rsidRPr="008D38F7" w14:paraId="77A10953" w14:textId="77777777" w:rsidTr="00AF5AD3">
        <w:trPr>
          <w:jc w:val="center"/>
        </w:trPr>
        <w:tc>
          <w:tcPr>
            <w:tcW w:w="1806" w:type="dxa"/>
          </w:tcPr>
          <w:p w14:paraId="4BA9F2BB" w14:textId="77777777" w:rsidR="00372961" w:rsidRPr="008D38F7" w:rsidRDefault="00372961" w:rsidP="005360E8">
            <w:pPr>
              <w:spacing w:before="40" w:after="40"/>
              <w:rPr>
                <w:sz w:val="22"/>
              </w:rPr>
            </w:pPr>
            <w:r w:rsidRPr="008D38F7">
              <w:rPr>
                <w:sz w:val="22"/>
              </w:rPr>
              <w:t>7(#5)</w:t>
            </w:r>
          </w:p>
        </w:tc>
        <w:tc>
          <w:tcPr>
            <w:tcW w:w="2754" w:type="dxa"/>
          </w:tcPr>
          <w:p w14:paraId="51D1C5E0" w14:textId="77777777" w:rsidR="00372961" w:rsidRPr="008D38F7" w:rsidRDefault="00372961" w:rsidP="005360E8">
            <w:pPr>
              <w:spacing w:before="40" w:after="40"/>
              <w:rPr>
                <w:sz w:val="22"/>
              </w:rPr>
            </w:pPr>
            <w:r w:rsidRPr="008D38F7">
              <w:rPr>
                <w:sz w:val="22"/>
              </w:rPr>
              <w:t>-</w:t>
            </w:r>
          </w:p>
        </w:tc>
      </w:tr>
      <w:tr w:rsidR="00372961" w:rsidRPr="008D38F7" w14:paraId="27DFD41B" w14:textId="77777777" w:rsidTr="00AF5AD3">
        <w:trPr>
          <w:jc w:val="center"/>
        </w:trPr>
        <w:tc>
          <w:tcPr>
            <w:tcW w:w="1806" w:type="dxa"/>
          </w:tcPr>
          <w:p w14:paraId="77EFA504" w14:textId="77777777" w:rsidR="00372961" w:rsidRPr="008D38F7" w:rsidRDefault="00372961" w:rsidP="005360E8">
            <w:pPr>
              <w:spacing w:before="40" w:after="40"/>
              <w:rPr>
                <w:sz w:val="22"/>
              </w:rPr>
            </w:pPr>
            <w:r w:rsidRPr="008D38F7">
              <w:rPr>
                <w:sz w:val="22"/>
              </w:rPr>
              <w:t>9</w:t>
            </w:r>
          </w:p>
        </w:tc>
        <w:tc>
          <w:tcPr>
            <w:tcW w:w="2754" w:type="dxa"/>
          </w:tcPr>
          <w:p w14:paraId="3F9A9200" w14:textId="77777777" w:rsidR="00372961" w:rsidRPr="008D38F7" w:rsidRDefault="00372961" w:rsidP="005360E8">
            <w:pPr>
              <w:spacing w:before="40" w:after="40"/>
              <w:rPr>
                <w:sz w:val="22"/>
              </w:rPr>
            </w:pPr>
            <w:r w:rsidRPr="008D38F7">
              <w:rPr>
                <w:sz w:val="22"/>
              </w:rPr>
              <w:t>V</w:t>
            </w:r>
          </w:p>
        </w:tc>
      </w:tr>
      <w:tr w:rsidR="00372961" w:rsidRPr="008D38F7" w14:paraId="3127DC38" w14:textId="77777777" w:rsidTr="00AF5AD3">
        <w:trPr>
          <w:jc w:val="center"/>
        </w:trPr>
        <w:tc>
          <w:tcPr>
            <w:tcW w:w="1806" w:type="dxa"/>
          </w:tcPr>
          <w:p w14:paraId="50D8DBEF" w14:textId="77777777" w:rsidR="00372961" w:rsidRPr="008D38F7" w:rsidRDefault="00372961" w:rsidP="005360E8">
            <w:pPr>
              <w:spacing w:before="40" w:after="40"/>
              <w:rPr>
                <w:sz w:val="22"/>
              </w:rPr>
            </w:pPr>
            <w:r w:rsidRPr="008D38F7">
              <w:rPr>
                <w:sz w:val="22"/>
              </w:rPr>
              <w:t>9sus4</w:t>
            </w:r>
          </w:p>
        </w:tc>
        <w:tc>
          <w:tcPr>
            <w:tcW w:w="2754" w:type="dxa"/>
          </w:tcPr>
          <w:p w14:paraId="2A7A4EA5" w14:textId="77777777" w:rsidR="00372961" w:rsidRPr="008D38F7" w:rsidRDefault="00372961" w:rsidP="005360E8">
            <w:pPr>
              <w:spacing w:before="40" w:after="40"/>
              <w:rPr>
                <w:sz w:val="22"/>
              </w:rPr>
            </w:pPr>
            <w:r w:rsidRPr="008D38F7">
              <w:rPr>
                <w:sz w:val="22"/>
              </w:rPr>
              <w:t>V</w:t>
            </w:r>
          </w:p>
        </w:tc>
      </w:tr>
      <w:tr w:rsidR="00372961" w:rsidRPr="008D38F7" w14:paraId="357C57CE" w14:textId="77777777" w:rsidTr="00AF5AD3">
        <w:trPr>
          <w:jc w:val="center"/>
        </w:trPr>
        <w:tc>
          <w:tcPr>
            <w:tcW w:w="1806" w:type="dxa"/>
          </w:tcPr>
          <w:p w14:paraId="613826BC" w14:textId="77777777" w:rsidR="00372961" w:rsidRPr="008D38F7" w:rsidRDefault="00372961" w:rsidP="005360E8">
            <w:pPr>
              <w:spacing w:before="40" w:after="40"/>
              <w:rPr>
                <w:sz w:val="22"/>
              </w:rPr>
            </w:pPr>
            <w:r w:rsidRPr="008D38F7">
              <w:rPr>
                <w:sz w:val="22"/>
              </w:rPr>
              <w:t>7(b9)</w:t>
            </w:r>
          </w:p>
        </w:tc>
        <w:tc>
          <w:tcPr>
            <w:tcW w:w="2754" w:type="dxa"/>
          </w:tcPr>
          <w:p w14:paraId="4232E4B2" w14:textId="77777777" w:rsidR="00372961" w:rsidRPr="008D38F7" w:rsidRDefault="00372961" w:rsidP="005360E8">
            <w:pPr>
              <w:spacing w:before="40" w:after="40"/>
              <w:rPr>
                <w:sz w:val="22"/>
              </w:rPr>
            </w:pPr>
            <w:r w:rsidRPr="008D38F7">
              <w:rPr>
                <w:sz w:val="22"/>
              </w:rPr>
              <w:t>V</w:t>
            </w:r>
          </w:p>
        </w:tc>
      </w:tr>
      <w:tr w:rsidR="00372961" w:rsidRPr="008D38F7" w14:paraId="35E780E5" w14:textId="77777777" w:rsidTr="00AF5AD3">
        <w:trPr>
          <w:jc w:val="center"/>
        </w:trPr>
        <w:tc>
          <w:tcPr>
            <w:tcW w:w="1806" w:type="dxa"/>
          </w:tcPr>
          <w:p w14:paraId="7E415D30" w14:textId="77777777" w:rsidR="00372961" w:rsidRPr="008D38F7" w:rsidRDefault="00372961" w:rsidP="005360E8">
            <w:pPr>
              <w:spacing w:before="40" w:after="40"/>
              <w:rPr>
                <w:sz w:val="22"/>
              </w:rPr>
            </w:pPr>
            <w:r w:rsidRPr="008D38F7">
              <w:rPr>
                <w:sz w:val="22"/>
              </w:rPr>
              <w:t>7(#9)</w:t>
            </w:r>
          </w:p>
        </w:tc>
        <w:tc>
          <w:tcPr>
            <w:tcW w:w="2754" w:type="dxa"/>
          </w:tcPr>
          <w:p w14:paraId="2CA0F519" w14:textId="77777777" w:rsidR="00372961" w:rsidRPr="008D38F7" w:rsidRDefault="00372961" w:rsidP="005360E8">
            <w:pPr>
              <w:spacing w:before="40" w:after="40"/>
              <w:rPr>
                <w:sz w:val="22"/>
              </w:rPr>
            </w:pPr>
            <w:r w:rsidRPr="008D38F7">
              <w:rPr>
                <w:sz w:val="22"/>
              </w:rPr>
              <w:t xml:space="preserve">V </w:t>
            </w:r>
          </w:p>
        </w:tc>
      </w:tr>
      <w:tr w:rsidR="00372961" w:rsidRPr="008D38F7" w14:paraId="73E6F97C" w14:textId="77777777" w:rsidTr="00AF5AD3">
        <w:trPr>
          <w:jc w:val="center"/>
        </w:trPr>
        <w:tc>
          <w:tcPr>
            <w:tcW w:w="1806" w:type="dxa"/>
          </w:tcPr>
          <w:p w14:paraId="0D48AF9B" w14:textId="77777777" w:rsidR="00372961" w:rsidRPr="008D38F7" w:rsidRDefault="00372961" w:rsidP="005360E8">
            <w:pPr>
              <w:spacing w:before="40" w:after="40"/>
              <w:rPr>
                <w:sz w:val="22"/>
              </w:rPr>
            </w:pPr>
            <w:r w:rsidRPr="008D38F7">
              <w:rPr>
                <w:sz w:val="22"/>
              </w:rPr>
              <w:t>9(b5)</w:t>
            </w:r>
          </w:p>
        </w:tc>
        <w:tc>
          <w:tcPr>
            <w:tcW w:w="2754" w:type="dxa"/>
          </w:tcPr>
          <w:p w14:paraId="38857BB1" w14:textId="77777777" w:rsidR="00372961" w:rsidRPr="008D38F7" w:rsidRDefault="00372961" w:rsidP="005360E8">
            <w:pPr>
              <w:spacing w:before="40" w:after="40"/>
              <w:rPr>
                <w:sz w:val="22"/>
              </w:rPr>
            </w:pPr>
            <w:r w:rsidRPr="008D38F7">
              <w:rPr>
                <w:sz w:val="22"/>
              </w:rPr>
              <w:t>-</w:t>
            </w:r>
          </w:p>
        </w:tc>
      </w:tr>
      <w:tr w:rsidR="00372961" w:rsidRPr="008D38F7" w14:paraId="0F0CFCA7" w14:textId="77777777" w:rsidTr="00AF5AD3">
        <w:trPr>
          <w:jc w:val="center"/>
        </w:trPr>
        <w:tc>
          <w:tcPr>
            <w:tcW w:w="1806" w:type="dxa"/>
          </w:tcPr>
          <w:p w14:paraId="7EFDEF1F" w14:textId="77777777" w:rsidR="00372961" w:rsidRPr="008D38F7" w:rsidRDefault="00372961" w:rsidP="005360E8">
            <w:pPr>
              <w:spacing w:before="40" w:after="40"/>
              <w:rPr>
                <w:sz w:val="22"/>
              </w:rPr>
            </w:pPr>
            <w:r w:rsidRPr="008D38F7">
              <w:rPr>
                <w:sz w:val="22"/>
              </w:rPr>
              <w:t>7(add13)</w:t>
            </w:r>
          </w:p>
        </w:tc>
        <w:tc>
          <w:tcPr>
            <w:tcW w:w="2754" w:type="dxa"/>
          </w:tcPr>
          <w:p w14:paraId="6ECB79CF" w14:textId="77777777" w:rsidR="00372961" w:rsidRPr="008D38F7" w:rsidRDefault="00372961" w:rsidP="005360E8">
            <w:pPr>
              <w:spacing w:before="40" w:after="40"/>
              <w:rPr>
                <w:sz w:val="22"/>
              </w:rPr>
            </w:pPr>
            <w:r w:rsidRPr="008D38F7">
              <w:rPr>
                <w:sz w:val="22"/>
              </w:rPr>
              <w:t>V</w:t>
            </w:r>
          </w:p>
        </w:tc>
      </w:tr>
      <w:tr w:rsidR="00372961" w:rsidRPr="008D38F7" w14:paraId="4D2B6796" w14:textId="77777777" w:rsidTr="00AF5AD3">
        <w:trPr>
          <w:jc w:val="center"/>
        </w:trPr>
        <w:tc>
          <w:tcPr>
            <w:tcW w:w="1806" w:type="dxa"/>
          </w:tcPr>
          <w:p w14:paraId="00454F4A" w14:textId="77777777" w:rsidR="00372961" w:rsidRPr="008D38F7" w:rsidRDefault="00372961" w:rsidP="005360E8">
            <w:pPr>
              <w:spacing w:before="40" w:after="40"/>
              <w:rPr>
                <w:sz w:val="22"/>
              </w:rPr>
            </w:pPr>
            <w:r w:rsidRPr="008D38F7">
              <w:rPr>
                <w:sz w:val="22"/>
              </w:rPr>
              <w:t>dim7</w:t>
            </w:r>
          </w:p>
        </w:tc>
        <w:tc>
          <w:tcPr>
            <w:tcW w:w="2754" w:type="dxa"/>
          </w:tcPr>
          <w:p w14:paraId="7DFF7B55" w14:textId="77777777" w:rsidR="00372961" w:rsidRPr="008D38F7" w:rsidRDefault="00372961" w:rsidP="005360E8">
            <w:pPr>
              <w:spacing w:before="40" w:after="40"/>
              <w:rPr>
                <w:sz w:val="22"/>
              </w:rPr>
            </w:pPr>
            <w:r w:rsidRPr="008D38F7">
              <w:rPr>
                <w:sz w:val="22"/>
              </w:rPr>
              <w:t>III, VII, III+VII</w:t>
            </w:r>
          </w:p>
        </w:tc>
      </w:tr>
      <w:tr w:rsidR="00372961" w:rsidRPr="008D38F7" w14:paraId="32F8C8BE" w14:textId="77777777" w:rsidTr="00AF5AD3">
        <w:trPr>
          <w:jc w:val="center"/>
        </w:trPr>
        <w:tc>
          <w:tcPr>
            <w:tcW w:w="1806" w:type="dxa"/>
          </w:tcPr>
          <w:p w14:paraId="1531C986" w14:textId="77777777" w:rsidR="00372961" w:rsidRPr="008D38F7" w:rsidRDefault="00372961" w:rsidP="005360E8">
            <w:pPr>
              <w:spacing w:before="40" w:after="40"/>
              <w:rPr>
                <w:sz w:val="22"/>
              </w:rPr>
            </w:pPr>
            <w:r w:rsidRPr="008D38F7">
              <w:rPr>
                <w:sz w:val="22"/>
              </w:rPr>
              <w:t>aug</w:t>
            </w:r>
          </w:p>
        </w:tc>
        <w:tc>
          <w:tcPr>
            <w:tcW w:w="2754" w:type="dxa"/>
          </w:tcPr>
          <w:p w14:paraId="320CDFF7" w14:textId="77777777" w:rsidR="00372961" w:rsidRPr="008D38F7" w:rsidRDefault="00372961" w:rsidP="005360E8">
            <w:pPr>
              <w:spacing w:before="40" w:after="40"/>
              <w:rPr>
                <w:sz w:val="22"/>
              </w:rPr>
            </w:pPr>
            <w:r w:rsidRPr="008D38F7">
              <w:rPr>
                <w:sz w:val="22"/>
              </w:rPr>
              <w:t>-</w:t>
            </w:r>
          </w:p>
        </w:tc>
      </w:tr>
    </w:tbl>
    <w:p w14:paraId="0D39FBD7" w14:textId="77777777" w:rsidR="00CF6A31" w:rsidRPr="008D38F7" w:rsidRDefault="00CF6A31" w:rsidP="00CF6A31">
      <w:pPr>
        <w:spacing w:before="120"/>
        <w:rPr>
          <w:i/>
        </w:rPr>
      </w:pPr>
      <w:r w:rsidRPr="008D38F7">
        <w:rPr>
          <w:i/>
        </w:rPr>
        <w:t>All chords except ma6, min6, min7(11), ma6/9 are detected in all inversions and note combinations.</w:t>
      </w:r>
    </w:p>
    <w:bookmarkStart w:id="277" w:name="_User_Chords_1"/>
    <w:bookmarkStart w:id="278" w:name="_Toc62840872"/>
    <w:bookmarkStart w:id="279" w:name="_Toc108455674"/>
    <w:bookmarkStart w:id="280" w:name="_Toc126492831"/>
    <w:bookmarkStart w:id="281" w:name="_Toc72744373"/>
    <w:bookmarkStart w:id="282" w:name="_Toc36366261"/>
    <w:bookmarkStart w:id="283" w:name="_Toc36445667"/>
    <w:bookmarkEnd w:id="277"/>
    <w:p w14:paraId="1C060DF9" w14:textId="598AA44B" w:rsidR="00A93153" w:rsidRPr="008D38F7" w:rsidRDefault="00296EEE" w:rsidP="00152C81">
      <w:pPr>
        <w:pStyle w:val="Heading1"/>
      </w:pPr>
      <w:r w:rsidRPr="008D38F7">
        <w:rPr>
          <w:noProof/>
          <w:lang w:val="ru-RU"/>
        </w:rPr>
        <mc:AlternateContent>
          <mc:Choice Requires="wpg">
            <w:drawing>
              <wp:anchor distT="0" distB="0" distL="114300" distR="114300" simplePos="0" relativeHeight="251658240" behindDoc="0" locked="0" layoutInCell="1" allowOverlap="1" wp14:anchorId="79714B35" wp14:editId="4EC43DFB">
                <wp:simplePos x="0" y="0"/>
                <wp:positionH relativeFrom="column">
                  <wp:posOffset>0</wp:posOffset>
                </wp:positionH>
                <wp:positionV relativeFrom="paragraph">
                  <wp:posOffset>5220335</wp:posOffset>
                </wp:positionV>
                <wp:extent cx="6153150" cy="3459480"/>
                <wp:effectExtent l="5715" t="0" r="0" b="1270"/>
                <wp:wrapNone/>
                <wp:docPr id="2463"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3459480"/>
                          <a:chOff x="811" y="462"/>
                          <a:chExt cx="10336" cy="8644"/>
                        </a:xfrm>
                      </wpg:grpSpPr>
                      <pic:pic xmlns:pic="http://schemas.openxmlformats.org/drawingml/2006/picture">
                        <pic:nvPicPr>
                          <pic:cNvPr id="2464" name="Picture 15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98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65" name="Text Box 152"/>
                        <wps:cNvSpPr txBox="1">
                          <a:spLocks noChangeArrowheads="1"/>
                        </wps:cNvSpPr>
                        <wps:spPr bwMode="auto">
                          <a:xfrm>
                            <a:off x="1475"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402D59" w14:textId="77777777" w:rsidR="00880434" w:rsidRPr="007C548B" w:rsidRDefault="00880434" w:rsidP="00372961">
                              <w:pPr>
                                <w:jc w:val="center"/>
                              </w:pPr>
                              <w:r w:rsidRPr="007C548B">
                                <w:t>C7(b9)</w:t>
                              </w:r>
                            </w:p>
                          </w:txbxContent>
                        </wps:txbx>
                        <wps:bodyPr rot="0" vert="horz" wrap="square" lIns="0" tIns="0" rIns="0" bIns="0" anchor="t" anchorCtr="0" upright="1">
                          <a:noAutofit/>
                        </wps:bodyPr>
                      </wps:wsp>
                      <wps:wsp>
                        <wps:cNvPr id="2466" name="Oval 153"/>
                        <wps:cNvSpPr>
                          <a:spLocks noChangeArrowheads="1"/>
                        </wps:cNvSpPr>
                        <wps:spPr bwMode="auto">
                          <a:xfrm>
                            <a:off x="811"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67" name="Oval 154"/>
                        <wps:cNvSpPr>
                          <a:spLocks noChangeArrowheads="1"/>
                        </wps:cNvSpPr>
                        <wps:spPr bwMode="auto">
                          <a:xfrm>
                            <a:off x="1457"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68" name="Oval 155"/>
                        <wps:cNvSpPr>
                          <a:spLocks noChangeArrowheads="1"/>
                        </wps:cNvSpPr>
                        <wps:spPr bwMode="auto">
                          <a:xfrm>
                            <a:off x="2583"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69" name="Oval 156"/>
                        <wps:cNvSpPr>
                          <a:spLocks noChangeArrowheads="1"/>
                        </wps:cNvSpPr>
                        <wps:spPr bwMode="auto">
                          <a:xfrm>
                            <a:off x="3229"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70" name="Oval 157"/>
                        <wps:cNvSpPr>
                          <a:spLocks noChangeArrowheads="1"/>
                        </wps:cNvSpPr>
                        <wps:spPr bwMode="auto">
                          <a:xfrm>
                            <a:off x="2103"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2471" name="Picture 15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294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72" name="Picture 15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36"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73" name="Picture 16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889"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74" name="Text Box 161"/>
                        <wps:cNvSpPr txBox="1">
                          <a:spLocks noChangeArrowheads="1"/>
                        </wps:cNvSpPr>
                        <wps:spPr bwMode="auto">
                          <a:xfrm>
                            <a:off x="5000"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A738F3" w14:textId="77777777" w:rsidR="00880434" w:rsidRPr="007C548B" w:rsidRDefault="00880434" w:rsidP="00372961">
                              <w:pPr>
                                <w:jc w:val="center"/>
                              </w:pPr>
                              <w:r w:rsidRPr="007C548B">
                                <w:t>C7(#9)</w:t>
                              </w:r>
                            </w:p>
                          </w:txbxContent>
                        </wps:txbx>
                        <wps:bodyPr rot="0" vert="horz" wrap="square" lIns="0" tIns="0" rIns="0" bIns="0" anchor="t" anchorCtr="0" upright="1">
                          <a:noAutofit/>
                        </wps:bodyPr>
                      </wps:wsp>
                      <wps:wsp>
                        <wps:cNvPr id="2475" name="Text Box 162"/>
                        <wps:cNvSpPr txBox="1">
                          <a:spLocks noChangeArrowheads="1"/>
                        </wps:cNvSpPr>
                        <wps:spPr bwMode="auto">
                          <a:xfrm>
                            <a:off x="8553"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9BD728" w14:textId="77777777" w:rsidR="00880434" w:rsidRPr="007C548B" w:rsidRDefault="00880434" w:rsidP="00372961">
                              <w:pPr>
                                <w:jc w:val="center"/>
                              </w:pPr>
                              <w:r w:rsidRPr="007C548B">
                                <w:t>C9(b5)</w:t>
                              </w:r>
                            </w:p>
                          </w:txbxContent>
                        </wps:txbx>
                        <wps:bodyPr rot="0" vert="horz" wrap="square" lIns="0" tIns="0" rIns="0" bIns="0" anchor="t" anchorCtr="0" upright="1">
                          <a:noAutofit/>
                        </wps:bodyPr>
                      </wps:wsp>
                      <wps:wsp>
                        <wps:cNvPr id="2476" name="Text Box 163"/>
                        <wps:cNvSpPr txBox="1">
                          <a:spLocks noChangeArrowheads="1"/>
                        </wps:cNvSpPr>
                        <wps:spPr bwMode="auto">
                          <a:xfrm>
                            <a:off x="1475"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17CC56" w14:textId="77777777" w:rsidR="00880434" w:rsidRPr="007C548B" w:rsidRDefault="00880434" w:rsidP="00372961">
                              <w:pPr>
                                <w:jc w:val="center"/>
                              </w:pPr>
                              <w:r w:rsidRPr="007C548B">
                                <w:t>C7(add13)</w:t>
                              </w:r>
                            </w:p>
                          </w:txbxContent>
                        </wps:txbx>
                        <wps:bodyPr rot="0" vert="horz" wrap="square" lIns="0" tIns="0" rIns="0" bIns="0" anchor="t" anchorCtr="0" upright="1">
                          <a:noAutofit/>
                        </wps:bodyPr>
                      </wps:wsp>
                      <wps:wsp>
                        <wps:cNvPr id="2477" name="Oval 164"/>
                        <wps:cNvSpPr>
                          <a:spLocks noChangeArrowheads="1"/>
                        </wps:cNvSpPr>
                        <wps:spPr bwMode="auto">
                          <a:xfrm>
                            <a:off x="4336"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78" name="Oval 165"/>
                        <wps:cNvSpPr>
                          <a:spLocks noChangeArrowheads="1"/>
                        </wps:cNvSpPr>
                        <wps:spPr bwMode="auto">
                          <a:xfrm>
                            <a:off x="4982"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79" name="Oval 166"/>
                        <wps:cNvSpPr>
                          <a:spLocks noChangeArrowheads="1"/>
                        </wps:cNvSpPr>
                        <wps:spPr bwMode="auto">
                          <a:xfrm>
                            <a:off x="5628"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80" name="Oval 167"/>
                        <wps:cNvSpPr>
                          <a:spLocks noChangeArrowheads="1"/>
                        </wps:cNvSpPr>
                        <wps:spPr bwMode="auto">
                          <a:xfrm>
                            <a:off x="6097"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1" name="Oval 168"/>
                        <wps:cNvSpPr>
                          <a:spLocks noChangeArrowheads="1"/>
                        </wps:cNvSpPr>
                        <wps:spPr bwMode="auto">
                          <a:xfrm>
                            <a:off x="7066"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2" name="Oval 169"/>
                        <wps:cNvSpPr>
                          <a:spLocks noChangeArrowheads="1"/>
                        </wps:cNvSpPr>
                        <wps:spPr bwMode="auto">
                          <a:xfrm>
                            <a:off x="7889"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3" name="Oval 170"/>
                        <wps:cNvSpPr>
                          <a:spLocks noChangeArrowheads="1"/>
                        </wps:cNvSpPr>
                        <wps:spPr bwMode="auto">
                          <a:xfrm>
                            <a:off x="8535"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4" name="Oval 171"/>
                        <wps:cNvSpPr>
                          <a:spLocks noChangeArrowheads="1"/>
                        </wps:cNvSpPr>
                        <wps:spPr bwMode="auto">
                          <a:xfrm>
                            <a:off x="10473"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5" name="Oval 172"/>
                        <wps:cNvSpPr>
                          <a:spLocks noChangeArrowheads="1"/>
                        </wps:cNvSpPr>
                        <wps:spPr bwMode="auto">
                          <a:xfrm>
                            <a:off x="9020"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6" name="Oval 173"/>
                        <wps:cNvSpPr>
                          <a:spLocks noChangeArrowheads="1"/>
                        </wps:cNvSpPr>
                        <wps:spPr bwMode="auto">
                          <a:xfrm>
                            <a:off x="9666"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7" name="Oval 174"/>
                        <wps:cNvSpPr>
                          <a:spLocks noChangeArrowheads="1"/>
                        </wps:cNvSpPr>
                        <wps:spPr bwMode="auto">
                          <a:xfrm>
                            <a:off x="811"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8" name="Oval 175"/>
                        <wps:cNvSpPr>
                          <a:spLocks noChangeArrowheads="1"/>
                        </wps:cNvSpPr>
                        <wps:spPr bwMode="auto">
                          <a:xfrm>
                            <a:off x="1457"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9" name="Oval 176"/>
                        <wps:cNvSpPr>
                          <a:spLocks noChangeArrowheads="1"/>
                        </wps:cNvSpPr>
                        <wps:spPr bwMode="auto">
                          <a:xfrm>
                            <a:off x="2426"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90" name="Oval 177"/>
                        <wps:cNvSpPr>
                          <a:spLocks noChangeArrowheads="1"/>
                        </wps:cNvSpPr>
                        <wps:spPr bwMode="auto">
                          <a:xfrm>
                            <a:off x="2599" y="30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2491" name="Picture 17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36"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92" name="Picture 17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7"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93" name="Picture 18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889"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94" name="Text Box 181"/>
                        <wps:cNvSpPr txBox="1">
                          <a:spLocks noChangeArrowheads="1"/>
                        </wps:cNvSpPr>
                        <wps:spPr bwMode="auto">
                          <a:xfrm>
                            <a:off x="5013"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422029" w14:textId="77777777" w:rsidR="00880434" w:rsidRPr="007C548B" w:rsidRDefault="00880434" w:rsidP="00372961">
                              <w:pPr>
                                <w:jc w:val="center"/>
                              </w:pPr>
                              <w:r w:rsidRPr="007C548B">
                                <w:t>Cdim7</w:t>
                              </w:r>
                            </w:p>
                          </w:txbxContent>
                        </wps:txbx>
                        <wps:bodyPr rot="0" vert="horz" wrap="square" lIns="0" tIns="0" rIns="0" bIns="0" anchor="t" anchorCtr="0" upright="1">
                          <a:noAutofit/>
                        </wps:bodyPr>
                      </wps:wsp>
                      <wps:wsp>
                        <wps:cNvPr id="2495" name="Text Box 182"/>
                        <wps:cNvSpPr txBox="1">
                          <a:spLocks noChangeArrowheads="1"/>
                        </wps:cNvSpPr>
                        <wps:spPr bwMode="auto">
                          <a:xfrm>
                            <a:off x="8566"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AD3FB4" w14:textId="77777777" w:rsidR="00880434" w:rsidRPr="007C548B" w:rsidRDefault="00880434" w:rsidP="00372961">
                              <w:pPr>
                                <w:jc w:val="center"/>
                              </w:pPr>
                              <w:r w:rsidRPr="007C548B">
                                <w:t>Caug</w:t>
                              </w:r>
                            </w:p>
                          </w:txbxContent>
                        </wps:txbx>
                        <wps:bodyPr rot="0" vert="horz" wrap="square" lIns="0" tIns="0" rIns="0" bIns="0" anchor="t" anchorCtr="0" upright="1">
                          <a:noAutofit/>
                        </wps:bodyPr>
                      </wps:wsp>
                      <wps:wsp>
                        <wps:cNvPr id="2496" name="Text Box 183"/>
                        <wps:cNvSpPr txBox="1">
                          <a:spLocks noChangeArrowheads="1"/>
                        </wps:cNvSpPr>
                        <wps:spPr bwMode="auto">
                          <a:xfrm>
                            <a:off x="1536" y="562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358BF7" w14:textId="77777777" w:rsidR="00880434" w:rsidRPr="007C548B" w:rsidRDefault="00880434" w:rsidP="00372961">
                              <w:pPr>
                                <w:jc w:val="center"/>
                              </w:pPr>
                              <w:r w:rsidRPr="007C548B">
                                <w:t>C7</w:t>
                              </w:r>
                            </w:p>
                          </w:txbxContent>
                        </wps:txbx>
                        <wps:bodyPr rot="0" vert="horz" wrap="square" lIns="0" tIns="0" rIns="0" bIns="0" anchor="t" anchorCtr="0" upright="1">
                          <a:noAutofit/>
                        </wps:bodyPr>
                      </wps:wsp>
                      <wps:wsp>
                        <wps:cNvPr id="2497" name="Oval 184"/>
                        <wps:cNvSpPr>
                          <a:spLocks noChangeArrowheads="1"/>
                        </wps:cNvSpPr>
                        <wps:spPr bwMode="auto">
                          <a:xfrm>
                            <a:off x="4336"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98" name="Oval 185"/>
                        <wps:cNvSpPr>
                          <a:spLocks noChangeArrowheads="1"/>
                        </wps:cNvSpPr>
                        <wps:spPr bwMode="auto">
                          <a:xfrm>
                            <a:off x="5951" y="36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99" name="Oval 186"/>
                        <wps:cNvSpPr>
                          <a:spLocks noChangeArrowheads="1"/>
                        </wps:cNvSpPr>
                        <wps:spPr bwMode="auto">
                          <a:xfrm>
                            <a:off x="5463" y="3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0" name="Oval 187"/>
                        <wps:cNvSpPr>
                          <a:spLocks noChangeArrowheads="1"/>
                        </wps:cNvSpPr>
                        <wps:spPr bwMode="auto">
                          <a:xfrm>
                            <a:off x="7889"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1" name="Oval 188"/>
                        <wps:cNvSpPr>
                          <a:spLocks noChangeArrowheads="1"/>
                        </wps:cNvSpPr>
                        <wps:spPr bwMode="auto">
                          <a:xfrm>
                            <a:off x="8535"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2" name="Oval 189"/>
                        <wps:cNvSpPr>
                          <a:spLocks noChangeArrowheads="1"/>
                        </wps:cNvSpPr>
                        <wps:spPr bwMode="auto">
                          <a:xfrm>
                            <a:off x="9334" y="309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3" name="Oval 190"/>
                        <wps:cNvSpPr>
                          <a:spLocks noChangeArrowheads="1"/>
                        </wps:cNvSpPr>
                        <wps:spPr bwMode="auto">
                          <a:xfrm>
                            <a:off x="4822" y="3103"/>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2504" name="Picture 19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70"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05" name="Picture 19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23"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06" name="Text Box 193"/>
                        <wps:cNvSpPr txBox="1">
                          <a:spLocks noChangeArrowheads="1"/>
                        </wps:cNvSpPr>
                        <wps:spPr bwMode="auto">
                          <a:xfrm>
                            <a:off x="5047"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7278D5" w14:textId="77777777" w:rsidR="00880434" w:rsidRPr="007C548B" w:rsidRDefault="00880434" w:rsidP="00372961">
                              <w:pPr>
                                <w:jc w:val="center"/>
                              </w:pPr>
                              <w:r w:rsidRPr="007C548B">
                                <w:t>Cm</w:t>
                              </w:r>
                            </w:p>
                          </w:txbxContent>
                        </wps:txbx>
                        <wps:bodyPr rot="0" vert="horz" wrap="square" lIns="0" tIns="0" rIns="0" bIns="0" anchor="t" anchorCtr="0" upright="1">
                          <a:noAutofit/>
                        </wps:bodyPr>
                      </wps:wsp>
                      <wps:wsp>
                        <wps:cNvPr id="2507" name="Text Box 194"/>
                        <wps:cNvSpPr txBox="1">
                          <a:spLocks noChangeArrowheads="1"/>
                        </wps:cNvSpPr>
                        <wps:spPr bwMode="auto">
                          <a:xfrm>
                            <a:off x="8600"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02D17F" w14:textId="77777777" w:rsidR="00880434" w:rsidRPr="007C548B" w:rsidRDefault="00880434" w:rsidP="00372961">
                              <w:pPr>
                                <w:jc w:val="center"/>
                              </w:pPr>
                              <w:r w:rsidRPr="007C548B">
                                <w:t>Cm7</w:t>
                              </w:r>
                            </w:p>
                          </w:txbxContent>
                        </wps:txbx>
                        <wps:bodyPr rot="0" vert="horz" wrap="square" lIns="0" tIns="0" rIns="0" bIns="0" anchor="t" anchorCtr="0" upright="1">
                          <a:noAutofit/>
                        </wps:bodyPr>
                      </wps:wsp>
                      <wps:wsp>
                        <wps:cNvPr id="2508" name="Oval 195"/>
                        <wps:cNvSpPr>
                          <a:spLocks noChangeArrowheads="1"/>
                        </wps:cNvSpPr>
                        <wps:spPr bwMode="auto">
                          <a:xfrm>
                            <a:off x="663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9" name="Oval 196"/>
                        <wps:cNvSpPr>
                          <a:spLocks noChangeArrowheads="1"/>
                        </wps:cNvSpPr>
                        <wps:spPr bwMode="auto">
                          <a:xfrm>
                            <a:off x="6139" y="627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0" name="Oval 197"/>
                        <wps:cNvSpPr>
                          <a:spLocks noChangeArrowheads="1"/>
                        </wps:cNvSpPr>
                        <wps:spPr bwMode="auto">
                          <a:xfrm>
                            <a:off x="986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1" name="Oval 198"/>
                        <wps:cNvSpPr>
                          <a:spLocks noChangeArrowheads="1"/>
                        </wps:cNvSpPr>
                        <wps:spPr bwMode="auto">
                          <a:xfrm>
                            <a:off x="9704" y="62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2" name="Oval 199"/>
                        <wps:cNvSpPr>
                          <a:spLocks noChangeArrowheads="1"/>
                        </wps:cNvSpPr>
                        <wps:spPr bwMode="auto">
                          <a:xfrm>
                            <a:off x="10184"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3" name="Oval 200"/>
                        <wps:cNvSpPr>
                          <a:spLocks noChangeArrowheads="1"/>
                        </wps:cNvSpPr>
                        <wps:spPr bwMode="auto">
                          <a:xfrm>
                            <a:off x="3072"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4" name="Oval 201"/>
                        <wps:cNvSpPr>
                          <a:spLocks noChangeArrowheads="1"/>
                        </wps:cNvSpPr>
                        <wps:spPr bwMode="auto">
                          <a:xfrm>
                            <a:off x="2749"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5" name="Text Box 202"/>
                        <wps:cNvSpPr txBox="1">
                          <a:spLocks noChangeArrowheads="1"/>
                        </wps:cNvSpPr>
                        <wps:spPr bwMode="auto">
                          <a:xfrm>
                            <a:off x="1134" y="5020"/>
                            <a:ext cx="9690"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F32092" w14:textId="77777777" w:rsidR="00880434" w:rsidRPr="007C548B" w:rsidRDefault="00880434" w:rsidP="00372961">
                              <w:r w:rsidRPr="007C548B">
                                <w:t>1-note chord detect system also included:</w:t>
                              </w:r>
                            </w:p>
                          </w:txbxContent>
                        </wps:txbx>
                        <wps:bodyPr rot="0" vert="horz" wrap="square" lIns="0" tIns="0" rIns="0" bIns="0" anchor="t" anchorCtr="0" upright="1">
                          <a:noAutofit/>
                        </wps:bodyPr>
                      </wps:wsp>
                      <wps:wsp>
                        <wps:cNvPr id="2516" name="Text Box 203"/>
                        <wps:cNvSpPr txBox="1">
                          <a:spLocks noChangeArrowheads="1"/>
                        </wps:cNvSpPr>
                        <wps:spPr bwMode="auto">
                          <a:xfrm>
                            <a:off x="1780" y="797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35DF22" w14:textId="77777777" w:rsidR="00880434" w:rsidRPr="007C548B" w:rsidRDefault="00880434" w:rsidP="00372961">
                              <w:pPr>
                                <w:rPr>
                                  <w:i/>
                                </w:rPr>
                              </w:pPr>
                              <w:r w:rsidRPr="007C548B">
                                <w:rPr>
                                  <w:i/>
                                </w:rPr>
                                <w:t>- obligatory</w:t>
                              </w:r>
                            </w:p>
                          </w:txbxContent>
                        </wps:txbx>
                        <wps:bodyPr rot="0" vert="horz" wrap="square" lIns="0" tIns="0" rIns="0" bIns="0" anchor="t" anchorCtr="0" upright="1">
                          <a:noAutofit/>
                        </wps:bodyPr>
                      </wps:wsp>
                      <wps:wsp>
                        <wps:cNvPr id="2517" name="Oval 204"/>
                        <wps:cNvSpPr>
                          <a:spLocks noChangeArrowheads="1"/>
                        </wps:cNvSpPr>
                        <wps:spPr bwMode="auto">
                          <a:xfrm>
                            <a:off x="1134" y="797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18" name="Oval 205"/>
                        <wps:cNvSpPr>
                          <a:spLocks noChangeArrowheads="1"/>
                        </wps:cNvSpPr>
                        <wps:spPr bwMode="auto">
                          <a:xfrm>
                            <a:off x="1134" y="8652"/>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519" name="Text Box 206"/>
                        <wps:cNvSpPr txBox="1">
                          <a:spLocks noChangeArrowheads="1"/>
                        </wps:cNvSpPr>
                        <wps:spPr bwMode="auto">
                          <a:xfrm>
                            <a:off x="1780" y="8652"/>
                            <a:ext cx="2261"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B50312" w14:textId="77777777" w:rsidR="00880434" w:rsidRPr="007C548B" w:rsidRDefault="00880434" w:rsidP="00372961">
                              <w:pPr>
                                <w:rPr>
                                  <w:i/>
                                </w:rPr>
                              </w:pPr>
                              <w:r w:rsidRPr="007C548B">
                                <w:rPr>
                                  <w:i/>
                                </w:rPr>
                                <w:t>- can be omitted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714B35" id="Group 150" o:spid="_x0000_s1243" style="position:absolute;left:0;text-align:left;margin-left:0;margin-top:411.05pt;width:484.5pt;height:272.4pt;z-index:251658240" coordorigin="811,462" coordsize="10336,86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">
                <v:shape id="Picture 151" o:spid="_x0000_s1244" type="#_x0000_t75" style="position:absolute;left:811;top:98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">
                  <v:imagedata r:id="rId98" o:title=""/>
                </v:shape>
                <v:shape id="Text Box 152" o:spid="_x0000_s1245" type="#_x0000_t202" style="position:absolute;left:1475;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" stroked="f">
                  <v:textbox inset="0,0,0,0">
                    <w:txbxContent>
                      <w:p w14:paraId="04402D59" w14:textId="77777777" w:rsidR="00880434" w:rsidRPr="007C548B" w:rsidRDefault="00880434" w:rsidP="00372961">
                        <w:pPr>
                          <w:jc w:val="center"/>
                        </w:pPr>
                        <w:r w:rsidRPr="007C548B">
                          <w:t>C7(b9)</w:t>
                        </w:r>
                      </w:p>
                    </w:txbxContent>
                  </v:textbox>
                </v:shape>
                <v:oval id="Oval 153" o:spid="_x0000_s1246" style="position:absolute;left:811;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" fillcolor="red"/>
                <v:oval id="Oval 154" o:spid="_x0000_s1247" style="position:absolute;left:1457;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" fillcolor="red"/>
                <v:oval id="Oval 155" o:spid="_x0000_s1248" style="position:absolute;left:2583;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" fillcolor="red"/>
                <v:oval id="Oval 156" o:spid="_x0000_s1249" style="position:absolute;left:3229;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" fillcolor="red"/>
                <v:oval id="Oval 157" o:spid="_x0000_s1250" style="position:absolute;left:210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" strokecolor="red"/>
                <v:shape id="Picture 158" o:spid="_x0000_s1251" type="#_x0000_t75" style="position:absolute;left:811;top:294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">
                  <v:imagedata r:id="rId98" o:title=""/>
                </v:shape>
                <v:shape id="Picture 159" o:spid="_x0000_s1252" type="#_x0000_t75" style="position:absolute;left:4336;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">
                  <v:imagedata r:id="rId98" o:title=""/>
                </v:shape>
                <v:shape id="Picture 160" o:spid="_x0000_s1253" type="#_x0000_t75" style="position:absolute;left:7889;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">
                  <v:imagedata r:id="rId98" o:title=""/>
                </v:shape>
                <v:shape id="Text Box 161" o:spid="_x0000_s1254" type="#_x0000_t202" style="position:absolute;left:5000;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" stroked="f">
                  <v:textbox inset="0,0,0,0">
                    <w:txbxContent>
                      <w:p w14:paraId="1DA738F3" w14:textId="77777777" w:rsidR="00880434" w:rsidRPr="007C548B" w:rsidRDefault="00880434" w:rsidP="00372961">
                        <w:pPr>
                          <w:jc w:val="center"/>
                        </w:pPr>
                        <w:r w:rsidRPr="007C548B">
                          <w:t>C7(#9)</w:t>
                        </w:r>
                      </w:p>
                    </w:txbxContent>
                  </v:textbox>
                </v:shape>
                <v:shape id="Text Box 162" o:spid="_x0000_s1255" type="#_x0000_t202" style="position:absolute;left:8553;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" stroked="f">
                  <v:textbox inset="0,0,0,0">
                    <w:txbxContent>
                      <w:p w14:paraId="4B9BD728" w14:textId="77777777" w:rsidR="00880434" w:rsidRPr="007C548B" w:rsidRDefault="00880434" w:rsidP="00372961">
                        <w:pPr>
                          <w:jc w:val="center"/>
                        </w:pPr>
                        <w:r w:rsidRPr="007C548B">
                          <w:t>C9(b5)</w:t>
                        </w:r>
                      </w:p>
                    </w:txbxContent>
                  </v:textbox>
                </v:shape>
                <v:shape id="Text Box 163" o:spid="_x0000_s1256" type="#_x0000_t202" style="position:absolute;left:1475;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" stroked="f">
                  <v:textbox inset="0,0,0,0">
                    <w:txbxContent>
                      <w:p w14:paraId="0F17CC56" w14:textId="77777777" w:rsidR="00880434" w:rsidRPr="007C548B" w:rsidRDefault="00880434" w:rsidP="00372961">
                        <w:pPr>
                          <w:jc w:val="center"/>
                        </w:pPr>
                        <w:r w:rsidRPr="007C548B">
                          <w:t>C7(add13)</w:t>
                        </w:r>
                      </w:p>
                    </w:txbxContent>
                  </v:textbox>
                </v:shape>
                <v:oval id="Oval 164" o:spid="_x0000_s1257" style="position:absolute;left:4336;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" fillcolor="red"/>
                <v:oval id="Oval 165" o:spid="_x0000_s1258" style="position:absolute;left:4982;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" fillcolor="red"/>
                <v:oval id="Oval 166" o:spid="_x0000_s1259" style="position:absolute;left:5628;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" strokecolor="red"/>
                <v:oval id="Oval 167" o:spid="_x0000_s1260" style="position:absolute;left:6097;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" fillcolor="red"/>
                <v:oval id="Oval 168" o:spid="_x0000_s1261" style="position:absolute;left:7066;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" fillcolor="red"/>
                <v:oval id="Oval 169" o:spid="_x0000_s1262" style="position:absolute;left:7889;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" fillcolor="red"/>
                <v:oval id="Oval 170" o:spid="_x0000_s1263" style="position:absolute;left:8535;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" fillcolor="red"/>
                <v:oval id="Oval 171" o:spid="_x0000_s1264" style="position:absolute;left:1047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" fillcolor="red"/>
                <v:oval id="Oval 172" o:spid="_x0000_s1265" style="position:absolute;left:9020;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" fillcolor="red"/>
                <v:oval id="Oval 173" o:spid="_x0000_s1266" style="position:absolute;left:9666;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" fillcolor="red"/>
                <v:oval id="Oval 174" o:spid="_x0000_s1267" style="position:absolute;left:811;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" fillcolor="red"/>
                <v:oval id="Oval 175" o:spid="_x0000_s1268" style="position:absolute;left:1457;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" fillcolor="red"/>
                <v:oval id="Oval 176" o:spid="_x0000_s1269" style="position:absolute;left:2426;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" fillcolor="red"/>
                <v:oval id="Oval 177" o:spid="_x0000_s1270" style="position:absolute;left:2599;top:30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" fillcolor="red"/>
                <v:shape id="Picture 178" o:spid="_x0000_s1271" type="#_x0000_t75" style="position:absolute;left:4336;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">
                  <v:imagedata r:id="rId98" o:title=""/>
                </v:shape>
                <v:shape id="Picture 179" o:spid="_x0000_s1272" type="#_x0000_t75" style="position:absolute;left:817;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">
                  <v:imagedata r:id="rId98" o:title=""/>
                </v:shape>
                <v:shape id="Picture 180" o:spid="_x0000_s1273" type="#_x0000_t75" style="position:absolute;left:7889;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">
                  <v:imagedata r:id="rId98" o:title=""/>
                </v:shape>
                <v:shape id="Text Box 181" o:spid="_x0000_s1274" type="#_x0000_t202" style="position:absolute;left:5013;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" stroked="f">
                  <v:textbox inset="0,0,0,0">
                    <w:txbxContent>
                      <w:p w14:paraId="60422029" w14:textId="77777777" w:rsidR="00880434" w:rsidRPr="007C548B" w:rsidRDefault="00880434" w:rsidP="00372961">
                        <w:pPr>
                          <w:jc w:val="center"/>
                        </w:pPr>
                        <w:r w:rsidRPr="007C548B">
                          <w:t>Cdim7</w:t>
                        </w:r>
                      </w:p>
                    </w:txbxContent>
                  </v:textbox>
                </v:shape>
                <v:shape id="Text Box 182" o:spid="_x0000_s1275" type="#_x0000_t202" style="position:absolute;left:8566;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" stroked="f">
                  <v:textbox inset="0,0,0,0">
                    <w:txbxContent>
                      <w:p w14:paraId="08AD3FB4" w14:textId="77777777" w:rsidR="00880434" w:rsidRPr="007C548B" w:rsidRDefault="00880434" w:rsidP="00372961">
                        <w:pPr>
                          <w:jc w:val="center"/>
                        </w:pPr>
                        <w:r w:rsidRPr="007C548B">
                          <w:t>Caug</w:t>
                        </w:r>
                      </w:p>
                    </w:txbxContent>
                  </v:textbox>
                </v:shape>
                <v:shape id="Text Box 183" o:spid="_x0000_s1276" type="#_x0000_t202" style="position:absolute;left:1536;top:562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" stroked="f">
                  <v:textbox inset="0,0,0,0">
                    <w:txbxContent>
                      <w:p w14:paraId="17358BF7" w14:textId="77777777" w:rsidR="00880434" w:rsidRPr="007C548B" w:rsidRDefault="00880434" w:rsidP="00372961">
                        <w:pPr>
                          <w:jc w:val="center"/>
                        </w:pPr>
                        <w:r w:rsidRPr="007C548B">
                          <w:t>C7</w:t>
                        </w:r>
                      </w:p>
                    </w:txbxContent>
                  </v:textbox>
                </v:shape>
                <v:oval id="Oval 184" o:spid="_x0000_s1277" style="position:absolute;left:4336;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" fillcolor="red"/>
                <v:oval id="Oval 185" o:spid="_x0000_s1278" style="position:absolute;left:5951;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" strokecolor="red"/>
                <v:oval id="Oval 186" o:spid="_x0000_s1279" style="position:absolute;left:5463;top:3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" fillcolor="red"/>
                <v:oval id="Oval 187" o:spid="_x0000_s1280" style="position:absolute;left:7889;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" fillcolor="red"/>
                <v:oval id="Oval 188" o:spid="_x0000_s1281" style="position:absolute;left:8535;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" fillcolor="red"/>
                <v:oval id="Oval 189" o:spid="_x0000_s1282" style="position:absolute;left:9334;top:309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" fillcolor="red"/>
                <v:oval id="Oval 190" o:spid="_x0000_s1283" style="position:absolute;left:4822;top:310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" strokecolor="red"/>
                <v:shape id="Picture 191" o:spid="_x0000_s1284" type="#_x0000_t75" style="position:absolute;left:4370;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">
                  <v:imagedata r:id="rId98" o:title=""/>
                </v:shape>
                <v:shape id="Picture 192" o:spid="_x0000_s1285" type="#_x0000_t75" style="position:absolute;left:7923;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">
                  <v:imagedata r:id="rId98" o:title=""/>
                </v:shape>
                <v:shape id="Text Box 193" o:spid="_x0000_s1286" type="#_x0000_t202" style="position:absolute;left:5047;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" stroked="f">
                  <v:textbox inset="0,0,0,0">
                    <w:txbxContent>
                      <w:p w14:paraId="567278D5" w14:textId="77777777" w:rsidR="00880434" w:rsidRPr="007C548B" w:rsidRDefault="00880434" w:rsidP="00372961">
                        <w:pPr>
                          <w:jc w:val="center"/>
                        </w:pPr>
                        <w:r w:rsidRPr="007C548B">
                          <w:t>Cm</w:t>
                        </w:r>
                      </w:p>
                    </w:txbxContent>
                  </v:textbox>
                </v:shape>
                <v:shape id="Text Box 194" o:spid="_x0000_s1287" type="#_x0000_t202" style="position:absolute;left:8600;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" stroked="f">
                  <v:textbox inset="0,0,0,0">
                    <w:txbxContent>
                      <w:p w14:paraId="0E02D17F" w14:textId="77777777" w:rsidR="00880434" w:rsidRPr="007C548B" w:rsidRDefault="00880434" w:rsidP="00372961">
                        <w:pPr>
                          <w:jc w:val="center"/>
                        </w:pPr>
                        <w:r w:rsidRPr="007C548B">
                          <w:t>Cm7</w:t>
                        </w:r>
                      </w:p>
                    </w:txbxContent>
                  </v:textbox>
                </v:shape>
                <v:oval id="Oval 195" o:spid="_x0000_s1288" style="position:absolute;left:663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" fillcolor="red"/>
                <v:oval id="Oval 196" o:spid="_x0000_s1289" style="position:absolute;left:6139;top:627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" fillcolor="red"/>
                <v:oval id="Oval 197" o:spid="_x0000_s1290" style="position:absolute;left:986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" fillcolor="red"/>
                <v:oval id="Oval 198" o:spid="_x0000_s1291" style="position:absolute;left:9704;top:62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" fillcolor="red"/>
                <v:oval id="Oval 199" o:spid="_x0000_s1292" style="position:absolute;left:10184;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" fillcolor="red"/>
                <v:oval id="Oval 200" o:spid="_x0000_s1293" style="position:absolute;left:3072;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" fillcolor="red"/>
                <v:oval id="Oval 201" o:spid="_x0000_s1294" style="position:absolute;left:2749;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" fillcolor="red"/>
                <v:shape id="Text Box 202" o:spid="_x0000_s1295" type="#_x0000_t202" style="position:absolute;left:1134;top:5020;width:9690;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" stroked="f">
                  <v:textbox inset="0,0,0,0">
                    <w:txbxContent>
                      <w:p w14:paraId="2FF32092" w14:textId="77777777" w:rsidR="00880434" w:rsidRPr="007C548B" w:rsidRDefault="00880434" w:rsidP="00372961">
                        <w:r w:rsidRPr="007C548B">
                          <w:t>1-note chord detect system also included:</w:t>
                        </w:r>
                      </w:p>
                    </w:txbxContent>
                  </v:textbox>
                </v:shape>
                <v:shape id="Text Box 203" o:spid="_x0000_s1296" type="#_x0000_t202" style="position:absolute;left:1780;top:797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" stroked="f">
                  <v:textbox inset="0,0,0,0">
                    <w:txbxContent>
                      <w:p w14:paraId="2135DF22" w14:textId="77777777" w:rsidR="00880434" w:rsidRPr="007C548B" w:rsidRDefault="00880434" w:rsidP="00372961">
                        <w:pPr>
                          <w:rPr>
                            <w:i/>
                          </w:rPr>
                        </w:pPr>
                        <w:r w:rsidRPr="007C548B">
                          <w:rPr>
                            <w:i/>
                          </w:rPr>
                          <w:t>- obligatory</w:t>
                        </w:r>
                      </w:p>
                    </w:txbxContent>
                  </v:textbox>
                </v:shape>
                <v:oval id="Oval 204" o:spid="_x0000_s1297" style="position:absolute;left:1134;top:797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" fillcolor="red"/>
                <v:oval id="Oval 205" o:spid="_x0000_s1298" style="position:absolute;left:1134;top:86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" strokecolor="red"/>
                <v:shape id="Text Box 206" o:spid="_x0000_s1299" type="#_x0000_t202" style="position:absolute;left:1780;top:8652;width:2261;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" stroked="f">
                  <v:textbox inset="0,0,0,0">
                    <w:txbxContent>
                      <w:p w14:paraId="53B50312" w14:textId="77777777" w:rsidR="00880434" w:rsidRPr="007C548B" w:rsidRDefault="00880434" w:rsidP="00372961">
                        <w:pPr>
                          <w:rPr>
                            <w:i/>
                          </w:rPr>
                        </w:pPr>
                        <w:r w:rsidRPr="007C548B">
                          <w:rPr>
                            <w:i/>
                          </w:rPr>
                          <w:t>- can be omitted</w:t>
                        </w:r>
                      </w:p>
                    </w:txbxContent>
                  </v:textbox>
                </v:shape>
              </v:group>
            </w:pict>
          </mc:Fallback>
        </mc:AlternateContent>
      </w:r>
      <w:r w:rsidRPr="008D38F7">
        <w:rPr>
          <w:noProof/>
        </w:rPr>
        <mc:AlternateContent>
          <mc:Choice Requires="wpg">
            <w:drawing>
              <wp:anchor distT="0" distB="0" distL="114300" distR="114300" simplePos="0" relativeHeight="251657216" behindDoc="0" locked="0" layoutInCell="1" allowOverlap="1" wp14:anchorId="0A5F39D3" wp14:editId="29532312">
                <wp:simplePos x="0" y="0"/>
                <wp:positionH relativeFrom="column">
                  <wp:posOffset>0</wp:posOffset>
                </wp:positionH>
                <wp:positionV relativeFrom="paragraph">
                  <wp:posOffset>-257175</wp:posOffset>
                </wp:positionV>
                <wp:extent cx="6153150" cy="5333365"/>
                <wp:effectExtent l="5715" t="0" r="0" b="4445"/>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5333365"/>
                          <a:chOff x="811" y="1061"/>
                          <a:chExt cx="10347" cy="14433"/>
                        </a:xfrm>
                      </wpg:grpSpPr>
                      <pic:pic xmlns:pic="http://schemas.openxmlformats.org/drawingml/2006/picture">
                        <pic:nvPicPr>
                          <pic:cNvPr id="4" name="Picture 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158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 name="Picture 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52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7095"/>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8911"/>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1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1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1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1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 name="Picture 1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1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8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 name="Picture 2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34"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2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2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Oval 23"/>
                        <wps:cNvSpPr>
                          <a:spLocks noChangeArrowheads="1"/>
                        </wps:cNvSpPr>
                        <wps:spPr bwMode="auto">
                          <a:xfrm>
                            <a:off x="81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 name="Oval 24"/>
                        <wps:cNvSpPr>
                          <a:spLocks noChangeArrowheads="1"/>
                        </wps:cNvSpPr>
                        <wps:spPr bwMode="auto">
                          <a:xfrm>
                            <a:off x="1457"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6" name="Oval 25"/>
                        <wps:cNvSpPr>
                          <a:spLocks noChangeArrowheads="1"/>
                        </wps:cNvSpPr>
                        <wps:spPr bwMode="auto">
                          <a:xfrm>
                            <a:off x="2103"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7" name="Text Box 26"/>
                        <wps:cNvSpPr txBox="1">
                          <a:spLocks noChangeArrowheads="1"/>
                        </wps:cNvSpPr>
                        <wps:spPr bwMode="auto">
                          <a:xfrm>
                            <a:off x="5028"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81781C" w14:textId="77777777" w:rsidR="00880434" w:rsidRPr="007C548B" w:rsidRDefault="00880434" w:rsidP="00372961">
                              <w:pPr>
                                <w:jc w:val="center"/>
                              </w:pPr>
                              <w:r w:rsidRPr="007C548B">
                                <w:t>C6</w:t>
                              </w:r>
                            </w:p>
                          </w:txbxContent>
                        </wps:txbx>
                        <wps:bodyPr rot="0" vert="horz" wrap="square" lIns="0" tIns="0" rIns="0" bIns="0" anchor="t" anchorCtr="0" upright="1">
                          <a:noAutofit/>
                        </wps:bodyPr>
                      </wps:wsp>
                      <wps:wsp>
                        <wps:cNvPr id="28" name="Text Box 27"/>
                        <wps:cNvSpPr txBox="1">
                          <a:spLocks noChangeArrowheads="1"/>
                        </wps:cNvSpPr>
                        <wps:spPr bwMode="auto">
                          <a:xfrm>
                            <a:off x="8581"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28C308" w14:textId="77777777" w:rsidR="00880434" w:rsidRPr="007C548B" w:rsidRDefault="00880434" w:rsidP="00372961">
                              <w:pPr>
                                <w:jc w:val="center"/>
                              </w:pPr>
                              <w:r w:rsidRPr="007C548B">
                                <w:t>Cadd9</w:t>
                              </w:r>
                            </w:p>
                          </w:txbxContent>
                        </wps:txbx>
                        <wps:bodyPr rot="0" vert="horz" wrap="square" lIns="0" tIns="0" rIns="0" bIns="0" anchor="t" anchorCtr="0" upright="1">
                          <a:noAutofit/>
                        </wps:bodyPr>
                      </wps:wsp>
                      <wps:wsp>
                        <wps:cNvPr id="29" name="Oval 28"/>
                        <wps:cNvSpPr>
                          <a:spLocks noChangeArrowheads="1"/>
                        </wps:cNvSpPr>
                        <wps:spPr bwMode="auto">
                          <a:xfrm>
                            <a:off x="4364"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 name="Oval 29"/>
                        <wps:cNvSpPr>
                          <a:spLocks noChangeArrowheads="1"/>
                        </wps:cNvSpPr>
                        <wps:spPr bwMode="auto">
                          <a:xfrm>
                            <a:off x="5010"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 name="Oval 30"/>
                        <wps:cNvSpPr>
                          <a:spLocks noChangeArrowheads="1"/>
                        </wps:cNvSpPr>
                        <wps:spPr bwMode="auto">
                          <a:xfrm>
                            <a:off x="5656"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 name="Oval 31"/>
                        <wps:cNvSpPr>
                          <a:spLocks noChangeArrowheads="1"/>
                        </wps:cNvSpPr>
                        <wps:spPr bwMode="auto">
                          <a:xfrm>
                            <a:off x="5979"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 name="Oval 32"/>
                        <wps:cNvSpPr>
                          <a:spLocks noChangeArrowheads="1"/>
                        </wps:cNvSpPr>
                        <wps:spPr bwMode="auto">
                          <a:xfrm>
                            <a:off x="7917"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 name="Oval 33"/>
                        <wps:cNvSpPr>
                          <a:spLocks noChangeArrowheads="1"/>
                        </wps:cNvSpPr>
                        <wps:spPr bwMode="auto">
                          <a:xfrm>
                            <a:off x="8563"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5" name="Oval 34"/>
                        <wps:cNvSpPr>
                          <a:spLocks noChangeArrowheads="1"/>
                        </wps:cNvSpPr>
                        <wps:spPr bwMode="auto">
                          <a:xfrm>
                            <a:off x="1050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6" name="Text Box 35"/>
                        <wps:cNvSpPr txBox="1">
                          <a:spLocks noChangeArrowheads="1"/>
                        </wps:cNvSpPr>
                        <wps:spPr bwMode="auto">
                          <a:xfrm>
                            <a:off x="1475" y="288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6D69CD" w14:textId="77777777" w:rsidR="00880434" w:rsidRPr="007C548B" w:rsidRDefault="00880434" w:rsidP="00372961">
                              <w:pPr>
                                <w:jc w:val="center"/>
                              </w:pPr>
                              <w:r w:rsidRPr="007C548B">
                                <w:t>Csus4</w:t>
                              </w:r>
                            </w:p>
                          </w:txbxContent>
                        </wps:txbx>
                        <wps:bodyPr rot="0" vert="horz" wrap="square" lIns="0" tIns="0" rIns="0" bIns="0" anchor="t" anchorCtr="0" upright="1">
                          <a:noAutofit/>
                        </wps:bodyPr>
                      </wps:wsp>
                      <wps:wsp>
                        <wps:cNvPr id="37" name="Oval 36"/>
                        <wps:cNvSpPr>
                          <a:spLocks noChangeArrowheads="1"/>
                        </wps:cNvSpPr>
                        <wps:spPr bwMode="auto">
                          <a:xfrm>
                            <a:off x="811"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8" name="Oval 37"/>
                        <wps:cNvSpPr>
                          <a:spLocks noChangeArrowheads="1"/>
                        </wps:cNvSpPr>
                        <wps:spPr bwMode="auto">
                          <a:xfrm>
                            <a:off x="1780"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9" name="Oval 38"/>
                        <wps:cNvSpPr>
                          <a:spLocks noChangeArrowheads="1"/>
                        </wps:cNvSpPr>
                        <wps:spPr bwMode="auto">
                          <a:xfrm>
                            <a:off x="2103"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0" name="Text Box 39"/>
                        <wps:cNvSpPr txBox="1">
                          <a:spLocks noChangeArrowheads="1"/>
                        </wps:cNvSpPr>
                        <wps:spPr bwMode="auto">
                          <a:xfrm>
                            <a:off x="5028"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751F4" w14:textId="77777777" w:rsidR="00880434" w:rsidRPr="007C548B" w:rsidRDefault="00880434" w:rsidP="00372961">
                              <w:pPr>
                                <w:jc w:val="center"/>
                              </w:pPr>
                              <w:r w:rsidRPr="007C548B">
                                <w:t>Cmaj9</w:t>
                              </w:r>
                            </w:p>
                          </w:txbxContent>
                        </wps:txbx>
                        <wps:bodyPr rot="0" vert="horz" wrap="square" lIns="0" tIns="0" rIns="0" bIns="0" anchor="t" anchorCtr="0" upright="1">
                          <a:noAutofit/>
                        </wps:bodyPr>
                      </wps:wsp>
                      <wps:wsp>
                        <wps:cNvPr id="41" name="Oval 40"/>
                        <wps:cNvSpPr>
                          <a:spLocks noChangeArrowheads="1"/>
                        </wps:cNvSpPr>
                        <wps:spPr bwMode="auto">
                          <a:xfrm>
                            <a:off x="4364"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2" name="Oval 41"/>
                        <wps:cNvSpPr>
                          <a:spLocks noChangeArrowheads="1"/>
                        </wps:cNvSpPr>
                        <wps:spPr bwMode="auto">
                          <a:xfrm>
                            <a:off x="6302"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3" name="Oval 42"/>
                        <wps:cNvSpPr>
                          <a:spLocks noChangeArrowheads="1"/>
                        </wps:cNvSpPr>
                        <wps:spPr bwMode="auto">
                          <a:xfrm>
                            <a:off x="5656"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44" name="Text Box 43"/>
                        <wps:cNvSpPr txBox="1">
                          <a:spLocks noChangeArrowheads="1"/>
                        </wps:cNvSpPr>
                        <wps:spPr bwMode="auto">
                          <a:xfrm>
                            <a:off x="8581"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21E11B" w14:textId="77777777" w:rsidR="00880434" w:rsidRPr="007C548B" w:rsidRDefault="00880434" w:rsidP="00372961">
                              <w:pPr>
                                <w:jc w:val="center"/>
                              </w:pPr>
                              <w:r w:rsidRPr="007C548B">
                                <w:t>Cmaj7(b5)</w:t>
                              </w:r>
                            </w:p>
                          </w:txbxContent>
                        </wps:txbx>
                        <wps:bodyPr rot="0" vert="horz" wrap="square" lIns="0" tIns="0" rIns="0" bIns="0" anchor="t" anchorCtr="0" upright="1">
                          <a:noAutofit/>
                        </wps:bodyPr>
                      </wps:wsp>
                      <wps:wsp>
                        <wps:cNvPr id="45" name="Oval 44"/>
                        <wps:cNvSpPr>
                          <a:spLocks noChangeArrowheads="1"/>
                        </wps:cNvSpPr>
                        <wps:spPr bwMode="auto">
                          <a:xfrm>
                            <a:off x="7917"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6" name="Oval 45"/>
                        <wps:cNvSpPr>
                          <a:spLocks noChangeArrowheads="1"/>
                        </wps:cNvSpPr>
                        <wps:spPr bwMode="auto">
                          <a:xfrm>
                            <a:off x="8563"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7" name="Oval 46"/>
                        <wps:cNvSpPr>
                          <a:spLocks noChangeArrowheads="1"/>
                        </wps:cNvSpPr>
                        <wps:spPr bwMode="auto">
                          <a:xfrm>
                            <a:off x="9855"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8" name="Oval 47"/>
                        <wps:cNvSpPr>
                          <a:spLocks noChangeArrowheads="1"/>
                        </wps:cNvSpPr>
                        <wps:spPr bwMode="auto">
                          <a:xfrm>
                            <a:off x="9037" y="54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49" name="Text Box 48"/>
                        <wps:cNvSpPr txBox="1">
                          <a:spLocks noChangeArrowheads="1"/>
                        </wps:cNvSpPr>
                        <wps:spPr bwMode="auto">
                          <a:xfrm>
                            <a:off x="1475"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492229" w14:textId="77777777" w:rsidR="00880434" w:rsidRPr="007C548B" w:rsidRDefault="00880434" w:rsidP="00372961">
                              <w:pPr>
                                <w:jc w:val="center"/>
                              </w:pPr>
                              <w:r w:rsidRPr="007C548B">
                                <w:t>Cmaj7(#5)</w:t>
                              </w:r>
                            </w:p>
                          </w:txbxContent>
                        </wps:txbx>
                        <wps:bodyPr rot="0" vert="horz" wrap="square" lIns="0" tIns="0" rIns="0" bIns="0" anchor="t" anchorCtr="0" upright="1">
                          <a:noAutofit/>
                        </wps:bodyPr>
                      </wps:wsp>
                      <wps:wsp>
                        <wps:cNvPr id="50" name="Oval 49"/>
                        <wps:cNvSpPr>
                          <a:spLocks noChangeArrowheads="1"/>
                        </wps:cNvSpPr>
                        <wps:spPr bwMode="auto">
                          <a:xfrm>
                            <a:off x="811"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1" name="Oval 50"/>
                        <wps:cNvSpPr>
                          <a:spLocks noChangeArrowheads="1"/>
                        </wps:cNvSpPr>
                        <wps:spPr bwMode="auto">
                          <a:xfrm>
                            <a:off x="145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2" name="Oval 51"/>
                        <wps:cNvSpPr>
                          <a:spLocks noChangeArrowheads="1"/>
                        </wps:cNvSpPr>
                        <wps:spPr bwMode="auto">
                          <a:xfrm>
                            <a:off x="274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3" name="Oval 52"/>
                        <wps:cNvSpPr>
                          <a:spLocks noChangeArrowheads="1"/>
                        </wps:cNvSpPr>
                        <wps:spPr bwMode="auto">
                          <a:xfrm>
                            <a:off x="2269" y="724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4" name="Text Box 53"/>
                        <wps:cNvSpPr txBox="1">
                          <a:spLocks noChangeArrowheads="1"/>
                        </wps:cNvSpPr>
                        <wps:spPr bwMode="auto">
                          <a:xfrm>
                            <a:off x="5028"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05D3E1" w14:textId="77777777" w:rsidR="00880434" w:rsidRPr="007C548B" w:rsidRDefault="00880434" w:rsidP="00372961">
                              <w:pPr>
                                <w:jc w:val="center"/>
                              </w:pPr>
                              <w:r w:rsidRPr="007C548B">
                                <w:t>Cm</w:t>
                              </w:r>
                            </w:p>
                          </w:txbxContent>
                        </wps:txbx>
                        <wps:bodyPr rot="0" vert="horz" wrap="square" lIns="0" tIns="0" rIns="0" bIns="0" anchor="t" anchorCtr="0" upright="1">
                          <a:noAutofit/>
                        </wps:bodyPr>
                      </wps:wsp>
                      <wps:wsp>
                        <wps:cNvPr id="55" name="Oval 54"/>
                        <wps:cNvSpPr>
                          <a:spLocks noChangeArrowheads="1"/>
                        </wps:cNvSpPr>
                        <wps:spPr bwMode="auto">
                          <a:xfrm>
                            <a:off x="4364"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6" name="Oval 55"/>
                        <wps:cNvSpPr>
                          <a:spLocks noChangeArrowheads="1"/>
                        </wps:cNvSpPr>
                        <wps:spPr bwMode="auto">
                          <a:xfrm>
                            <a:off x="5656" y="7904"/>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57" name="Oval 56"/>
                        <wps:cNvSpPr>
                          <a:spLocks noChangeArrowheads="1"/>
                        </wps:cNvSpPr>
                        <wps:spPr bwMode="auto">
                          <a:xfrm>
                            <a:off x="4852" y="723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58" name="Text Box 57"/>
                        <wps:cNvSpPr txBox="1">
                          <a:spLocks noChangeArrowheads="1"/>
                        </wps:cNvSpPr>
                        <wps:spPr bwMode="auto">
                          <a:xfrm>
                            <a:off x="8581"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9EEE3" w14:textId="77777777" w:rsidR="00880434" w:rsidRPr="007C548B" w:rsidRDefault="00880434" w:rsidP="00372961">
                              <w:pPr>
                                <w:jc w:val="center"/>
                              </w:pPr>
                              <w:r w:rsidRPr="007C548B">
                                <w:t>Cm6</w:t>
                              </w:r>
                            </w:p>
                          </w:txbxContent>
                        </wps:txbx>
                        <wps:bodyPr rot="0" vert="horz" wrap="square" lIns="0" tIns="0" rIns="0" bIns="0" anchor="t" anchorCtr="0" upright="1">
                          <a:noAutofit/>
                        </wps:bodyPr>
                      </wps:wsp>
                      <wps:wsp>
                        <wps:cNvPr id="59" name="Oval 58"/>
                        <wps:cNvSpPr>
                          <a:spLocks noChangeArrowheads="1"/>
                        </wps:cNvSpPr>
                        <wps:spPr bwMode="auto">
                          <a:xfrm>
                            <a:off x="791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0" name="Oval 59"/>
                        <wps:cNvSpPr>
                          <a:spLocks noChangeArrowheads="1"/>
                        </wps:cNvSpPr>
                        <wps:spPr bwMode="auto">
                          <a:xfrm>
                            <a:off x="920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1" name="Oval 60"/>
                        <wps:cNvSpPr>
                          <a:spLocks noChangeArrowheads="1"/>
                        </wps:cNvSpPr>
                        <wps:spPr bwMode="auto">
                          <a:xfrm>
                            <a:off x="9532"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2" name="Oval 61"/>
                        <wps:cNvSpPr>
                          <a:spLocks noChangeArrowheads="1"/>
                        </wps:cNvSpPr>
                        <wps:spPr bwMode="auto">
                          <a:xfrm>
                            <a:off x="8407" y="72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3" name="Text Box 62"/>
                        <wps:cNvSpPr txBox="1">
                          <a:spLocks noChangeArrowheads="1"/>
                        </wps:cNvSpPr>
                        <wps:spPr bwMode="auto">
                          <a:xfrm>
                            <a:off x="1475"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FB83E" w14:textId="77777777" w:rsidR="00880434" w:rsidRPr="007C548B" w:rsidRDefault="00880434" w:rsidP="00372961">
                              <w:pPr>
                                <w:jc w:val="center"/>
                              </w:pPr>
                              <w:r w:rsidRPr="007C548B">
                                <w:t>Cm(add9)</w:t>
                              </w:r>
                            </w:p>
                          </w:txbxContent>
                        </wps:txbx>
                        <wps:bodyPr rot="0" vert="horz" wrap="square" lIns="0" tIns="0" rIns="0" bIns="0" anchor="t" anchorCtr="0" upright="1">
                          <a:noAutofit/>
                        </wps:bodyPr>
                      </wps:wsp>
                      <wps:wsp>
                        <wps:cNvPr id="2240" name="Oval 63"/>
                        <wps:cNvSpPr>
                          <a:spLocks noChangeArrowheads="1"/>
                        </wps:cNvSpPr>
                        <wps:spPr bwMode="auto">
                          <a:xfrm>
                            <a:off x="811"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1" name="Oval 64"/>
                        <wps:cNvSpPr>
                          <a:spLocks noChangeArrowheads="1"/>
                        </wps:cNvSpPr>
                        <wps:spPr bwMode="auto">
                          <a:xfrm>
                            <a:off x="2103"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2" name="Oval 65"/>
                        <wps:cNvSpPr>
                          <a:spLocks noChangeArrowheads="1"/>
                        </wps:cNvSpPr>
                        <wps:spPr bwMode="auto">
                          <a:xfrm>
                            <a:off x="339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3" name="Oval 66"/>
                        <wps:cNvSpPr>
                          <a:spLocks noChangeArrowheads="1"/>
                        </wps:cNvSpPr>
                        <wps:spPr bwMode="auto">
                          <a:xfrm>
                            <a:off x="1290"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4" name="Text Box 67"/>
                        <wps:cNvSpPr txBox="1">
                          <a:spLocks noChangeArrowheads="1"/>
                        </wps:cNvSpPr>
                        <wps:spPr bwMode="auto">
                          <a:xfrm>
                            <a:off x="5028"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168468" w14:textId="77777777" w:rsidR="00880434" w:rsidRPr="007C548B" w:rsidRDefault="00880434" w:rsidP="00372961">
                              <w:pPr>
                                <w:jc w:val="center"/>
                              </w:pPr>
                              <w:r w:rsidRPr="007C548B">
                                <w:t>Cm7</w:t>
                              </w:r>
                            </w:p>
                          </w:txbxContent>
                        </wps:txbx>
                        <wps:bodyPr rot="0" vert="horz" wrap="square" lIns="0" tIns="0" rIns="0" bIns="0" anchor="t" anchorCtr="0" upright="1">
                          <a:noAutofit/>
                        </wps:bodyPr>
                      </wps:wsp>
                      <wps:wsp>
                        <wps:cNvPr id="2245" name="Oval 68"/>
                        <wps:cNvSpPr>
                          <a:spLocks noChangeArrowheads="1"/>
                        </wps:cNvSpPr>
                        <wps:spPr bwMode="auto">
                          <a:xfrm>
                            <a:off x="4364"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6" name="Oval 69"/>
                        <wps:cNvSpPr>
                          <a:spLocks noChangeArrowheads="1"/>
                        </wps:cNvSpPr>
                        <wps:spPr bwMode="auto">
                          <a:xfrm>
                            <a:off x="4843"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7" name="Oval 70"/>
                        <wps:cNvSpPr>
                          <a:spLocks noChangeArrowheads="1"/>
                        </wps:cNvSpPr>
                        <wps:spPr bwMode="auto">
                          <a:xfrm>
                            <a:off x="5656"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48" name="Oval 71"/>
                        <wps:cNvSpPr>
                          <a:spLocks noChangeArrowheads="1"/>
                        </wps:cNvSpPr>
                        <wps:spPr bwMode="auto">
                          <a:xfrm>
                            <a:off x="6133" y="902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9" name="Text Box 72"/>
                        <wps:cNvSpPr txBox="1">
                          <a:spLocks noChangeArrowheads="1"/>
                        </wps:cNvSpPr>
                        <wps:spPr bwMode="auto">
                          <a:xfrm>
                            <a:off x="8581"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06BF9D" w14:textId="77777777" w:rsidR="00880434" w:rsidRPr="007C548B" w:rsidRDefault="00880434" w:rsidP="00372961">
                              <w:pPr>
                                <w:jc w:val="center"/>
                              </w:pPr>
                              <w:r w:rsidRPr="007C548B">
                                <w:t>Cm(maj7)</w:t>
                              </w:r>
                            </w:p>
                          </w:txbxContent>
                        </wps:txbx>
                        <wps:bodyPr rot="0" vert="horz" wrap="square" lIns="0" tIns="0" rIns="0" bIns="0" anchor="t" anchorCtr="0" upright="1">
                          <a:noAutofit/>
                        </wps:bodyPr>
                      </wps:wsp>
                      <wps:wsp>
                        <wps:cNvPr id="2250" name="Oval 73"/>
                        <wps:cNvSpPr>
                          <a:spLocks noChangeArrowheads="1"/>
                        </wps:cNvSpPr>
                        <wps:spPr bwMode="auto">
                          <a:xfrm>
                            <a:off x="7934" y="971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1" name="Oval 74"/>
                        <wps:cNvSpPr>
                          <a:spLocks noChangeArrowheads="1"/>
                        </wps:cNvSpPr>
                        <wps:spPr bwMode="auto">
                          <a:xfrm>
                            <a:off x="8413" y="904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2" name="Oval 75"/>
                        <wps:cNvSpPr>
                          <a:spLocks noChangeArrowheads="1"/>
                        </wps:cNvSpPr>
                        <wps:spPr bwMode="auto">
                          <a:xfrm>
                            <a:off x="985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3" name="Oval 76"/>
                        <wps:cNvSpPr>
                          <a:spLocks noChangeArrowheads="1"/>
                        </wps:cNvSpPr>
                        <wps:spPr bwMode="auto">
                          <a:xfrm>
                            <a:off x="9209"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54" name="Text Box 77"/>
                        <wps:cNvSpPr txBox="1">
                          <a:spLocks noChangeArrowheads="1"/>
                        </wps:cNvSpPr>
                        <wps:spPr bwMode="auto">
                          <a:xfrm>
                            <a:off x="1475"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652E8E" w14:textId="77777777" w:rsidR="00880434" w:rsidRPr="007C548B" w:rsidRDefault="00880434" w:rsidP="00372961">
                              <w:pPr>
                                <w:jc w:val="center"/>
                              </w:pPr>
                              <w:r w:rsidRPr="007C548B">
                                <w:t>Cm7(b5)</w:t>
                              </w:r>
                            </w:p>
                          </w:txbxContent>
                        </wps:txbx>
                        <wps:bodyPr rot="0" vert="horz" wrap="square" lIns="0" tIns="0" rIns="0" bIns="0" anchor="t" anchorCtr="0" upright="1">
                          <a:noAutofit/>
                        </wps:bodyPr>
                      </wps:wsp>
                      <wps:wsp>
                        <wps:cNvPr id="2255" name="Oval 78"/>
                        <wps:cNvSpPr>
                          <a:spLocks noChangeArrowheads="1"/>
                        </wps:cNvSpPr>
                        <wps:spPr bwMode="auto">
                          <a:xfrm>
                            <a:off x="811"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6" name="Oval 79"/>
                        <wps:cNvSpPr>
                          <a:spLocks noChangeArrowheads="1"/>
                        </wps:cNvSpPr>
                        <wps:spPr bwMode="auto">
                          <a:xfrm>
                            <a:off x="1297"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57" name="Oval 80"/>
                        <wps:cNvSpPr>
                          <a:spLocks noChangeArrowheads="1"/>
                        </wps:cNvSpPr>
                        <wps:spPr bwMode="auto">
                          <a:xfrm>
                            <a:off x="1934"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8" name="Oval 81"/>
                        <wps:cNvSpPr>
                          <a:spLocks noChangeArrowheads="1"/>
                        </wps:cNvSpPr>
                        <wps:spPr bwMode="auto">
                          <a:xfrm>
                            <a:off x="258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59" name="Text Box 82"/>
                        <wps:cNvSpPr txBox="1">
                          <a:spLocks noChangeArrowheads="1"/>
                        </wps:cNvSpPr>
                        <wps:spPr bwMode="auto">
                          <a:xfrm>
                            <a:off x="5028"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85DCA6" w14:textId="77777777" w:rsidR="00880434" w:rsidRPr="007C548B" w:rsidRDefault="00880434" w:rsidP="00372961">
                              <w:pPr>
                                <w:jc w:val="center"/>
                              </w:pPr>
                              <w:r w:rsidRPr="007C548B">
                                <w:t>Cm9</w:t>
                              </w:r>
                            </w:p>
                          </w:txbxContent>
                        </wps:txbx>
                        <wps:bodyPr rot="0" vert="horz" wrap="square" lIns="0" tIns="0" rIns="0" bIns="0" anchor="t" anchorCtr="0" upright="1">
                          <a:noAutofit/>
                        </wps:bodyPr>
                      </wps:wsp>
                      <wps:wsp>
                        <wps:cNvPr id="2260" name="Oval 83"/>
                        <wps:cNvSpPr>
                          <a:spLocks noChangeArrowheads="1"/>
                        </wps:cNvSpPr>
                        <wps:spPr bwMode="auto">
                          <a:xfrm>
                            <a:off x="4364"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1" name="Oval 84"/>
                        <wps:cNvSpPr>
                          <a:spLocks noChangeArrowheads="1"/>
                        </wps:cNvSpPr>
                        <wps:spPr bwMode="auto">
                          <a:xfrm>
                            <a:off x="486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2" name="Oval 85"/>
                        <wps:cNvSpPr>
                          <a:spLocks noChangeArrowheads="1"/>
                        </wps:cNvSpPr>
                        <wps:spPr bwMode="auto">
                          <a:xfrm>
                            <a:off x="5656"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63" name="Oval 86"/>
                        <wps:cNvSpPr>
                          <a:spLocks noChangeArrowheads="1"/>
                        </wps:cNvSpPr>
                        <wps:spPr bwMode="auto">
                          <a:xfrm>
                            <a:off x="6948"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4" name="Oval 87"/>
                        <wps:cNvSpPr>
                          <a:spLocks noChangeArrowheads="1"/>
                        </wps:cNvSpPr>
                        <wps:spPr bwMode="auto">
                          <a:xfrm>
                            <a:off x="6135"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5" name="Text Box 88"/>
                        <wps:cNvSpPr txBox="1">
                          <a:spLocks noChangeArrowheads="1"/>
                        </wps:cNvSpPr>
                        <wps:spPr bwMode="auto">
                          <a:xfrm>
                            <a:off x="1475" y="12024"/>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18AF5D" w14:textId="77777777" w:rsidR="00880434" w:rsidRPr="007C548B" w:rsidRDefault="00880434" w:rsidP="00372961">
                              <w:pPr>
                                <w:jc w:val="center"/>
                              </w:pPr>
                              <w:r w:rsidRPr="007C548B">
                                <w:t>C7</w:t>
                              </w:r>
                            </w:p>
                          </w:txbxContent>
                        </wps:txbx>
                        <wps:bodyPr rot="0" vert="horz" wrap="square" lIns="0" tIns="0" rIns="0" bIns="0" anchor="t" anchorCtr="0" upright="1">
                          <a:noAutofit/>
                        </wps:bodyPr>
                      </wps:wsp>
                      <wps:wsp>
                        <wps:cNvPr id="2266" name="Oval 89"/>
                        <wps:cNvSpPr>
                          <a:spLocks noChangeArrowheads="1"/>
                        </wps:cNvSpPr>
                        <wps:spPr bwMode="auto">
                          <a:xfrm>
                            <a:off x="811" y="1335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7" name="Oval 90"/>
                        <wps:cNvSpPr>
                          <a:spLocks noChangeArrowheads="1"/>
                        </wps:cNvSpPr>
                        <wps:spPr bwMode="auto">
                          <a:xfrm>
                            <a:off x="1457"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68" name="Oval 91"/>
                        <wps:cNvSpPr>
                          <a:spLocks noChangeArrowheads="1"/>
                        </wps:cNvSpPr>
                        <wps:spPr bwMode="auto">
                          <a:xfrm>
                            <a:off x="2103"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69" name="Oval 92"/>
                        <wps:cNvSpPr>
                          <a:spLocks noChangeArrowheads="1"/>
                        </wps:cNvSpPr>
                        <wps:spPr bwMode="auto">
                          <a:xfrm>
                            <a:off x="2584" y="1268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85" name="Text Box 93"/>
                        <wps:cNvSpPr txBox="1">
                          <a:spLocks noChangeArrowheads="1"/>
                        </wps:cNvSpPr>
                        <wps:spPr bwMode="auto">
                          <a:xfrm>
                            <a:off x="5045"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5B2000" w14:textId="77777777" w:rsidR="00880434" w:rsidRPr="007C548B" w:rsidRDefault="00880434" w:rsidP="00372961">
                              <w:pPr>
                                <w:jc w:val="center"/>
                              </w:pPr>
                              <w:r w:rsidRPr="007C548B">
                                <w:t>C7sus4</w:t>
                              </w:r>
                            </w:p>
                          </w:txbxContent>
                        </wps:txbx>
                        <wps:bodyPr rot="0" vert="horz" wrap="square" lIns="0" tIns="0" rIns="0" bIns="0" anchor="t" anchorCtr="0" upright="1">
                          <a:noAutofit/>
                        </wps:bodyPr>
                      </wps:wsp>
                      <wps:wsp>
                        <wps:cNvPr id="2286" name="Oval 94"/>
                        <wps:cNvSpPr>
                          <a:spLocks noChangeArrowheads="1"/>
                        </wps:cNvSpPr>
                        <wps:spPr bwMode="auto">
                          <a:xfrm>
                            <a:off x="4381"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6" name="Oval 95"/>
                        <wps:cNvSpPr>
                          <a:spLocks noChangeArrowheads="1"/>
                        </wps:cNvSpPr>
                        <wps:spPr bwMode="auto">
                          <a:xfrm>
                            <a:off x="535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7" name="Oval 96"/>
                        <wps:cNvSpPr>
                          <a:spLocks noChangeArrowheads="1"/>
                        </wps:cNvSpPr>
                        <wps:spPr bwMode="auto">
                          <a:xfrm>
                            <a:off x="5673"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8" name="Oval 97"/>
                        <wps:cNvSpPr>
                          <a:spLocks noChangeArrowheads="1"/>
                        </wps:cNvSpPr>
                        <wps:spPr bwMode="auto">
                          <a:xfrm>
                            <a:off x="6135"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9" name="Text Box 98"/>
                        <wps:cNvSpPr txBox="1">
                          <a:spLocks noChangeArrowheads="1"/>
                        </wps:cNvSpPr>
                        <wps:spPr bwMode="auto">
                          <a:xfrm>
                            <a:off x="8598"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876FC6" w14:textId="77777777" w:rsidR="00880434" w:rsidRPr="007C548B" w:rsidRDefault="00880434" w:rsidP="00372961">
                              <w:pPr>
                                <w:jc w:val="center"/>
                              </w:pPr>
                              <w:r w:rsidRPr="007C548B">
                                <w:t>C7(b5)</w:t>
                              </w:r>
                            </w:p>
                          </w:txbxContent>
                        </wps:txbx>
                        <wps:bodyPr rot="0" vert="horz" wrap="square" lIns="0" tIns="0" rIns="0" bIns="0" anchor="t" anchorCtr="0" upright="1">
                          <a:noAutofit/>
                        </wps:bodyPr>
                      </wps:wsp>
                      <wps:wsp>
                        <wps:cNvPr id="2410" name="Oval 99"/>
                        <wps:cNvSpPr>
                          <a:spLocks noChangeArrowheads="1"/>
                        </wps:cNvSpPr>
                        <wps:spPr bwMode="auto">
                          <a:xfrm>
                            <a:off x="7934"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1" name="Oval 100"/>
                        <wps:cNvSpPr>
                          <a:spLocks noChangeArrowheads="1"/>
                        </wps:cNvSpPr>
                        <wps:spPr bwMode="auto">
                          <a:xfrm>
                            <a:off x="858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2" name="Oval 101"/>
                        <wps:cNvSpPr>
                          <a:spLocks noChangeArrowheads="1"/>
                        </wps:cNvSpPr>
                        <wps:spPr bwMode="auto">
                          <a:xfrm>
                            <a:off x="9074"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3" name="Oval 102"/>
                        <wps:cNvSpPr>
                          <a:spLocks noChangeArrowheads="1"/>
                        </wps:cNvSpPr>
                        <wps:spPr bwMode="auto">
                          <a:xfrm>
                            <a:off x="9720"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4" name="Text Box 103"/>
                        <wps:cNvSpPr txBox="1">
                          <a:spLocks noChangeArrowheads="1"/>
                        </wps:cNvSpPr>
                        <wps:spPr bwMode="auto">
                          <a:xfrm>
                            <a:off x="1475" y="1384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ABEC66" w14:textId="77777777" w:rsidR="00880434" w:rsidRPr="007C548B" w:rsidRDefault="00880434" w:rsidP="00372961">
                              <w:pPr>
                                <w:jc w:val="center"/>
                              </w:pPr>
                              <w:r w:rsidRPr="007C548B">
                                <w:t>C7(#5)</w:t>
                              </w:r>
                            </w:p>
                          </w:txbxContent>
                        </wps:txbx>
                        <wps:bodyPr rot="0" vert="horz" wrap="square" lIns="0" tIns="0" rIns="0" bIns="0" anchor="t" anchorCtr="0" upright="1">
                          <a:noAutofit/>
                        </wps:bodyPr>
                      </wps:wsp>
                      <wps:wsp>
                        <wps:cNvPr id="2415" name="Oval 104"/>
                        <wps:cNvSpPr>
                          <a:spLocks noChangeArrowheads="1"/>
                        </wps:cNvSpPr>
                        <wps:spPr bwMode="auto">
                          <a:xfrm>
                            <a:off x="811"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6" name="Oval 105"/>
                        <wps:cNvSpPr>
                          <a:spLocks noChangeArrowheads="1"/>
                        </wps:cNvSpPr>
                        <wps:spPr bwMode="auto">
                          <a:xfrm>
                            <a:off x="1457"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7" name="Oval 106"/>
                        <wps:cNvSpPr>
                          <a:spLocks noChangeArrowheads="1"/>
                        </wps:cNvSpPr>
                        <wps:spPr bwMode="auto">
                          <a:xfrm>
                            <a:off x="2591"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8" name="Oval 107"/>
                        <wps:cNvSpPr>
                          <a:spLocks noChangeArrowheads="1"/>
                        </wps:cNvSpPr>
                        <wps:spPr bwMode="auto">
                          <a:xfrm>
                            <a:off x="2268"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19" name="Text Box 108"/>
                        <wps:cNvSpPr txBox="1">
                          <a:spLocks noChangeArrowheads="1"/>
                        </wps:cNvSpPr>
                        <wps:spPr bwMode="auto">
                          <a:xfrm>
                            <a:off x="5028"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E06015" w14:textId="77777777" w:rsidR="00880434" w:rsidRPr="007C548B" w:rsidRDefault="00880434" w:rsidP="00372961">
                              <w:pPr>
                                <w:jc w:val="center"/>
                              </w:pPr>
                              <w:r w:rsidRPr="007C548B">
                                <w:t>C9</w:t>
                              </w:r>
                            </w:p>
                          </w:txbxContent>
                        </wps:txbx>
                        <wps:bodyPr rot="0" vert="horz" wrap="square" lIns="0" tIns="0" rIns="0" bIns="0" anchor="t" anchorCtr="0" upright="1">
                          <a:noAutofit/>
                        </wps:bodyPr>
                      </wps:wsp>
                      <wps:wsp>
                        <wps:cNvPr id="2420" name="Oval 109"/>
                        <wps:cNvSpPr>
                          <a:spLocks noChangeArrowheads="1"/>
                        </wps:cNvSpPr>
                        <wps:spPr bwMode="auto">
                          <a:xfrm>
                            <a:off x="4364"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1" name="Oval 110"/>
                        <wps:cNvSpPr>
                          <a:spLocks noChangeArrowheads="1"/>
                        </wps:cNvSpPr>
                        <wps:spPr bwMode="auto">
                          <a:xfrm>
                            <a:off x="5010"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2" name="Oval 111"/>
                        <wps:cNvSpPr>
                          <a:spLocks noChangeArrowheads="1"/>
                        </wps:cNvSpPr>
                        <wps:spPr bwMode="auto">
                          <a:xfrm>
                            <a:off x="6948"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3" name="Oval 112"/>
                        <wps:cNvSpPr>
                          <a:spLocks noChangeArrowheads="1"/>
                        </wps:cNvSpPr>
                        <wps:spPr bwMode="auto">
                          <a:xfrm>
                            <a:off x="6148"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5" name="Oval 113"/>
                        <wps:cNvSpPr>
                          <a:spLocks noChangeArrowheads="1"/>
                        </wps:cNvSpPr>
                        <wps:spPr bwMode="auto">
                          <a:xfrm>
                            <a:off x="5656" y="1516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27" name="Text Box 114"/>
                        <wps:cNvSpPr txBox="1">
                          <a:spLocks noChangeArrowheads="1"/>
                        </wps:cNvSpPr>
                        <wps:spPr bwMode="auto">
                          <a:xfrm>
                            <a:off x="8581"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C1B7A5" w14:textId="77777777" w:rsidR="00880434" w:rsidRPr="007C548B" w:rsidRDefault="00880434" w:rsidP="00372961">
                              <w:pPr>
                                <w:jc w:val="center"/>
                              </w:pPr>
                              <w:r w:rsidRPr="007C548B">
                                <w:t>C9sus4</w:t>
                              </w:r>
                            </w:p>
                          </w:txbxContent>
                        </wps:txbx>
                        <wps:bodyPr rot="0" vert="horz" wrap="square" lIns="0" tIns="0" rIns="0" bIns="0" anchor="t" anchorCtr="0" upright="1">
                          <a:noAutofit/>
                        </wps:bodyPr>
                      </wps:wsp>
                      <wps:wsp>
                        <wps:cNvPr id="2428" name="Oval 115"/>
                        <wps:cNvSpPr>
                          <a:spLocks noChangeArrowheads="1"/>
                        </wps:cNvSpPr>
                        <wps:spPr bwMode="auto">
                          <a:xfrm>
                            <a:off x="7917"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9" name="Oval 116"/>
                        <wps:cNvSpPr>
                          <a:spLocks noChangeArrowheads="1"/>
                        </wps:cNvSpPr>
                        <wps:spPr bwMode="auto">
                          <a:xfrm>
                            <a:off x="8886"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0" name="Oval 117"/>
                        <wps:cNvSpPr>
                          <a:spLocks noChangeArrowheads="1"/>
                        </wps:cNvSpPr>
                        <wps:spPr bwMode="auto">
                          <a:xfrm>
                            <a:off x="9209"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1" name="Oval 118"/>
                        <wps:cNvSpPr>
                          <a:spLocks noChangeArrowheads="1"/>
                        </wps:cNvSpPr>
                        <wps:spPr bwMode="auto">
                          <a:xfrm>
                            <a:off x="10501"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2" name="Oval 119"/>
                        <wps:cNvSpPr>
                          <a:spLocks noChangeArrowheads="1"/>
                        </wps:cNvSpPr>
                        <wps:spPr bwMode="auto">
                          <a:xfrm>
                            <a:off x="9680"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3" name="Oval 120"/>
                        <wps:cNvSpPr>
                          <a:spLocks noChangeArrowheads="1"/>
                        </wps:cNvSpPr>
                        <wps:spPr bwMode="auto">
                          <a:xfrm>
                            <a:off x="9195" y="239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4" name="Text Box 121"/>
                        <wps:cNvSpPr txBox="1">
                          <a:spLocks noChangeArrowheads="1"/>
                        </wps:cNvSpPr>
                        <wps:spPr bwMode="auto">
                          <a:xfrm>
                            <a:off x="1510" y="10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33B5BD" w14:textId="77777777" w:rsidR="00880434" w:rsidRPr="007C548B" w:rsidRDefault="00880434" w:rsidP="00372961">
                              <w:pPr>
                                <w:jc w:val="center"/>
                              </w:pPr>
                              <w:r w:rsidRPr="007C548B">
                                <w:t>C</w:t>
                              </w:r>
                            </w:p>
                          </w:txbxContent>
                        </wps:txbx>
                        <wps:bodyPr rot="0" vert="horz" wrap="square" lIns="0" tIns="0" rIns="0" bIns="0" anchor="t" anchorCtr="0" upright="1">
                          <a:noAutofit/>
                        </wps:bodyPr>
                      </wps:wsp>
                      <pic:pic xmlns:pic="http://schemas.openxmlformats.org/drawingml/2006/picture">
                        <pic:nvPicPr>
                          <pic:cNvPr id="2435" name="Picture 12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364"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36" name="Text Box 123"/>
                        <wps:cNvSpPr txBox="1">
                          <a:spLocks noChangeArrowheads="1"/>
                        </wps:cNvSpPr>
                        <wps:spPr bwMode="auto">
                          <a:xfrm>
                            <a:off x="5028"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DF61C3" w14:textId="77777777" w:rsidR="00880434" w:rsidRPr="007C548B" w:rsidRDefault="00880434" w:rsidP="00372961">
                              <w:pPr>
                                <w:jc w:val="center"/>
                              </w:pPr>
                              <w:r w:rsidRPr="007C548B">
                                <w:t>Csus2</w:t>
                              </w:r>
                            </w:p>
                          </w:txbxContent>
                        </wps:txbx>
                        <wps:bodyPr rot="0" vert="horz" wrap="square" lIns="0" tIns="0" rIns="0" bIns="0" anchor="t" anchorCtr="0" upright="1">
                          <a:noAutofit/>
                        </wps:bodyPr>
                      </wps:wsp>
                      <wps:wsp>
                        <wps:cNvPr id="2437" name="Oval 124"/>
                        <wps:cNvSpPr>
                          <a:spLocks noChangeArrowheads="1"/>
                        </wps:cNvSpPr>
                        <wps:spPr bwMode="auto">
                          <a:xfrm>
                            <a:off x="4364"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8" name="Oval 125"/>
                        <wps:cNvSpPr>
                          <a:spLocks noChangeArrowheads="1"/>
                        </wps:cNvSpPr>
                        <wps:spPr bwMode="auto">
                          <a:xfrm>
                            <a:off x="4695"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9" name="Oval 126"/>
                        <wps:cNvSpPr>
                          <a:spLocks noChangeArrowheads="1"/>
                        </wps:cNvSpPr>
                        <wps:spPr bwMode="auto">
                          <a:xfrm>
                            <a:off x="6618"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0" name="Oval 127"/>
                        <wps:cNvSpPr>
                          <a:spLocks noChangeArrowheads="1"/>
                        </wps:cNvSpPr>
                        <wps:spPr bwMode="auto">
                          <a:xfrm>
                            <a:off x="5657"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2441" name="Picture 12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42" name="Text Box 129"/>
                        <wps:cNvSpPr txBox="1">
                          <a:spLocks noChangeArrowheads="1"/>
                        </wps:cNvSpPr>
                        <wps:spPr bwMode="auto">
                          <a:xfrm>
                            <a:off x="8581"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3D93CD" w14:textId="77777777" w:rsidR="00880434" w:rsidRPr="007C548B" w:rsidRDefault="00880434" w:rsidP="00372961">
                              <w:pPr>
                                <w:jc w:val="center"/>
                              </w:pPr>
                              <w:r w:rsidRPr="007C548B">
                                <w:t>C6/9</w:t>
                              </w:r>
                            </w:p>
                          </w:txbxContent>
                        </wps:txbx>
                        <wps:bodyPr rot="0" vert="horz" wrap="square" lIns="0" tIns="0" rIns="0" bIns="0" anchor="t" anchorCtr="0" upright="1">
                          <a:noAutofit/>
                        </wps:bodyPr>
                      </wps:wsp>
                      <wps:wsp>
                        <wps:cNvPr id="2443" name="Oval 130"/>
                        <wps:cNvSpPr>
                          <a:spLocks noChangeArrowheads="1"/>
                        </wps:cNvSpPr>
                        <wps:spPr bwMode="auto">
                          <a:xfrm>
                            <a:off x="7917"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4" name="Oval 131"/>
                        <wps:cNvSpPr>
                          <a:spLocks noChangeArrowheads="1"/>
                        </wps:cNvSpPr>
                        <wps:spPr bwMode="auto">
                          <a:xfrm>
                            <a:off x="8563"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5" name="Oval 132"/>
                        <wps:cNvSpPr>
                          <a:spLocks noChangeArrowheads="1"/>
                        </wps:cNvSpPr>
                        <wps:spPr bwMode="auto">
                          <a:xfrm>
                            <a:off x="10486"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6" name="Oval 133"/>
                        <wps:cNvSpPr>
                          <a:spLocks noChangeArrowheads="1"/>
                        </wps:cNvSpPr>
                        <wps:spPr bwMode="auto">
                          <a:xfrm>
                            <a:off x="9525"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7" name="Oval 134"/>
                        <wps:cNvSpPr>
                          <a:spLocks noChangeArrowheads="1"/>
                        </wps:cNvSpPr>
                        <wps:spPr bwMode="auto">
                          <a:xfrm>
                            <a:off x="9195" y="421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2448" name="Picture 13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11"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49" name="Text Box 136"/>
                        <wps:cNvSpPr txBox="1">
                          <a:spLocks noChangeArrowheads="1"/>
                        </wps:cNvSpPr>
                        <wps:spPr bwMode="auto">
                          <a:xfrm>
                            <a:off x="1475"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922293" w14:textId="77777777" w:rsidR="00880434" w:rsidRPr="007C548B" w:rsidRDefault="00880434" w:rsidP="00372961">
                              <w:pPr>
                                <w:jc w:val="center"/>
                              </w:pPr>
                              <w:r w:rsidRPr="007C548B">
                                <w:t>Cmaj7</w:t>
                              </w:r>
                            </w:p>
                          </w:txbxContent>
                        </wps:txbx>
                        <wps:bodyPr rot="0" vert="horz" wrap="square" lIns="0" tIns="0" rIns="0" bIns="0" anchor="t" anchorCtr="0" upright="1">
                          <a:noAutofit/>
                        </wps:bodyPr>
                      </wps:wsp>
                      <wps:wsp>
                        <wps:cNvPr id="2450" name="Oval 137"/>
                        <wps:cNvSpPr>
                          <a:spLocks noChangeArrowheads="1"/>
                        </wps:cNvSpPr>
                        <wps:spPr bwMode="auto">
                          <a:xfrm>
                            <a:off x="81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1" name="Oval 138"/>
                        <wps:cNvSpPr>
                          <a:spLocks noChangeArrowheads="1"/>
                        </wps:cNvSpPr>
                        <wps:spPr bwMode="auto">
                          <a:xfrm>
                            <a:off x="2749"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2" name="Oval 139"/>
                        <wps:cNvSpPr>
                          <a:spLocks noChangeArrowheads="1"/>
                        </wps:cNvSpPr>
                        <wps:spPr bwMode="auto">
                          <a:xfrm>
                            <a:off x="1457"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53" name="Oval 140"/>
                        <wps:cNvSpPr>
                          <a:spLocks noChangeArrowheads="1"/>
                        </wps:cNvSpPr>
                        <wps:spPr bwMode="auto">
                          <a:xfrm>
                            <a:off x="2103"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54" name="Oval 141"/>
                        <wps:cNvSpPr>
                          <a:spLocks noChangeArrowheads="1"/>
                        </wps:cNvSpPr>
                        <wps:spPr bwMode="auto">
                          <a:xfrm>
                            <a:off x="5018"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5" name="Oval 142"/>
                        <wps:cNvSpPr>
                          <a:spLocks noChangeArrowheads="1"/>
                        </wps:cNvSpPr>
                        <wps:spPr bwMode="auto">
                          <a:xfrm>
                            <a:off x="694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2456" name="Picture 14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7917"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57" name="Text Box 144"/>
                        <wps:cNvSpPr txBox="1">
                          <a:spLocks noChangeArrowheads="1"/>
                        </wps:cNvSpPr>
                        <wps:spPr bwMode="auto">
                          <a:xfrm>
                            <a:off x="8581"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614BDB" w14:textId="77777777" w:rsidR="00880434" w:rsidRPr="007C548B" w:rsidRDefault="00880434" w:rsidP="00372961">
                              <w:pPr>
                                <w:jc w:val="center"/>
                              </w:pPr>
                              <w:r w:rsidRPr="007C548B">
                                <w:t>Cm7(11)</w:t>
                              </w:r>
                            </w:p>
                          </w:txbxContent>
                        </wps:txbx>
                        <wps:bodyPr rot="0" vert="horz" wrap="square" lIns="0" tIns="0" rIns="0" bIns="0" anchor="t" anchorCtr="0" upright="1">
                          <a:noAutofit/>
                        </wps:bodyPr>
                      </wps:wsp>
                      <wps:wsp>
                        <wps:cNvPr id="2458" name="Oval 145"/>
                        <wps:cNvSpPr>
                          <a:spLocks noChangeArrowheads="1"/>
                        </wps:cNvSpPr>
                        <wps:spPr bwMode="auto">
                          <a:xfrm>
                            <a:off x="7917"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9" name="Oval 146"/>
                        <wps:cNvSpPr>
                          <a:spLocks noChangeArrowheads="1"/>
                        </wps:cNvSpPr>
                        <wps:spPr bwMode="auto">
                          <a:xfrm>
                            <a:off x="8872"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60" name="Oval 147"/>
                        <wps:cNvSpPr>
                          <a:spLocks noChangeArrowheads="1"/>
                        </wps:cNvSpPr>
                        <wps:spPr bwMode="auto">
                          <a:xfrm>
                            <a:off x="8413" y="108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61" name="Oval 148"/>
                        <wps:cNvSpPr>
                          <a:spLocks noChangeArrowheads="1"/>
                        </wps:cNvSpPr>
                        <wps:spPr bwMode="auto">
                          <a:xfrm>
                            <a:off x="9680"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462" name="Oval 149"/>
                        <wps:cNvSpPr>
                          <a:spLocks noChangeArrowheads="1"/>
                        </wps:cNvSpPr>
                        <wps:spPr bwMode="auto">
                          <a:xfrm>
                            <a:off x="9210"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5F39D3" id="Group 2" o:spid="_x0000_s1300" style="position:absolute;left:0;text-align:left;margin-left:0;margin-top:-20.25pt;width:484.5pt;height:419.95pt;z-index:251657216" coordorigin="811,1061" coordsize="10347,1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">
                <v:shape id="Picture 3" o:spid="_x0000_s1301" type="#_x0000_t75" style="position:absolute;left:7917;top:158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">
                  <v:imagedata r:id="rId98" o:title=""/>
                </v:shape>
                <v:shape id="Picture 4" o:spid="_x0000_s1302" type="#_x0000_t75" style="position:absolute;left:7917;top:52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">
                  <v:imagedata r:id="rId98" o:title=""/>
                </v:shape>
                <v:shape id="Picture 5" o:spid="_x0000_s1303" type="#_x0000_t75" style="position:absolute;left:7917;top:7095;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">
                  <v:imagedata r:id="rId98" o:title=""/>
                </v:shape>
                <v:shape id="Picture 6" o:spid="_x0000_s1304" type="#_x0000_t75" style="position:absolute;left:7917;top:8911;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">
                  <v:imagedata r:id="rId98" o:title=""/>
                </v:shape>
                <v:shape id="Picture 7" o:spid="_x0000_s1305" type="#_x0000_t75" style="position:absolute;left:81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">
                  <v:imagedata r:id="rId98" o:title=""/>
                </v:shape>
                <v:shape id="Picture 8" o:spid="_x0000_s1306" type="#_x0000_t75" style="position:absolute;left:811;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">
                  <v:imagedata r:id="rId98" o:title=""/>
                </v:shape>
                <v:shape id="Picture 9" o:spid="_x0000_s1307" type="#_x0000_t75" style="position:absolute;left:811;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">
                  <v:imagedata r:id="rId98" o:title=""/>
                </v:shape>
                <v:shape id="Picture 10" o:spid="_x0000_s1308" type="#_x0000_t75" style="position:absolute;left:4364;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">
                  <v:imagedata r:id="rId98" o:title=""/>
                </v:shape>
                <v:shape id="Picture 11" o:spid="_x0000_s1309" type="#_x0000_t75" style="position:absolute;left:811;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">
                  <v:imagedata r:id="rId98" o:title=""/>
                </v:shape>
                <v:shape id="Picture 12" o:spid="_x0000_s1310" type="#_x0000_t75" style="position:absolute;left:4364;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">
                  <v:imagedata r:id="rId98" o:title=""/>
                </v:shape>
                <v:shape id="Picture 13" o:spid="_x0000_s1311" type="#_x0000_t75" style="position:absolute;left:811;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">
                  <v:imagedata r:id="rId98" o:title=""/>
                </v:shape>
                <v:shape id="Picture 14" o:spid="_x0000_s1312" type="#_x0000_t75" style="position:absolute;left:4364;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">
                  <v:imagedata r:id="rId98" o:title=""/>
                </v:shape>
                <v:shape id="Picture 15" o:spid="_x0000_s1313" type="#_x0000_t75" style="position:absolute;left:811;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">
                  <v:imagedata r:id="rId98" o:title=""/>
                </v:shape>
                <v:shape id="Picture 16" o:spid="_x0000_s1314" type="#_x0000_t75" style="position:absolute;left:4364;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">
                  <v:imagedata r:id="rId98" o:title=""/>
                </v:shape>
                <v:shape id="Picture 17" o:spid="_x0000_s1315" type="#_x0000_t75" style="position:absolute;left:811;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">
                  <v:imagedata r:id="rId98" o:title=""/>
                </v:shape>
                <v:shape id="Picture 18" o:spid="_x0000_s1316" type="#_x0000_t75" style="position:absolute;left:4364;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">
                  <v:imagedata r:id="rId98" o:title=""/>
                </v:shape>
                <v:shape id="Picture 19" o:spid="_x0000_s1317" type="#_x0000_t75" style="position:absolute;left:438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">
                  <v:imagedata r:id="rId98" o:title=""/>
                </v:shape>
                <v:shape id="Picture 20" o:spid="_x0000_s1318" type="#_x0000_t75" style="position:absolute;left:7934;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">
                  <v:imagedata r:id="rId98" o:title=""/>
                </v:shape>
                <v:shape id="Picture 21" o:spid="_x0000_s1319" type="#_x0000_t75" style="position:absolute;left:4364;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">
                  <v:imagedata r:id="rId98" o:title=""/>
                </v:shape>
                <v:shape id="Picture 22" o:spid="_x0000_s1320" type="#_x0000_t75" style="position:absolute;left:7917;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">
                  <v:imagedata r:id="rId98" o:title=""/>
                </v:shape>
                <v:oval id="Oval 23" o:spid="_x0000_s1321" style="position:absolute;left:81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" fillcolor="red"/>
                <v:oval id="Oval 24" o:spid="_x0000_s1322" style="position:absolute;left:145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" strokecolor="red"/>
                <v:oval id="Oval 25" o:spid="_x0000_s1323" style="position:absolute;left:210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" strokecolor="red"/>
                <v:shape id="Text Box 26" o:spid="_x0000_s1324" type="#_x0000_t202" style="position:absolute;left:5028;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" stroked="f">
                  <v:textbox inset="0,0,0,0">
                    <w:txbxContent>
                      <w:p w14:paraId="5B81781C" w14:textId="77777777" w:rsidR="00880434" w:rsidRPr="007C548B" w:rsidRDefault="00880434" w:rsidP="00372961">
                        <w:pPr>
                          <w:jc w:val="center"/>
                        </w:pPr>
                        <w:r w:rsidRPr="007C548B">
                          <w:t>C6</w:t>
                        </w:r>
                      </w:p>
                    </w:txbxContent>
                  </v:textbox>
                </v:shape>
                <v:shape id="Text Box 27" o:spid="_x0000_s1325" type="#_x0000_t202" style="position:absolute;left:8581;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" stroked="f">
                  <v:textbox inset="0,0,0,0">
                    <w:txbxContent>
                      <w:p w14:paraId="7028C308" w14:textId="77777777" w:rsidR="00880434" w:rsidRPr="007C548B" w:rsidRDefault="00880434" w:rsidP="00372961">
                        <w:pPr>
                          <w:jc w:val="center"/>
                        </w:pPr>
                        <w:r w:rsidRPr="007C548B">
                          <w:t>Cadd9</w:t>
                        </w:r>
                      </w:p>
                    </w:txbxContent>
                  </v:textbox>
                </v:shape>
                <v:oval id="Oval 28" o:spid="_x0000_s1326" style="position:absolute;left:4364;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" fillcolor="red"/>
                <v:oval id="Oval 29" o:spid="_x0000_s1327" style="position:absolute;left:5010;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" fillcolor="red"/>
                <v:oval id="Oval 30" o:spid="_x0000_s1328" style="position:absolute;left:5656;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" fillcolor="red"/>
                <v:oval id="Oval 31" o:spid="_x0000_s1329" style="position:absolute;left:5979;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" fillcolor="red"/>
                <v:oval id="Oval 32" o:spid="_x0000_s1330" style="position:absolute;left:791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" fillcolor="red"/>
                <v:oval id="Oval 33" o:spid="_x0000_s1331" style="position:absolute;left:856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" fillcolor="red"/>
                <v:oval id="Oval 34" o:spid="_x0000_s1332" style="position:absolute;left:1050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" fillcolor="red"/>
                <v:shape id="Text Box 35" o:spid="_x0000_s1333" type="#_x0000_t202" style="position:absolute;left:1475;top:288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" stroked="f">
                  <v:textbox inset="0,0,0,0">
                    <w:txbxContent>
                      <w:p w14:paraId="2F6D69CD" w14:textId="77777777" w:rsidR="00880434" w:rsidRPr="007C548B" w:rsidRDefault="00880434" w:rsidP="00372961">
                        <w:pPr>
                          <w:jc w:val="center"/>
                        </w:pPr>
                        <w:r w:rsidRPr="007C548B">
                          <w:t>Csus4</w:t>
                        </w:r>
                      </w:p>
                    </w:txbxContent>
                  </v:textbox>
                </v:shape>
                <v:oval id="Oval 36" o:spid="_x0000_s1334" style="position:absolute;left:811;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" fillcolor="red"/>
                <v:oval id="Oval 37" o:spid="_x0000_s1335" style="position:absolute;left:1780;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" fillcolor="red"/>
                <v:oval id="Oval 38" o:spid="_x0000_s1336" style="position:absolute;left:2103;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" fillcolor="red"/>
                <v:shape id="Text Box 39" o:spid="_x0000_s1337" type="#_x0000_t202" style="position:absolute;left:5028;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ftDwQAAANsAAAAPAAAAZHJzL2Rvd25yZXYueG1sRE/LasJA&#10;FN0X+g/DLbgpOlGKSOoomih00S584PqSuU2CmTthZvLw751FocvD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IqR+0PBAAAA2wAAAA8AAAAA&#10;AAAAAAAAAAAABwIAAGRycy9kb3ducmV2LnhtbFBLBQYAAAAAAwADALcAAAD1AgAAAAA=&#10;" stroked="f">
                  <v:textbox inset="0,0,0,0">
                    <w:txbxContent>
                      <w:p w14:paraId="488751F4" w14:textId="77777777" w:rsidR="00880434" w:rsidRPr="007C548B" w:rsidRDefault="00880434" w:rsidP="00372961">
                        <w:pPr>
                          <w:jc w:val="center"/>
                        </w:pPr>
                        <w:r w:rsidRPr="007C548B">
                          <w:t>Cmaj9</w:t>
                        </w:r>
                      </w:p>
                    </w:txbxContent>
                  </v:textbox>
                </v:shape>
                <v:oval id="Oval 40" o:spid="_x0000_s1338" style="position:absolute;left:4364;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" fillcolor="red"/>
                <v:oval id="Oval 41" o:spid="_x0000_s1339" style="position:absolute;left:6302;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" fillcolor="red"/>
                <v:oval id="Oval 42" o:spid="_x0000_s1340" style="position:absolute;left:5656;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" strokecolor="red"/>
                <v:shape id="Text Box 43" o:spid="_x0000_s1341" type="#_x0000_t202" style="position:absolute;left:8581;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" stroked="f">
                  <v:textbox inset="0,0,0,0">
                    <w:txbxContent>
                      <w:p w14:paraId="1C21E11B" w14:textId="77777777" w:rsidR="00880434" w:rsidRPr="007C548B" w:rsidRDefault="00880434" w:rsidP="00372961">
                        <w:pPr>
                          <w:jc w:val="center"/>
                        </w:pPr>
                        <w:r w:rsidRPr="007C548B">
                          <w:t>Cmaj7(b5)</w:t>
                        </w:r>
                      </w:p>
                    </w:txbxContent>
                  </v:textbox>
                </v:shape>
                <v:oval id="Oval 44" o:spid="_x0000_s1342" style="position:absolute;left:791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" fillcolor="red"/>
                <v:oval id="Oval 45" o:spid="_x0000_s1343" style="position:absolute;left:856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" fillcolor="red"/>
                <v:oval id="Oval 46" o:spid="_x0000_s1344" style="position:absolute;left:9855;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" fillcolor="red"/>
                <v:oval id="Oval 47" o:spid="_x0000_s1345" style="position:absolute;left:9037;top:54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" fillcolor="red"/>
                <v:shape id="Text Box 48" o:spid="_x0000_s1346" type="#_x0000_t202" style="position:absolute;left:1475;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" stroked="f">
                  <v:textbox inset="0,0,0,0">
                    <w:txbxContent>
                      <w:p w14:paraId="66492229" w14:textId="77777777" w:rsidR="00880434" w:rsidRPr="007C548B" w:rsidRDefault="00880434" w:rsidP="00372961">
                        <w:pPr>
                          <w:jc w:val="center"/>
                        </w:pPr>
                        <w:r w:rsidRPr="007C548B">
                          <w:t>Cmaj7(#5)</w:t>
                        </w:r>
                      </w:p>
                    </w:txbxContent>
                  </v:textbox>
                </v:shape>
                <v:oval id="Oval 49" o:spid="_x0000_s1347" style="position:absolute;left:811;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" fillcolor="red"/>
                <v:oval id="Oval 50" o:spid="_x0000_s1348" style="position:absolute;left:145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" fillcolor="red"/>
                <v:oval id="Oval 51" o:spid="_x0000_s1349" style="position:absolute;left:274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" fillcolor="red"/>
                <v:oval id="Oval 52" o:spid="_x0000_s1350" style="position:absolute;left:2269;top:724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" fillcolor="red"/>
                <v:shape id="Text Box 53" o:spid="_x0000_s1351" type="#_x0000_t202" style="position:absolute;left:5028;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" stroked="f">
                  <v:textbox inset="0,0,0,0">
                    <w:txbxContent>
                      <w:p w14:paraId="7405D3E1" w14:textId="77777777" w:rsidR="00880434" w:rsidRPr="007C548B" w:rsidRDefault="00880434" w:rsidP="00372961">
                        <w:pPr>
                          <w:jc w:val="center"/>
                        </w:pPr>
                        <w:r w:rsidRPr="007C548B">
                          <w:t>Cm</w:t>
                        </w:r>
                      </w:p>
                    </w:txbxContent>
                  </v:textbox>
                </v:shape>
                <v:oval id="Oval 54" o:spid="_x0000_s1352" style="position:absolute;left:4364;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" fillcolor="red"/>
                <v:oval id="Oval 55" o:spid="_x0000_s1353" style="position:absolute;left:5656;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" strokecolor="red"/>
                <v:oval id="Oval 56" o:spid="_x0000_s1354" style="position:absolute;left:4852;top:723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" fillcolor="red"/>
                <v:shape id="Text Box 57" o:spid="_x0000_s1355" type="#_x0000_t202" style="position:absolute;left:8581;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mGYwQAAANsAAAAPAAAAZHJzL2Rvd25yZXYueG1sRE/LasJA&#10;FN0X+g/DLbgpOlGoSOoomih00S584PqSuU2CmTthZvLw751FocvD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PE+YZjBAAAA2wAAAA8AAAAA&#10;AAAAAAAAAAAABwIAAGRycy9kb3ducmV2LnhtbFBLBQYAAAAAAwADALcAAAD1AgAAAAA=&#10;" stroked="f">
                  <v:textbox inset="0,0,0,0">
                    <w:txbxContent>
                      <w:p w14:paraId="3D39EEE3" w14:textId="77777777" w:rsidR="00880434" w:rsidRPr="007C548B" w:rsidRDefault="00880434" w:rsidP="00372961">
                        <w:pPr>
                          <w:jc w:val="center"/>
                        </w:pPr>
                        <w:r w:rsidRPr="007C548B">
                          <w:t>Cm6</w:t>
                        </w:r>
                      </w:p>
                    </w:txbxContent>
                  </v:textbox>
                </v:shape>
                <v:oval id="Oval 58" o:spid="_x0000_s1356" style="position:absolute;left:791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" fillcolor="red"/>
                <v:oval id="Oval 59" o:spid="_x0000_s1357" style="position:absolute;left:920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" fillcolor="red"/>
                <v:oval id="Oval 60" o:spid="_x0000_s1358" style="position:absolute;left:9532;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" fillcolor="red"/>
                <v:oval id="Oval 61" o:spid="_x0000_s1359" style="position:absolute;left:8407;top:72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" fillcolor="red"/>
                <v:shape id="Text Box 62" o:spid="_x0000_s1360" type="#_x0000_t202" style="position:absolute;left:1475;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jlUxAAAANsAAAAPAAAAZHJzL2Rvd25yZXYueG1sRI/NasMw&#10;EITvgb6D2EIvoZHrgg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DH2OVTEAAAA2wAAAA8A&#10;AAAAAAAAAAAAAAAABwIAAGRycy9kb3ducmV2LnhtbFBLBQYAAAAAAwADALcAAAD4AgAAAAA=&#10;" stroked="f">
                  <v:textbox inset="0,0,0,0">
                    <w:txbxContent>
                      <w:p w14:paraId="57AFB83E" w14:textId="77777777" w:rsidR="00880434" w:rsidRPr="007C548B" w:rsidRDefault="00880434" w:rsidP="00372961">
                        <w:pPr>
                          <w:jc w:val="center"/>
                        </w:pPr>
                        <w:r w:rsidRPr="007C548B">
                          <w:t>Cm(add9)</w:t>
                        </w:r>
                      </w:p>
                    </w:txbxContent>
                  </v:textbox>
                </v:shape>
                <v:oval id="Oval 63" o:spid="_x0000_s1361" style="position:absolute;left:811;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" fillcolor="red"/>
                <v:oval id="Oval 64" o:spid="_x0000_s1362" style="position:absolute;left:2103;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" fillcolor="red"/>
                <v:oval id="Oval 65" o:spid="_x0000_s1363" style="position:absolute;left:339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" fillcolor="red"/>
                <v:oval id="Oval 66" o:spid="_x0000_s1364" style="position:absolute;left:1290;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" fillcolor="red"/>
                <v:shape id="Text Box 67" o:spid="_x0000_s1365" type="#_x0000_t202" style="position:absolute;left:5028;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" stroked="f">
                  <v:textbox inset="0,0,0,0">
                    <w:txbxContent>
                      <w:p w14:paraId="18168468" w14:textId="77777777" w:rsidR="00880434" w:rsidRPr="007C548B" w:rsidRDefault="00880434" w:rsidP="00372961">
                        <w:pPr>
                          <w:jc w:val="center"/>
                        </w:pPr>
                        <w:r w:rsidRPr="007C548B">
                          <w:t>Cm7</w:t>
                        </w:r>
                      </w:p>
                    </w:txbxContent>
                  </v:textbox>
                </v:shape>
                <v:oval id="Oval 68" o:spid="_x0000_s1366" style="position:absolute;left:4364;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" fillcolor="red"/>
                <v:oval id="Oval 69" o:spid="_x0000_s1367" style="position:absolute;left:4843;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" fillcolor="red"/>
                <v:oval id="Oval 70" o:spid="_x0000_s1368" style="position:absolute;left:5656;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" strokecolor="red"/>
                <v:oval id="Oval 71" o:spid="_x0000_s1369" style="position:absolute;left:6133;top:902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" fillcolor="red"/>
                <v:shape id="Text Box 72" o:spid="_x0000_s1370" type="#_x0000_t202" style="position:absolute;left:8581;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" stroked="f">
                  <v:textbox inset="0,0,0,0">
                    <w:txbxContent>
                      <w:p w14:paraId="2F06BF9D" w14:textId="77777777" w:rsidR="00880434" w:rsidRPr="007C548B" w:rsidRDefault="00880434" w:rsidP="00372961">
                        <w:pPr>
                          <w:jc w:val="center"/>
                        </w:pPr>
                        <w:r w:rsidRPr="007C548B">
                          <w:t>Cm(maj7)</w:t>
                        </w:r>
                      </w:p>
                    </w:txbxContent>
                  </v:textbox>
                </v:shape>
                <v:oval id="Oval 73" o:spid="_x0000_s1371" style="position:absolute;left:7934;top:971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" fillcolor="red"/>
                <v:oval id="Oval 74" o:spid="_x0000_s1372" style="position:absolute;left:8413;top:904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" fillcolor="red"/>
                <v:oval id="Oval 75" o:spid="_x0000_s1373" style="position:absolute;left:985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" fillcolor="red"/>
                <v:oval id="Oval 76" o:spid="_x0000_s1374" style="position:absolute;left:9209;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" strokecolor="red"/>
                <v:shape id="Text Box 77" o:spid="_x0000_s1375" type="#_x0000_t202" style="position:absolute;left:1475;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" stroked="f">
                  <v:textbox inset="0,0,0,0">
                    <w:txbxContent>
                      <w:p w14:paraId="41652E8E" w14:textId="77777777" w:rsidR="00880434" w:rsidRPr="007C548B" w:rsidRDefault="00880434" w:rsidP="00372961">
                        <w:pPr>
                          <w:jc w:val="center"/>
                        </w:pPr>
                        <w:r w:rsidRPr="007C548B">
                          <w:t>Cm7(b5)</w:t>
                        </w:r>
                      </w:p>
                    </w:txbxContent>
                  </v:textbox>
                </v:shape>
                <v:oval id="Oval 78" o:spid="_x0000_s1376" style="position:absolute;left:811;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" fillcolor="red"/>
                <v:oval id="Oval 79" o:spid="_x0000_s1377" style="position:absolute;left:1297;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" strokecolor="red"/>
                <v:oval id="Oval 80" o:spid="_x0000_s1378" style="position:absolute;left:1934;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" fillcolor="red"/>
                <v:oval id="Oval 81" o:spid="_x0000_s1379" style="position:absolute;left:258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" fillcolor="red"/>
                <v:shape id="Text Box 82" o:spid="_x0000_s1380" type="#_x0000_t202" style="position:absolute;left:5028;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" stroked="f">
                  <v:textbox inset="0,0,0,0">
                    <w:txbxContent>
                      <w:p w14:paraId="6285DCA6" w14:textId="77777777" w:rsidR="00880434" w:rsidRPr="007C548B" w:rsidRDefault="00880434" w:rsidP="00372961">
                        <w:pPr>
                          <w:jc w:val="center"/>
                        </w:pPr>
                        <w:r w:rsidRPr="007C548B">
                          <w:t>Cm9</w:t>
                        </w:r>
                      </w:p>
                    </w:txbxContent>
                  </v:textbox>
                </v:shape>
                <v:oval id="Oval 83" o:spid="_x0000_s1381" style="position:absolute;left:4364;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" fillcolor="red"/>
                <v:oval id="Oval 84" o:spid="_x0000_s1382" style="position:absolute;left:486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" fillcolor="red"/>
                <v:oval id="Oval 85" o:spid="_x0000_s1383" style="position:absolute;left:5656;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" strokecolor="red"/>
                <v:oval id="Oval 86" o:spid="_x0000_s1384" style="position:absolute;left:6948;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" fillcolor="red"/>
                <v:oval id="Oval 87" o:spid="_x0000_s1385" style="position:absolute;left:6135;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" fillcolor="red"/>
                <v:shape id="Text Box 88" o:spid="_x0000_s1386" type="#_x0000_t202" style="position:absolute;left:1475;top:12024;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" stroked="f">
                  <v:textbox inset="0,0,0,0">
                    <w:txbxContent>
                      <w:p w14:paraId="6918AF5D" w14:textId="77777777" w:rsidR="00880434" w:rsidRPr="007C548B" w:rsidRDefault="00880434" w:rsidP="00372961">
                        <w:pPr>
                          <w:jc w:val="center"/>
                        </w:pPr>
                        <w:r w:rsidRPr="007C548B">
                          <w:t>C7</w:t>
                        </w:r>
                      </w:p>
                    </w:txbxContent>
                  </v:textbox>
                </v:shape>
                <v:oval id="Oval 89" o:spid="_x0000_s1387" style="position:absolute;left:811;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" fillcolor="red"/>
                <v:oval id="Oval 90" o:spid="_x0000_s1388" style="position:absolute;left:1457;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" strokecolor="red"/>
                <v:oval id="Oval 91" o:spid="_x0000_s1389" style="position:absolute;left:2103;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" strokecolor="red"/>
                <v:oval id="Oval 92" o:spid="_x0000_s1390" style="position:absolute;left:2584;top:1268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" fillcolor="red"/>
                <v:shape id="Text Box 93" o:spid="_x0000_s1391" type="#_x0000_t202" style="position:absolute;left:5045;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" stroked="f">
                  <v:textbox inset="0,0,0,0">
                    <w:txbxContent>
                      <w:p w14:paraId="3E5B2000" w14:textId="77777777" w:rsidR="00880434" w:rsidRPr="007C548B" w:rsidRDefault="00880434" w:rsidP="00372961">
                        <w:pPr>
                          <w:jc w:val="center"/>
                        </w:pPr>
                        <w:r w:rsidRPr="007C548B">
                          <w:t>C7sus4</w:t>
                        </w:r>
                      </w:p>
                    </w:txbxContent>
                  </v:textbox>
                </v:shape>
                <v:oval id="Oval 94" o:spid="_x0000_s1392" style="position:absolute;left:4381;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" fillcolor="red"/>
                <v:oval id="Oval 95" o:spid="_x0000_s1393" style="position:absolute;left:535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" fillcolor="red"/>
                <v:oval id="Oval 96" o:spid="_x0000_s1394" style="position:absolute;left:5673;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" fillcolor="red"/>
                <v:oval id="Oval 97" o:spid="_x0000_s1395" style="position:absolute;left:6135;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" fillcolor="red"/>
                <v:shape id="Text Box 98" o:spid="_x0000_s1396" type="#_x0000_t202" style="position:absolute;left:8598;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" stroked="f">
                  <v:textbox inset="0,0,0,0">
                    <w:txbxContent>
                      <w:p w14:paraId="74876FC6" w14:textId="77777777" w:rsidR="00880434" w:rsidRPr="007C548B" w:rsidRDefault="00880434" w:rsidP="00372961">
                        <w:pPr>
                          <w:jc w:val="center"/>
                        </w:pPr>
                        <w:r w:rsidRPr="007C548B">
                          <w:t>C7(b5)</w:t>
                        </w:r>
                      </w:p>
                    </w:txbxContent>
                  </v:textbox>
                </v:shape>
                <v:oval id="Oval 99" o:spid="_x0000_s1397" style="position:absolute;left:7934;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" fillcolor="red"/>
                <v:oval id="Oval 100" o:spid="_x0000_s1398" style="position:absolute;left:858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" fillcolor="red"/>
                <v:oval id="Oval 101" o:spid="_x0000_s1399" style="position:absolute;left:9074;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" fillcolor="red"/>
                <v:oval id="Oval 102" o:spid="_x0000_s1400" style="position:absolute;left:9720;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" fillcolor="red"/>
                <v:shape id="Text Box 103" o:spid="_x0000_s1401" type="#_x0000_t202" style="position:absolute;left:1475;top:1384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" stroked="f">
                  <v:textbox inset="0,0,0,0">
                    <w:txbxContent>
                      <w:p w14:paraId="18ABEC66" w14:textId="77777777" w:rsidR="00880434" w:rsidRPr="007C548B" w:rsidRDefault="00880434" w:rsidP="00372961">
                        <w:pPr>
                          <w:jc w:val="center"/>
                        </w:pPr>
                        <w:r w:rsidRPr="007C548B">
                          <w:t>C7(#5)</w:t>
                        </w:r>
                      </w:p>
                    </w:txbxContent>
                  </v:textbox>
                </v:shape>
                <v:oval id="Oval 104" o:spid="_x0000_s1402" style="position:absolute;left:811;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" fillcolor="red"/>
                <v:oval id="Oval 105" o:spid="_x0000_s1403" style="position:absolute;left:1457;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" fillcolor="red"/>
                <v:oval id="Oval 106" o:spid="_x0000_s1404" style="position:absolute;left:2591;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" fillcolor="red"/>
                <v:oval id="Oval 107" o:spid="_x0000_s1405" style="position:absolute;left:2268;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" fillcolor="red"/>
                <v:shape id="Text Box 108" o:spid="_x0000_s1406" type="#_x0000_t202" style="position:absolute;left:5028;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" stroked="f">
                  <v:textbox inset="0,0,0,0">
                    <w:txbxContent>
                      <w:p w14:paraId="7CE06015" w14:textId="77777777" w:rsidR="00880434" w:rsidRPr="007C548B" w:rsidRDefault="00880434" w:rsidP="00372961">
                        <w:pPr>
                          <w:jc w:val="center"/>
                        </w:pPr>
                        <w:r w:rsidRPr="007C548B">
                          <w:t>C9</w:t>
                        </w:r>
                      </w:p>
                    </w:txbxContent>
                  </v:textbox>
                </v:shape>
                <v:oval id="Oval 109" o:spid="_x0000_s1407" style="position:absolute;left:4364;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" fillcolor="red"/>
                <v:oval id="Oval 110" o:spid="_x0000_s1408" style="position:absolute;left:5010;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" fillcolor="red"/>
                <v:oval id="Oval 111" o:spid="_x0000_s1409" style="position:absolute;left:6948;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" fillcolor="red"/>
                <v:oval id="Oval 112" o:spid="_x0000_s1410" style="position:absolute;left:6148;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" fillcolor="red"/>
                <v:oval id="Oval 113" o:spid="_x0000_s1411" style="position:absolute;left:565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" strokecolor="red"/>
                <v:shape id="Text Box 114" o:spid="_x0000_s1412" type="#_x0000_t202" style="position:absolute;left:8581;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" stroked="f">
                  <v:textbox inset="0,0,0,0">
                    <w:txbxContent>
                      <w:p w14:paraId="27C1B7A5" w14:textId="77777777" w:rsidR="00880434" w:rsidRPr="007C548B" w:rsidRDefault="00880434" w:rsidP="00372961">
                        <w:pPr>
                          <w:jc w:val="center"/>
                        </w:pPr>
                        <w:r w:rsidRPr="007C548B">
                          <w:t>C9sus4</w:t>
                        </w:r>
                      </w:p>
                    </w:txbxContent>
                  </v:textbox>
                </v:shape>
                <v:oval id="Oval 115" o:spid="_x0000_s1413" style="position:absolute;left:7917;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" fillcolor="red"/>
                <v:oval id="Oval 116" o:spid="_x0000_s1414" style="position:absolute;left:888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" fillcolor="red"/>
                <v:oval id="Oval 117" o:spid="_x0000_s1415" style="position:absolute;left:9209;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" fillcolor="red"/>
                <v:oval id="Oval 118" o:spid="_x0000_s1416" style="position:absolute;left:10501;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" fillcolor="red"/>
                <v:oval id="Oval 119" o:spid="_x0000_s1417" style="position:absolute;left:9680;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" fillcolor="red"/>
                <v:oval id="Oval 120" o:spid="_x0000_s1418" style="position:absolute;left:9195;top:239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" fillcolor="red"/>
                <v:shape id="Text Box 121" o:spid="_x0000_s1419" type="#_x0000_t202" style="position:absolute;left:1510;top:10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" stroked="f">
                  <v:textbox inset="0,0,0,0">
                    <w:txbxContent>
                      <w:p w14:paraId="4B33B5BD" w14:textId="77777777" w:rsidR="00880434" w:rsidRPr="007C548B" w:rsidRDefault="00880434" w:rsidP="00372961">
                        <w:pPr>
                          <w:jc w:val="center"/>
                        </w:pPr>
                        <w:r w:rsidRPr="007C548B">
                          <w:t>C</w:t>
                        </w:r>
                      </w:p>
                    </w:txbxContent>
                  </v:textbox>
                </v:shape>
                <v:shape id="Picture 122" o:spid="_x0000_s1420" type="#_x0000_t75" style="position:absolute;left:4364;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">
                  <v:imagedata r:id="rId98" o:title=""/>
                </v:shape>
                <v:shape id="Text Box 123" o:spid="_x0000_s1421" type="#_x0000_t202" style="position:absolute;left:5028;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" stroked="f">
                  <v:textbox inset="0,0,0,0">
                    <w:txbxContent>
                      <w:p w14:paraId="5ADF61C3" w14:textId="77777777" w:rsidR="00880434" w:rsidRPr="007C548B" w:rsidRDefault="00880434" w:rsidP="00372961">
                        <w:pPr>
                          <w:jc w:val="center"/>
                        </w:pPr>
                        <w:r w:rsidRPr="007C548B">
                          <w:t>Csus2</w:t>
                        </w:r>
                      </w:p>
                    </w:txbxContent>
                  </v:textbox>
                </v:shape>
                <v:oval id="Oval 124" o:spid="_x0000_s1422" style="position:absolute;left:4364;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" fillcolor="red"/>
                <v:oval id="Oval 125" o:spid="_x0000_s1423" style="position:absolute;left:4695;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" fillcolor="red"/>
                <v:oval id="Oval 126" o:spid="_x0000_s1424" style="position:absolute;left:6618;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" fillcolor="red"/>
                <v:oval id="Oval 127" o:spid="_x0000_s1425" style="position:absolute;left:5657;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" fillcolor="red"/>
                <v:shape id="Picture 128" o:spid="_x0000_s1426" type="#_x0000_t75" style="position:absolute;left:7917;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">
                  <v:imagedata r:id="rId98" o:title=""/>
                </v:shape>
                <v:shape id="Text Box 129" o:spid="_x0000_s1427" type="#_x0000_t202" style="position:absolute;left:8581;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" stroked="f">
                  <v:textbox inset="0,0,0,0">
                    <w:txbxContent>
                      <w:p w14:paraId="5E3D93CD" w14:textId="77777777" w:rsidR="00880434" w:rsidRPr="007C548B" w:rsidRDefault="00880434" w:rsidP="00372961">
                        <w:pPr>
                          <w:jc w:val="center"/>
                        </w:pPr>
                        <w:r w:rsidRPr="007C548B">
                          <w:t>C6/9</w:t>
                        </w:r>
                      </w:p>
                    </w:txbxContent>
                  </v:textbox>
                </v:shape>
                <v:oval id="Oval 130" o:spid="_x0000_s1428" style="position:absolute;left:7917;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" fillcolor="red"/>
                <v:oval id="Oval 131" o:spid="_x0000_s1429" style="position:absolute;left:8563;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" fillcolor="red"/>
                <v:oval id="Oval 132" o:spid="_x0000_s1430" style="position:absolute;left:10486;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" fillcolor="red"/>
                <v:oval id="Oval 133" o:spid="_x0000_s1431" style="position:absolute;left:952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" fillcolor="red"/>
                <v:oval id="Oval 134" o:spid="_x0000_s1432" style="position:absolute;left:919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" strokecolor="red"/>
                <v:shape id="Picture 135" o:spid="_x0000_s1433" type="#_x0000_t75" style="position:absolute;left:811;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">
                  <v:imagedata r:id="rId98" o:title=""/>
                </v:shape>
                <v:shape id="Text Box 136" o:spid="_x0000_s1434" type="#_x0000_t202" style="position:absolute;left:1475;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" stroked="f">
                  <v:textbox inset="0,0,0,0">
                    <w:txbxContent>
                      <w:p w14:paraId="12922293" w14:textId="77777777" w:rsidR="00880434" w:rsidRPr="007C548B" w:rsidRDefault="00880434" w:rsidP="00372961">
                        <w:pPr>
                          <w:jc w:val="center"/>
                        </w:pPr>
                        <w:r w:rsidRPr="007C548B">
                          <w:t>Cmaj7</w:t>
                        </w:r>
                      </w:p>
                    </w:txbxContent>
                  </v:textbox>
                </v:shape>
                <v:oval id="Oval 137" o:spid="_x0000_s1435" style="position:absolute;left:81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" fillcolor="red"/>
                <v:oval id="Oval 138" o:spid="_x0000_s1436" style="position:absolute;left:2749;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" fillcolor="red"/>
                <v:oval id="Oval 139" o:spid="_x0000_s1437" style="position:absolute;left:145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" strokecolor="red"/>
                <v:oval id="Oval 140" o:spid="_x0000_s1438" style="position:absolute;left:210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" strokecolor="red"/>
                <v:oval id="Oval 141" o:spid="_x0000_s1439" style="position:absolute;left:5018;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" fillcolor="red"/>
                <v:oval id="Oval 142" o:spid="_x0000_s1440" style="position:absolute;left:694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" fillcolor="red"/>
                <v:shape id="Picture 143" o:spid="_x0000_s1441" type="#_x0000_t75" style="position:absolute;left:7917;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">
                  <v:imagedata r:id="rId98" o:title=""/>
                </v:shape>
                <v:shape id="Text Box 144" o:spid="_x0000_s1442" type="#_x0000_t202" style="position:absolute;left:8581;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" stroked="f">
                  <v:textbox inset="0,0,0,0">
                    <w:txbxContent>
                      <w:p w14:paraId="74614BDB" w14:textId="77777777" w:rsidR="00880434" w:rsidRPr="007C548B" w:rsidRDefault="00880434" w:rsidP="00372961">
                        <w:pPr>
                          <w:jc w:val="center"/>
                        </w:pPr>
                        <w:r w:rsidRPr="007C548B">
                          <w:t>Cm7(11)</w:t>
                        </w:r>
                      </w:p>
                    </w:txbxContent>
                  </v:textbox>
                </v:shape>
                <v:oval id="Oval 145" o:spid="_x0000_s1443" style="position:absolute;left:7917;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" fillcolor="red"/>
                <v:oval id="Oval 146" o:spid="_x0000_s1444" style="position:absolute;left:8872;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" fillcolor="red"/>
                <v:oval id="Oval 147" o:spid="_x0000_s1445" style="position:absolute;left:8413;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" fillcolor="red"/>
                <v:oval id="Oval 148" o:spid="_x0000_s1446" style="position:absolute;left:9680;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" strokecolor="red"/>
                <v:oval id="Oval 149" o:spid="_x0000_s1447" style="position:absolute;left:9210;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" strokecolor="red"/>
              </v:group>
            </w:pict>
          </mc:Fallback>
        </mc:AlternateContent>
      </w:r>
      <w:r w:rsidR="009D7219" w:rsidRPr="008D38F7">
        <w:rPr>
          <w:rFonts w:ascii="Arial" w:hAnsi="Arial"/>
        </w:rPr>
        <w:br w:type="page"/>
      </w:r>
      <w:bookmarkStart w:id="284" w:name="_Toc308106869"/>
      <w:bookmarkStart w:id="285" w:name="_Toc318380093"/>
      <w:r w:rsidR="006D4E99" w:rsidRPr="008D38F7">
        <w:t>User Chords</w:t>
      </w:r>
      <w:bookmarkEnd w:id="278"/>
      <w:bookmarkEnd w:id="279"/>
      <w:bookmarkEnd w:id="284"/>
      <w:bookmarkEnd w:id="285"/>
    </w:p>
    <w:p w14:paraId="2F52DC8E" w14:textId="77777777" w:rsidR="00A93153" w:rsidRPr="008D38F7" w:rsidRDefault="00A93153" w:rsidP="00A93153">
      <w:r w:rsidRPr="008D38F7">
        <w:t xml:space="preserve">Chord Editor implemented in version 3 allows to easily change any factory chord to any fingering you want, and save edited chords within User Chord banks for future use. </w:t>
      </w:r>
    </w:p>
    <w:p w14:paraId="18E3F7EC" w14:textId="77777777" w:rsidR="00A93153" w:rsidRPr="008D38F7" w:rsidRDefault="00A93153" w:rsidP="00A93153">
      <w:r w:rsidRPr="008D38F7">
        <w:t>Being in any chordal mode click User Chords button to open Chord Editor window</w:t>
      </w:r>
      <w:r w:rsidR="005E7E0C" w:rsidRPr="008D38F7">
        <w:t>:</w:t>
      </w:r>
    </w:p>
    <w:p w14:paraId="7CAAE562" w14:textId="7637B567" w:rsidR="00A93153" w:rsidRPr="008D38F7" w:rsidRDefault="00296EEE" w:rsidP="0098319D">
      <w:pPr>
        <w:jc w:val="center"/>
      </w:pPr>
      <w:r w:rsidRPr="008D38F7">
        <w:rPr>
          <w:noProof/>
          <w:color w:val="FF0000"/>
        </w:rPr>
        <w:drawing>
          <wp:inline distT="0" distB="0" distL="0" distR="0" wp14:anchorId="023A1A04" wp14:editId="71416E77">
            <wp:extent cx="3072765" cy="1073785"/>
            <wp:effectExtent l="0" t="0" r="0" b="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072765" cy="1073785"/>
                    </a:xfrm>
                    <a:prstGeom prst="rect">
                      <a:avLst/>
                    </a:prstGeom>
                    <a:noFill/>
                    <a:ln>
                      <a:noFill/>
                    </a:ln>
                  </pic:spPr>
                </pic:pic>
              </a:graphicData>
            </a:graphic>
          </wp:inline>
        </w:drawing>
      </w:r>
    </w:p>
    <w:p w14:paraId="432ED9D6" w14:textId="454119FF" w:rsidR="00A93153" w:rsidRPr="008D38F7" w:rsidRDefault="00296EEE" w:rsidP="005E7E0C">
      <w:pPr>
        <w:jc w:val="center"/>
        <w:rPr>
          <w:color w:val="FF0000"/>
        </w:rPr>
      </w:pPr>
      <w:r w:rsidRPr="008D38F7">
        <w:rPr>
          <w:noProof/>
          <w:color w:val="FF0000"/>
        </w:rPr>
        <w:drawing>
          <wp:inline distT="0" distB="0" distL="0" distR="0" wp14:anchorId="0A04AE13" wp14:editId="79301922">
            <wp:extent cx="6113780" cy="4051300"/>
            <wp:effectExtent l="0" t="0" r="0" b="0"/>
            <wp:docPr id="2271" name="Picture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113780" cy="4051300"/>
                    </a:xfrm>
                    <a:prstGeom prst="rect">
                      <a:avLst/>
                    </a:prstGeom>
                    <a:noFill/>
                    <a:ln>
                      <a:noFill/>
                    </a:ln>
                  </pic:spPr>
                </pic:pic>
              </a:graphicData>
            </a:graphic>
          </wp:inline>
        </w:drawing>
      </w:r>
    </w:p>
    <w:p w14:paraId="7767BCAF" w14:textId="77777777" w:rsidR="00A93153" w:rsidRPr="008D38F7" w:rsidRDefault="00A93153" w:rsidP="0018732E">
      <w:pPr>
        <w:pStyle w:val="a"/>
      </w:pPr>
      <w:r w:rsidRPr="008D38F7">
        <w:t>Chord Editor window</w:t>
      </w:r>
    </w:p>
    <w:p w14:paraId="61BE6C86" w14:textId="77777777" w:rsidR="00A93153" w:rsidRPr="008D38F7" w:rsidRDefault="00A93153" w:rsidP="00152C81">
      <w:pPr>
        <w:pStyle w:val="Heading2"/>
      </w:pPr>
      <w:bookmarkStart w:id="286" w:name="_Toc308106870"/>
      <w:bookmarkStart w:id="287" w:name="_Toc62840873"/>
      <w:bookmarkStart w:id="288" w:name="_Toc108455675"/>
      <w:r w:rsidRPr="008D38F7">
        <w:t>Chord Editor</w:t>
      </w:r>
      <w:bookmarkEnd w:id="286"/>
      <w:bookmarkEnd w:id="287"/>
      <w:bookmarkEnd w:id="288"/>
    </w:p>
    <w:p w14:paraId="615640B2" w14:textId="77777777" w:rsidR="00A93153" w:rsidRPr="008D38F7" w:rsidRDefault="00A93153" w:rsidP="00A93153">
      <w:r w:rsidRPr="008D38F7">
        <w:t>Select chord you want to edit by pressing keys on external MIDI keyboard, or by selecting Root/Type/Bass/Position in chord select boxes</w:t>
      </w:r>
    </w:p>
    <w:p w14:paraId="44FCDBB5" w14:textId="77777777" w:rsidR="00A93153" w:rsidRPr="008D38F7" w:rsidRDefault="00A93153" w:rsidP="00152C81">
      <w:pPr>
        <w:pStyle w:val="Heading2"/>
      </w:pPr>
      <w:bookmarkStart w:id="289" w:name="_Toc308106871"/>
      <w:bookmarkStart w:id="290" w:name="_Toc62840874"/>
      <w:bookmarkStart w:id="291" w:name="_Toc108455676"/>
      <w:r w:rsidRPr="008D38F7">
        <w:t>Editing chords</w:t>
      </w:r>
      <w:bookmarkEnd w:id="289"/>
      <w:bookmarkEnd w:id="290"/>
      <w:bookmarkEnd w:id="291"/>
    </w:p>
    <w:p w14:paraId="33858FF0" w14:textId="77777777" w:rsidR="00A93153" w:rsidRPr="008D38F7" w:rsidRDefault="00A93153" w:rsidP="00A23C39">
      <w:pPr>
        <w:numPr>
          <w:ilvl w:val="0"/>
          <w:numId w:val="20"/>
        </w:numPr>
      </w:pPr>
      <w:r w:rsidRPr="008D38F7">
        <w:t>Click on fret to change/insert a note</w:t>
      </w:r>
    </w:p>
    <w:p w14:paraId="25EFB438" w14:textId="77777777" w:rsidR="00A93153" w:rsidRPr="008D38F7" w:rsidRDefault="00A93153" w:rsidP="00A23C39">
      <w:pPr>
        <w:numPr>
          <w:ilvl w:val="0"/>
          <w:numId w:val="20"/>
        </w:numPr>
      </w:pPr>
      <w:r w:rsidRPr="008D38F7">
        <w:t>Click Compare button to compare edited and initial chord</w:t>
      </w:r>
    </w:p>
    <w:p w14:paraId="77E18D80" w14:textId="77777777" w:rsidR="00A93153" w:rsidRPr="008D38F7" w:rsidRDefault="00A93153" w:rsidP="00A23C39">
      <w:pPr>
        <w:numPr>
          <w:ilvl w:val="0"/>
          <w:numId w:val="20"/>
        </w:numPr>
      </w:pPr>
      <w:r w:rsidRPr="008D38F7">
        <w:t>Click Add/Apply button to add edited chord to current bank</w:t>
      </w:r>
    </w:p>
    <w:p w14:paraId="22FE5A71" w14:textId="77777777" w:rsidR="00A93153" w:rsidRPr="008D38F7" w:rsidRDefault="00A93153" w:rsidP="00A23C39">
      <w:pPr>
        <w:numPr>
          <w:ilvl w:val="0"/>
          <w:numId w:val="20"/>
        </w:numPr>
      </w:pPr>
      <w:r w:rsidRPr="008D38F7">
        <w:t>Click Delete button to remove the selected chord from current Bank.</w:t>
      </w:r>
    </w:p>
    <w:p w14:paraId="12E06D1B" w14:textId="77777777" w:rsidR="00A93153" w:rsidRPr="008D38F7" w:rsidRDefault="00A93153" w:rsidP="00A159C3">
      <w:pPr>
        <w:pStyle w:val="a0"/>
      </w:pPr>
      <w:r w:rsidRPr="008D38F7">
        <w:t>Note, that any User Chord lowest note will be used as Bass I Stroke for Pattern, Bass&amp;Pick, and Bass&amp;Chord layouts, regardless</w:t>
      </w:r>
      <w:r w:rsidR="001F1C4B" w:rsidRPr="008D38F7">
        <w:t xml:space="preserve"> of Root note in the chord name.</w:t>
      </w:r>
    </w:p>
    <w:p w14:paraId="46C6664C" w14:textId="77777777" w:rsidR="00A93153" w:rsidRPr="008D38F7" w:rsidRDefault="00A93153" w:rsidP="00152C81">
      <w:pPr>
        <w:pStyle w:val="Heading2"/>
      </w:pPr>
      <w:bookmarkStart w:id="292" w:name="_Toc308106872"/>
      <w:bookmarkStart w:id="293" w:name="_Toc62840875"/>
      <w:bookmarkStart w:id="294" w:name="_Toc108455677"/>
      <w:r w:rsidRPr="008D38F7">
        <w:t>Auditioning chords</w:t>
      </w:r>
      <w:bookmarkEnd w:id="292"/>
      <w:bookmarkEnd w:id="293"/>
      <w:bookmarkEnd w:id="294"/>
    </w:p>
    <w:p w14:paraId="444F4202" w14:textId="77777777" w:rsidR="00A93153" w:rsidRPr="008D38F7" w:rsidRDefault="00A93153" w:rsidP="00A93153">
      <w:r w:rsidRPr="008D38F7">
        <w:t xml:space="preserve">a) Press button with speaker icon </w:t>
      </w:r>
    </w:p>
    <w:p w14:paraId="2FA41CBF" w14:textId="77777777" w:rsidR="00A93153" w:rsidRPr="008D38F7" w:rsidRDefault="00A93153" w:rsidP="00A159C3">
      <w:pPr>
        <w:pStyle w:val="a0"/>
      </w:pPr>
      <w:r w:rsidRPr="008D38F7">
        <w:t>Small button at the right with a dot symbol activates Auto audition mode (any loaded or selected chord</w:t>
      </w:r>
      <w:r w:rsidR="001F1C4B" w:rsidRPr="008D38F7">
        <w:t xml:space="preserve"> will be played automatically)</w:t>
      </w:r>
    </w:p>
    <w:p w14:paraId="45EF92F1" w14:textId="77777777" w:rsidR="00A93153" w:rsidRPr="008D38F7" w:rsidRDefault="00A93153" w:rsidP="00A93153">
      <w:r w:rsidRPr="008D38F7">
        <w:t>b) Right-click fretboard and strum strings with a mouse.</w:t>
      </w:r>
    </w:p>
    <w:p w14:paraId="12E5134D" w14:textId="77777777" w:rsidR="00A93153" w:rsidRPr="008D38F7" w:rsidRDefault="00A93153" w:rsidP="00152C81">
      <w:pPr>
        <w:pStyle w:val="Heading2"/>
      </w:pPr>
      <w:bookmarkStart w:id="295" w:name="_Toc308106873"/>
      <w:bookmarkStart w:id="296" w:name="_Toc62840876"/>
      <w:bookmarkStart w:id="297" w:name="_Toc108455678"/>
      <w:r w:rsidRPr="008D38F7">
        <w:t>Saving User Chord Bank</w:t>
      </w:r>
      <w:bookmarkEnd w:id="295"/>
      <w:bookmarkEnd w:id="296"/>
      <w:bookmarkEnd w:id="297"/>
    </w:p>
    <w:p w14:paraId="79222C17" w14:textId="77777777" w:rsidR="00A93153" w:rsidRPr="008D38F7" w:rsidRDefault="00A93153" w:rsidP="00A93153">
      <w:r w:rsidRPr="008D38F7">
        <w:t>Press Save button, or rename bank and press Enter to save chord bank to Chord Library.</w:t>
      </w:r>
    </w:p>
    <w:p w14:paraId="2F025442" w14:textId="77777777" w:rsidR="00A93153" w:rsidRPr="008D38F7" w:rsidRDefault="00A93153" w:rsidP="00A93153">
      <w:r w:rsidRPr="008D38F7">
        <w:t>Delete Bank from Library by pressing ‘Delete icon’.</w:t>
      </w:r>
    </w:p>
    <w:p w14:paraId="07674305" w14:textId="77777777" w:rsidR="00A93153" w:rsidRPr="008D38F7" w:rsidRDefault="00A93153" w:rsidP="00A93153">
      <w:r w:rsidRPr="008D38F7">
        <w:t>All user chord names will be displayed with ‘*’ symbol in the Info bar.</w:t>
      </w:r>
    </w:p>
    <w:p w14:paraId="1F82BE88" w14:textId="77777777" w:rsidR="00A93153" w:rsidRPr="008D38F7" w:rsidRDefault="00A93153" w:rsidP="00152C81">
      <w:pPr>
        <w:pStyle w:val="Heading2"/>
      </w:pPr>
      <w:bookmarkStart w:id="298" w:name="_Toc308106874"/>
      <w:bookmarkStart w:id="299" w:name="_Toc62840877"/>
      <w:bookmarkStart w:id="300" w:name="_Toc108455679"/>
      <w:r w:rsidRPr="008D38F7">
        <w:t>User Chords view</w:t>
      </w:r>
      <w:bookmarkEnd w:id="298"/>
      <w:bookmarkEnd w:id="299"/>
      <w:bookmarkEnd w:id="300"/>
    </w:p>
    <w:p w14:paraId="75D42538" w14:textId="77777777" w:rsidR="00A93153" w:rsidRPr="008D38F7" w:rsidRDefault="00A93153" w:rsidP="00A93153">
      <w:r w:rsidRPr="008D38F7">
        <w:t>In the right part of Editor window you see the list of all user chords of all Banks you've created (except for current Bank selected in Bank view at the left), which allows you to compare edited chord fingerings from different Banks, as well as copy any user chord from one Bank to another by simply selecting chord in User Chord view list and pressing Add button.</w:t>
      </w:r>
    </w:p>
    <w:p w14:paraId="66A4CFED" w14:textId="77777777" w:rsidR="00A93153" w:rsidRPr="008D38F7" w:rsidRDefault="00A93153" w:rsidP="00A159C3">
      <w:pPr>
        <w:pStyle w:val="a0"/>
      </w:pPr>
      <w:r w:rsidRPr="008D38F7">
        <w:t xml:space="preserve">Note, the Bank you select in User Chord Bank combo box will be </w:t>
      </w:r>
      <w:r w:rsidR="00C50923" w:rsidRPr="008D38F7">
        <w:t xml:space="preserve">used for all modes </w:t>
      </w:r>
      <w:r w:rsidRPr="008D38F7">
        <w:t>working with chords.</w:t>
      </w:r>
    </w:p>
    <w:p w14:paraId="5BC9973B" w14:textId="77777777" w:rsidR="00A93153" w:rsidRPr="008D38F7" w:rsidRDefault="00A93153" w:rsidP="00152C81">
      <w:pPr>
        <w:pStyle w:val="Heading2"/>
      </w:pPr>
      <w:bookmarkStart w:id="301" w:name="_Toc308106875"/>
      <w:bookmarkStart w:id="302" w:name="_Toc62840878"/>
      <w:bookmarkStart w:id="303" w:name="_Toc108455680"/>
      <w:r w:rsidRPr="008D38F7">
        <w:t>Exporting/Importing User Chord Banks</w:t>
      </w:r>
      <w:bookmarkEnd w:id="301"/>
      <w:bookmarkEnd w:id="302"/>
      <w:bookmarkEnd w:id="303"/>
    </w:p>
    <w:p w14:paraId="5FBB8DFF" w14:textId="77777777" w:rsidR="00A93153" w:rsidRPr="008D38F7" w:rsidRDefault="00A93153" w:rsidP="00A93153">
      <w:r w:rsidRPr="008D38F7">
        <w:t>You can export/import single Chord Banks as well as the whole User Chord Library</w:t>
      </w:r>
      <w:r w:rsidR="005E7E0C" w:rsidRPr="008D38F7">
        <w:t xml:space="preserve"> by clicking button with triangle icon and selecting the appropriate item in pop up menu</w:t>
      </w:r>
      <w:r w:rsidRPr="008D38F7">
        <w:t>:</w:t>
      </w:r>
    </w:p>
    <w:p w14:paraId="39434821" w14:textId="2648B163" w:rsidR="00A93153" w:rsidRPr="008D38F7" w:rsidRDefault="00296EEE" w:rsidP="005E7E0C">
      <w:pPr>
        <w:jc w:val="center"/>
      </w:pPr>
      <w:r w:rsidRPr="008D38F7">
        <w:rPr>
          <w:noProof/>
        </w:rPr>
        <w:drawing>
          <wp:inline distT="0" distB="0" distL="0" distR="0" wp14:anchorId="7096BF3B" wp14:editId="0475624C">
            <wp:extent cx="3636645" cy="1934845"/>
            <wp:effectExtent l="0" t="0" r="0" b="0"/>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636645" cy="1934845"/>
                    </a:xfrm>
                    <a:prstGeom prst="rect">
                      <a:avLst/>
                    </a:prstGeom>
                    <a:noFill/>
                    <a:ln>
                      <a:noFill/>
                    </a:ln>
                  </pic:spPr>
                </pic:pic>
              </a:graphicData>
            </a:graphic>
          </wp:inline>
        </w:drawing>
      </w:r>
    </w:p>
    <w:p w14:paraId="6532E151" w14:textId="77777777" w:rsidR="00A93153" w:rsidRPr="008D38F7" w:rsidRDefault="00A93153" w:rsidP="00A93153">
      <w:r w:rsidRPr="008D38F7">
        <w:t xml:space="preserve">If you want any Bank to load as default every time </w:t>
      </w:r>
      <w:r w:rsidR="005E7E0C" w:rsidRPr="008D38F7">
        <w:t xml:space="preserve">you run the plug-in, load the bank </w:t>
      </w:r>
      <w:r w:rsidRPr="008D38F7">
        <w:t xml:space="preserve">and check ‘Set as default’ item in </w:t>
      </w:r>
      <w:r w:rsidR="00D41B43" w:rsidRPr="008D38F7">
        <w:t>popup</w:t>
      </w:r>
      <w:r w:rsidRPr="008D38F7">
        <w:t xml:space="preserve"> menu.</w:t>
      </w:r>
    </w:p>
    <w:p w14:paraId="6BFADDA1" w14:textId="77777777" w:rsidR="00A93153" w:rsidRPr="008D38F7" w:rsidRDefault="00464E78" w:rsidP="001F1C4B">
      <w:pPr>
        <w:pStyle w:val="Heading1"/>
      </w:pPr>
      <w:bookmarkStart w:id="304" w:name="_Toc308106876"/>
      <w:bookmarkStart w:id="305" w:name="_Toc318380094"/>
      <w:bookmarkStart w:id="306" w:name="_Toc62840879"/>
      <w:bookmarkStart w:id="307" w:name="_Toc108455681"/>
      <w:r w:rsidRPr="008D38F7">
        <w:t>Pattern</w:t>
      </w:r>
      <w:r w:rsidR="00471B36" w:rsidRPr="008D38F7">
        <w:t xml:space="preserve"> Global Mode</w:t>
      </w:r>
      <w:bookmarkEnd w:id="304"/>
      <w:bookmarkEnd w:id="305"/>
      <w:bookmarkEnd w:id="306"/>
      <w:bookmarkEnd w:id="307"/>
    </w:p>
    <w:p w14:paraId="12155756" w14:textId="77777777" w:rsidR="00C34165" w:rsidRPr="008D38F7" w:rsidRDefault="00C34165" w:rsidP="001F1C4B">
      <w:pPr>
        <w:pStyle w:val="Heading2"/>
      </w:pPr>
      <w:bookmarkStart w:id="308" w:name="_Toc308106877"/>
      <w:bookmarkStart w:id="309" w:name="_Toc318380095"/>
      <w:bookmarkStart w:id="310" w:name="_Toc62840880"/>
      <w:bookmarkStart w:id="311" w:name="_Toc108455682"/>
      <w:r w:rsidRPr="008D38F7">
        <w:t xml:space="preserve">Using </w:t>
      </w:r>
      <w:r w:rsidR="00986044" w:rsidRPr="008D38F7">
        <w:t>Musi</w:t>
      </w:r>
      <w:r w:rsidR="00D07DEA" w:rsidRPr="008D38F7">
        <w:t>c</w:t>
      </w:r>
      <w:r w:rsidR="00986044" w:rsidRPr="008D38F7">
        <w:t>Lab</w:t>
      </w:r>
      <w:r w:rsidRPr="008D38F7">
        <w:t xml:space="preserve"> Rhythm Pattern Library and Pattern Manager</w:t>
      </w:r>
      <w:bookmarkEnd w:id="280"/>
      <w:bookmarkEnd w:id="308"/>
      <w:bookmarkEnd w:id="309"/>
      <w:bookmarkEnd w:id="310"/>
      <w:bookmarkEnd w:id="311"/>
    </w:p>
    <w:p w14:paraId="57C43CCE" w14:textId="77777777" w:rsidR="00C34165" w:rsidRPr="008D38F7" w:rsidRDefault="00452096" w:rsidP="00C936A3">
      <w:r w:rsidRPr="008D38F7">
        <w:t>M</w:t>
      </w:r>
      <w:r w:rsidR="007C5AA2" w:rsidRPr="008D38F7">
        <w:t>usic</w:t>
      </w:r>
      <w:r w:rsidRPr="008D38F7">
        <w:t>L</w:t>
      </w:r>
      <w:r w:rsidR="007C5AA2" w:rsidRPr="008D38F7">
        <w:t xml:space="preserve">ab </w:t>
      </w:r>
      <w:r w:rsidR="00C34165" w:rsidRPr="008D38F7">
        <w:t>Rhythm Pattern Library is a unique collection of 1250 guitar accompaniment rhythm patterns classified by various musical categories, such as meter, music style, guitar technique, rhythmic feel, tempo range.</w:t>
      </w:r>
    </w:p>
    <w:p w14:paraId="1E5D9E61" w14:textId="77777777" w:rsidR="00C34165" w:rsidRPr="008D38F7" w:rsidRDefault="00C34165" w:rsidP="00C936A3">
      <w:r w:rsidRPr="008D38F7">
        <w:t xml:space="preserve">Using the prerecorded rhythm patterns of </w:t>
      </w:r>
      <w:r w:rsidR="008671DB" w:rsidRPr="008D38F7">
        <w:t xml:space="preserve">MusicLab </w:t>
      </w:r>
      <w:r w:rsidRPr="008D38F7">
        <w:t xml:space="preserve">Pattern Library you can quickly create professionally sounding guitar accompaniment tracks for your songs. Then all you have to do is to choose the appropriate pattern(s) in </w:t>
      </w:r>
      <w:r w:rsidR="00E63262" w:rsidRPr="008D38F7">
        <w:t>RealRick</w:t>
      </w:r>
      <w:r w:rsidRPr="008D38F7">
        <w:t xml:space="preserve"> Pattern Manager, copy them to your host sequencer's MIDI track, start sequencer and play chord changes on a MIDI keyboard, or alternatively enter chords to a MIDI track using sequencer's editor. </w:t>
      </w:r>
    </w:p>
    <w:p w14:paraId="0891A62A" w14:textId="77777777" w:rsidR="00C34165" w:rsidRPr="008D38F7" w:rsidRDefault="00C34165" w:rsidP="001F1C4B">
      <w:pPr>
        <w:pStyle w:val="Heading3"/>
      </w:pPr>
      <w:bookmarkStart w:id="312" w:name="_Toc126492832"/>
      <w:bookmarkStart w:id="313" w:name="_Toc308106878"/>
      <w:bookmarkStart w:id="314" w:name="_Toc62840881"/>
      <w:r w:rsidRPr="008D38F7">
        <w:t>Pattern Manager</w:t>
      </w:r>
      <w:bookmarkEnd w:id="312"/>
      <w:bookmarkEnd w:id="313"/>
      <w:bookmarkEnd w:id="314"/>
    </w:p>
    <w:p w14:paraId="56A05234" w14:textId="77777777" w:rsidR="00C34165" w:rsidRPr="008D38F7" w:rsidRDefault="00E63262" w:rsidP="00C936A3">
      <w:r w:rsidRPr="008D38F7">
        <w:t>RealRick</w:t>
      </w:r>
      <w:r w:rsidR="00C34165" w:rsidRPr="008D38F7">
        <w:t xml:space="preserve"> is equipped with powerful multi-functional built-in Pattern Manager allowing to easily audition rhythm patterns of </w:t>
      </w:r>
      <w:r w:rsidR="008671DB" w:rsidRPr="008D38F7">
        <w:t xml:space="preserve">MusicLab </w:t>
      </w:r>
      <w:r w:rsidR="00C34165" w:rsidRPr="008D38F7">
        <w:t>Pattern Library, quickly find the ones matching your musical needs, as well as drag'n'drop/export the chosen patterns directly to the host's MIDI track to use with your song.</w:t>
      </w:r>
    </w:p>
    <w:p w14:paraId="5F7E7087" w14:textId="77777777" w:rsidR="00C34165" w:rsidRPr="008D38F7" w:rsidRDefault="00C34165" w:rsidP="001F1C4B">
      <w:pPr>
        <w:pStyle w:val="Heading3"/>
      </w:pPr>
      <w:bookmarkStart w:id="315" w:name="_Toc126492833"/>
      <w:bookmarkStart w:id="316" w:name="_Toc308106879"/>
      <w:bookmarkStart w:id="317" w:name="_Toc62840882"/>
      <w:r w:rsidRPr="008D38F7">
        <w:t>Pattern Manager Window</w:t>
      </w:r>
      <w:bookmarkEnd w:id="315"/>
      <w:bookmarkEnd w:id="316"/>
      <w:bookmarkEnd w:id="317"/>
    </w:p>
    <w:p w14:paraId="10AFCA81" w14:textId="77777777" w:rsidR="00110177" w:rsidRPr="008D38F7" w:rsidRDefault="007A36D4" w:rsidP="00C936A3">
      <w:r w:rsidRPr="008D38F7">
        <w:t>C</w:t>
      </w:r>
      <w:r w:rsidR="00110177" w:rsidRPr="008D38F7">
        <w:t xml:space="preserve">lick Pattern button to switch on the Pattern </w:t>
      </w:r>
      <w:r w:rsidR="00D63FBB" w:rsidRPr="008D38F7">
        <w:t xml:space="preserve">Global </w:t>
      </w:r>
      <w:r w:rsidR="00110177" w:rsidRPr="008D38F7">
        <w:t>mode and get</w:t>
      </w:r>
      <w:r w:rsidR="00980A00" w:rsidRPr="008D38F7">
        <w:t xml:space="preserve"> access to </w:t>
      </w:r>
      <w:r w:rsidR="00110177" w:rsidRPr="008D38F7">
        <w:t>Rhythm Pattern Library</w:t>
      </w:r>
      <w:r w:rsidR="000F1795" w:rsidRPr="008D38F7">
        <w:t xml:space="preserve"> and Pattern Manager</w:t>
      </w:r>
      <w:r w:rsidR="00110177" w:rsidRPr="008D38F7">
        <w:t>.</w:t>
      </w:r>
    </w:p>
    <w:p w14:paraId="42F87A13" w14:textId="24832390" w:rsidR="00143778" w:rsidRPr="008D38F7" w:rsidRDefault="00837014" w:rsidP="00304667">
      <w:pPr>
        <w:jc w:val="center"/>
      </w:pPr>
      <w:r w:rsidRPr="008D38F7">
        <w:rPr>
          <w:noProof/>
        </w:rPr>
        <w:drawing>
          <wp:inline distT="0" distB="0" distL="0" distR="0" wp14:anchorId="55F812B8" wp14:editId="28AE5FC4">
            <wp:extent cx="6120130" cy="1731010"/>
            <wp:effectExtent l="0" t="0" r="0" b="254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8" name="Picture 2758"/>
                    <pic:cNvPicPr/>
                  </pic:nvPicPr>
                  <pic:blipFill>
                    <a:blip r:embed="rId102">
                      <a:extLst>
                        <a:ext uri="{28A0092B-C50C-407E-A947-70E740481C1C}">
                          <a14:useLocalDpi xmlns:a14="http://schemas.microsoft.com/office/drawing/2010/main" val="0"/>
                        </a:ext>
                      </a:extLst>
                    </a:blip>
                    <a:stretch>
                      <a:fillRect/>
                    </a:stretch>
                  </pic:blipFill>
                  <pic:spPr>
                    <a:xfrm>
                      <a:off x="0" y="0"/>
                      <a:ext cx="6120130" cy="1731010"/>
                    </a:xfrm>
                    <a:prstGeom prst="rect">
                      <a:avLst/>
                    </a:prstGeom>
                  </pic:spPr>
                </pic:pic>
              </a:graphicData>
            </a:graphic>
          </wp:inline>
        </w:drawing>
      </w:r>
    </w:p>
    <w:p w14:paraId="5170021E" w14:textId="77777777" w:rsidR="00876A72" w:rsidRPr="008D38F7" w:rsidRDefault="008C25FA" w:rsidP="0018732E">
      <w:pPr>
        <w:pStyle w:val="a"/>
      </w:pPr>
      <w:r w:rsidRPr="008D38F7">
        <w:t>Pattern mode window</w:t>
      </w:r>
    </w:p>
    <w:p w14:paraId="510E2339" w14:textId="77777777" w:rsidR="00C34165" w:rsidRPr="008D38F7" w:rsidRDefault="004D067E" w:rsidP="00C936A3">
      <w:r w:rsidRPr="008D38F7">
        <w:t>Within Pattern Global mode you can s</w:t>
      </w:r>
      <w:r w:rsidR="00C34165" w:rsidRPr="008D38F7">
        <w:t xml:space="preserve">elect any of </w:t>
      </w:r>
      <w:r w:rsidR="00110177" w:rsidRPr="008D38F7">
        <w:t>Performance</w:t>
      </w:r>
      <w:r w:rsidR="00C34165" w:rsidRPr="008D38F7">
        <w:t xml:space="preserve"> modes (</w:t>
      </w:r>
      <w:r w:rsidR="007A36D4" w:rsidRPr="008D38F7">
        <w:t xml:space="preserve">Solo, Harmony, </w:t>
      </w:r>
      <w:r w:rsidR="00C34165" w:rsidRPr="008D38F7">
        <w:t>Chord</w:t>
      </w:r>
      <w:r w:rsidR="007A36D4" w:rsidRPr="008D38F7">
        <w:t>s</w:t>
      </w:r>
      <w:r w:rsidR="00C34165" w:rsidRPr="008D38F7">
        <w:t xml:space="preserve">, Bass&amp;Chord, or Bass&amp;Pick) by pressing the appropriate </w:t>
      </w:r>
      <w:r w:rsidR="00110177" w:rsidRPr="008D38F7">
        <w:t xml:space="preserve">performance </w:t>
      </w:r>
      <w:r w:rsidR="00C34165" w:rsidRPr="008D38F7">
        <w:t>mode button. Note, that you can use rhythm patterns with all performance modes, the mode selection depends on what harmonic part you want to play with the rhythm patterns:</w:t>
      </w:r>
    </w:p>
    <w:p w14:paraId="266A11E2" w14:textId="77777777" w:rsidR="00C34165" w:rsidRPr="008D38F7" w:rsidRDefault="00C34165" w:rsidP="00A23C39">
      <w:pPr>
        <w:numPr>
          <w:ilvl w:val="0"/>
          <w:numId w:val="35"/>
        </w:numPr>
      </w:pPr>
      <w:r w:rsidRPr="008D38F7">
        <w:t>Select Chords, Bass&amp;Chord, Bass&amp;Pick modes for automatically constructed guitar chords</w:t>
      </w:r>
    </w:p>
    <w:p w14:paraId="4E3CCC37" w14:textId="77777777" w:rsidR="00C34165" w:rsidRPr="008D38F7" w:rsidRDefault="00C34165" w:rsidP="00A23C39">
      <w:pPr>
        <w:numPr>
          <w:ilvl w:val="0"/>
          <w:numId w:val="35"/>
        </w:numPr>
      </w:pPr>
      <w:r w:rsidRPr="008D38F7">
        <w:t>Select Harmony mode to perform intervals with strumming patterns</w:t>
      </w:r>
    </w:p>
    <w:p w14:paraId="0D732DE7" w14:textId="77777777" w:rsidR="00C34165" w:rsidRPr="008D38F7" w:rsidRDefault="00C34165" w:rsidP="00A23C39">
      <w:pPr>
        <w:numPr>
          <w:ilvl w:val="0"/>
          <w:numId w:val="35"/>
        </w:numPr>
      </w:pPr>
      <w:r w:rsidRPr="008D38F7">
        <w:t>Select Solo mode to perform your own chords with strumming or picking patterns</w:t>
      </w:r>
    </w:p>
    <w:p w14:paraId="16B4BB2E" w14:textId="77777777" w:rsidR="00876A72" w:rsidRPr="008D38F7" w:rsidRDefault="008C25FA" w:rsidP="00AF5AD3">
      <w:pPr>
        <w:keepNext/>
      </w:pPr>
      <w:r w:rsidRPr="008D38F7">
        <w:t xml:space="preserve">Click the </w:t>
      </w:r>
      <w:r w:rsidR="000C276D" w:rsidRPr="008D38F7">
        <w:t xml:space="preserve">arrow </w:t>
      </w:r>
      <w:r w:rsidRPr="008D38F7">
        <w:t xml:space="preserve">button </w:t>
      </w:r>
      <w:r w:rsidR="00932170" w:rsidRPr="008D38F7">
        <w:t xml:space="preserve">in the upper left corner </w:t>
      </w:r>
      <w:r w:rsidRPr="008D38F7">
        <w:t>to ope</w:t>
      </w:r>
      <w:r w:rsidR="004D067E" w:rsidRPr="008D38F7">
        <w:t>n Pattern Library tree view.</w:t>
      </w:r>
    </w:p>
    <w:p w14:paraId="2E7D9965" w14:textId="1EAA5117" w:rsidR="004D067E" w:rsidRPr="008D38F7" w:rsidRDefault="00296EEE" w:rsidP="001F1C4B">
      <w:pPr>
        <w:jc w:val="center"/>
      </w:pPr>
      <w:r w:rsidRPr="008D38F7">
        <w:rPr>
          <w:noProof/>
        </w:rPr>
        <w:drawing>
          <wp:inline distT="0" distB="0" distL="0" distR="0" wp14:anchorId="60F884FC" wp14:editId="24CE6FF8">
            <wp:extent cx="2700655" cy="1839595"/>
            <wp:effectExtent l="0" t="0" r="0" b="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700655" cy="1839595"/>
                    </a:xfrm>
                    <a:prstGeom prst="rect">
                      <a:avLst/>
                    </a:prstGeom>
                    <a:noFill/>
                    <a:ln>
                      <a:noFill/>
                    </a:ln>
                  </pic:spPr>
                </pic:pic>
              </a:graphicData>
            </a:graphic>
          </wp:inline>
        </w:drawing>
      </w:r>
    </w:p>
    <w:p w14:paraId="23728EAF" w14:textId="77777777" w:rsidR="00C34165" w:rsidRPr="008D38F7" w:rsidRDefault="00C34165" w:rsidP="001F1C4B">
      <w:pPr>
        <w:pStyle w:val="Heading3"/>
      </w:pPr>
      <w:bookmarkStart w:id="318" w:name="_Toc126492834"/>
      <w:bookmarkStart w:id="319" w:name="_Toc308106880"/>
      <w:bookmarkStart w:id="320" w:name="_Toc62840883"/>
      <w:r w:rsidRPr="008D38F7">
        <w:t xml:space="preserve">Finding Pattern in </w:t>
      </w:r>
      <w:r w:rsidR="00452096" w:rsidRPr="008D38F7">
        <w:t>M</w:t>
      </w:r>
      <w:r w:rsidR="00FF5F6B" w:rsidRPr="008D38F7">
        <w:t>usic</w:t>
      </w:r>
      <w:r w:rsidR="00452096" w:rsidRPr="008D38F7">
        <w:t>L</w:t>
      </w:r>
      <w:r w:rsidR="00FF5F6B" w:rsidRPr="008D38F7">
        <w:t xml:space="preserve">ab </w:t>
      </w:r>
      <w:r w:rsidRPr="008D38F7">
        <w:t>Pattern Library</w:t>
      </w:r>
      <w:bookmarkEnd w:id="318"/>
      <w:bookmarkEnd w:id="319"/>
      <w:bookmarkEnd w:id="320"/>
    </w:p>
    <w:p w14:paraId="7CD8A4FD" w14:textId="77777777" w:rsidR="00C34165" w:rsidRPr="008D38F7" w:rsidRDefault="00C34165" w:rsidP="00C936A3">
      <w:r w:rsidRPr="008D38F7">
        <w:t xml:space="preserve">Rhythm patterns are organized within Pattern Library tree view by Category folders and Style subfolders including sets of MIDI patterns. The name of each folder/subfolder contains short musical information helping you to quickly find patterns matching your song. </w:t>
      </w:r>
    </w:p>
    <w:p w14:paraId="1E3E80D0" w14:textId="77777777" w:rsidR="00C34165" w:rsidRPr="008D38F7" w:rsidRDefault="00C34165" w:rsidP="00C936A3">
      <w:r w:rsidRPr="008D38F7">
        <w:t>For instance:</w:t>
      </w:r>
    </w:p>
    <w:p w14:paraId="5EE06BA0" w14:textId="77777777" w:rsidR="00C34165" w:rsidRPr="008D38F7" w:rsidRDefault="00E52340" w:rsidP="00C936A3">
      <w:r w:rsidRPr="008D38F7">
        <w:t xml:space="preserve">Category name </w:t>
      </w:r>
      <w:r w:rsidR="00C34165" w:rsidRPr="008D38F7">
        <w:rPr>
          <w:i/>
        </w:rPr>
        <w:t>Basic Strumming</w:t>
      </w:r>
      <w:r w:rsidRPr="008D38F7">
        <w:t xml:space="preserve"> </w:t>
      </w:r>
      <w:r w:rsidR="00C34165" w:rsidRPr="008D38F7">
        <w:t>includes a number of guitar strumming Styles</w:t>
      </w:r>
      <w:r w:rsidRPr="008D38F7">
        <w:t>.</w:t>
      </w:r>
    </w:p>
    <w:p w14:paraId="628DBE93" w14:textId="77777777" w:rsidR="00C34165" w:rsidRPr="008D38F7" w:rsidRDefault="00C34165" w:rsidP="00C936A3">
      <w:r w:rsidRPr="008D38F7">
        <w:t>Styl</w:t>
      </w:r>
      <w:r w:rsidR="00E52340" w:rsidRPr="008D38F7">
        <w:t xml:space="preserve">e name </w:t>
      </w:r>
      <w:r w:rsidR="00E52340" w:rsidRPr="008D38F7">
        <w:rPr>
          <w:i/>
        </w:rPr>
        <w:t>4'4_Basic_S_8th_90-250</w:t>
      </w:r>
      <w:r w:rsidR="00E52340" w:rsidRPr="008D38F7">
        <w:t xml:space="preserve"> </w:t>
      </w:r>
      <w:r w:rsidRPr="008D38F7">
        <w:t>contains Basic style</w:t>
      </w:r>
      <w:r w:rsidR="00E52340" w:rsidRPr="008D38F7">
        <w:t xml:space="preserve"> rhythm patterns in 4'4 meter (</w:t>
      </w:r>
      <w:r w:rsidR="00E52340" w:rsidRPr="008D38F7">
        <w:rPr>
          <w:i/>
        </w:rPr>
        <w:t>4'4_Basic</w:t>
      </w:r>
      <w:r w:rsidRPr="008D38F7">
        <w:t>)</w:t>
      </w:r>
      <w:r w:rsidR="00F75896" w:rsidRPr="008D38F7">
        <w:t>,</w:t>
      </w:r>
      <w:r w:rsidRPr="008D38F7">
        <w:t xml:space="preserve"> </w:t>
      </w:r>
      <w:r w:rsidR="00E52340" w:rsidRPr="008D38F7">
        <w:t>featuring strumming technique (</w:t>
      </w:r>
      <w:r w:rsidR="00E52340" w:rsidRPr="008D38F7">
        <w:rPr>
          <w:i/>
        </w:rPr>
        <w:t>S</w:t>
      </w:r>
      <w:r w:rsidR="00E52340" w:rsidRPr="008D38F7">
        <w:t>)</w:t>
      </w:r>
      <w:r w:rsidR="00F75896" w:rsidRPr="008D38F7">
        <w:t>,</w:t>
      </w:r>
      <w:r w:rsidR="00E52340" w:rsidRPr="008D38F7">
        <w:t xml:space="preserve"> and 8th note rhythm feel (</w:t>
      </w:r>
      <w:r w:rsidR="00E52340" w:rsidRPr="008D38F7">
        <w:rPr>
          <w:i/>
        </w:rPr>
        <w:t>8th</w:t>
      </w:r>
      <w:r w:rsidRPr="008D38F7">
        <w:t>), usable within the 90-25</w:t>
      </w:r>
      <w:r w:rsidR="00E52340" w:rsidRPr="008D38F7">
        <w:t>0 bpm tempo range (</w:t>
      </w:r>
      <w:r w:rsidRPr="008D38F7">
        <w:rPr>
          <w:i/>
        </w:rPr>
        <w:t>90-250</w:t>
      </w:r>
      <w:r w:rsidRPr="008D38F7">
        <w:t xml:space="preserve">). </w:t>
      </w:r>
    </w:p>
    <w:p w14:paraId="72D50B5B" w14:textId="6A08D736" w:rsidR="00CF0749" w:rsidRPr="008D38F7" w:rsidRDefault="00296EEE" w:rsidP="001F1C4B">
      <w:pPr>
        <w:jc w:val="center"/>
      </w:pPr>
      <w:r w:rsidRPr="008D38F7">
        <w:rPr>
          <w:noProof/>
        </w:rPr>
        <w:drawing>
          <wp:inline distT="0" distB="0" distL="0" distR="0" wp14:anchorId="3912A218" wp14:editId="0EA84FC4">
            <wp:extent cx="2487930" cy="1786255"/>
            <wp:effectExtent l="0" t="0" r="0" b="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487930" cy="1786255"/>
                    </a:xfrm>
                    <a:prstGeom prst="rect">
                      <a:avLst/>
                    </a:prstGeom>
                    <a:noFill/>
                    <a:ln>
                      <a:noFill/>
                    </a:ln>
                  </pic:spPr>
                </pic:pic>
              </a:graphicData>
            </a:graphic>
          </wp:inline>
        </w:drawing>
      </w:r>
    </w:p>
    <w:p w14:paraId="722188DC" w14:textId="77777777" w:rsidR="00CF0749" w:rsidRPr="008D38F7" w:rsidRDefault="00C34165" w:rsidP="0018732E">
      <w:pPr>
        <w:pStyle w:val="a"/>
      </w:pPr>
      <w:r w:rsidRPr="008D38F7">
        <w:t>Library Tree view. Style folder</w:t>
      </w:r>
    </w:p>
    <w:p w14:paraId="0B8C41DB" w14:textId="77777777" w:rsidR="00C34165" w:rsidRPr="008D38F7" w:rsidRDefault="00C34165" w:rsidP="00C936A3">
      <w:r w:rsidRPr="008D38F7">
        <w:t xml:space="preserve">To read the details about </w:t>
      </w:r>
      <w:r w:rsidR="00986044" w:rsidRPr="008D38F7">
        <w:t>ML</w:t>
      </w:r>
      <w:r w:rsidRPr="008D38F7">
        <w:t xml:space="preserve"> Pattern library right-click on Pattern Library root folder, and select </w:t>
      </w:r>
      <w:r w:rsidR="00E52340" w:rsidRPr="008D38F7">
        <w:t>Show</w:t>
      </w:r>
      <w:r w:rsidRPr="008D38F7">
        <w:t xml:space="preserve"> Info item in </w:t>
      </w:r>
      <w:r w:rsidR="00C23597" w:rsidRPr="008D38F7">
        <w:t>popup</w:t>
      </w:r>
      <w:r w:rsidRPr="008D38F7">
        <w:t xml:space="preserve"> menu. </w:t>
      </w:r>
    </w:p>
    <w:p w14:paraId="1EC7319F" w14:textId="77777777" w:rsidR="00C34165" w:rsidRPr="008D38F7" w:rsidRDefault="00C34165" w:rsidP="00AF5AD3">
      <w:pPr>
        <w:keepNext/>
      </w:pPr>
      <w:r w:rsidRPr="008D38F7">
        <w:t xml:space="preserve">To read the additional information about Styles included with the Category right-click on Category folder and select </w:t>
      </w:r>
      <w:r w:rsidR="00F75896" w:rsidRPr="008D38F7">
        <w:t>Show</w:t>
      </w:r>
      <w:r w:rsidRPr="008D38F7">
        <w:t xml:space="preserve"> Info item in </w:t>
      </w:r>
      <w:r w:rsidR="00C23597" w:rsidRPr="008D38F7">
        <w:t>popup</w:t>
      </w:r>
      <w:r w:rsidRPr="008D38F7">
        <w:t xml:space="preserve"> menu:</w:t>
      </w:r>
    </w:p>
    <w:p w14:paraId="5AC76A0A" w14:textId="5BEE7B01" w:rsidR="00C34165" w:rsidRPr="008D38F7" w:rsidRDefault="00296EEE" w:rsidP="001F1C4B">
      <w:pPr>
        <w:jc w:val="center"/>
        <w:rPr>
          <w:lang w:val="ru-RU"/>
        </w:rPr>
      </w:pPr>
      <w:r w:rsidRPr="008D38F7">
        <w:rPr>
          <w:noProof/>
        </w:rPr>
        <w:drawing>
          <wp:inline distT="0" distB="0" distL="0" distR="0" wp14:anchorId="1AE157CD" wp14:editId="23FA7F33">
            <wp:extent cx="2519680" cy="1849755"/>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519680" cy="1849755"/>
                    </a:xfrm>
                    <a:prstGeom prst="rect">
                      <a:avLst/>
                    </a:prstGeom>
                    <a:noFill/>
                    <a:ln>
                      <a:noFill/>
                    </a:ln>
                  </pic:spPr>
                </pic:pic>
              </a:graphicData>
            </a:graphic>
          </wp:inline>
        </w:drawing>
      </w:r>
    </w:p>
    <w:p w14:paraId="2F3BF433" w14:textId="77777777" w:rsidR="00C34165" w:rsidRPr="008D38F7" w:rsidRDefault="00C34165" w:rsidP="001F1C4B">
      <w:pPr>
        <w:pStyle w:val="Heading3"/>
      </w:pPr>
      <w:bookmarkStart w:id="321" w:name="_Toc126492835"/>
      <w:bookmarkStart w:id="322" w:name="_Toc308106881"/>
      <w:bookmarkStart w:id="323" w:name="_Toc62840884"/>
      <w:r w:rsidRPr="008D38F7">
        <w:t>Selecting Category and Style</w:t>
      </w:r>
      <w:bookmarkEnd w:id="321"/>
      <w:bookmarkEnd w:id="322"/>
      <w:bookmarkEnd w:id="323"/>
    </w:p>
    <w:p w14:paraId="2A1417F4" w14:textId="77777777" w:rsidR="00C34165" w:rsidRPr="008D38F7" w:rsidRDefault="00C34165" w:rsidP="00C936A3">
      <w:r w:rsidRPr="008D38F7">
        <w:t xml:space="preserve">To find the appropriate pattern set in Pattern Library tree view choose Category folder and </w:t>
      </w:r>
      <w:r w:rsidR="005E0DC6" w:rsidRPr="008D38F7">
        <w:t>double-click</w:t>
      </w:r>
      <w:r w:rsidRPr="008D38F7">
        <w:t xml:space="preserve"> the folder </w:t>
      </w:r>
      <w:r w:rsidR="005E0DC6" w:rsidRPr="008D38F7">
        <w:t xml:space="preserve">name </w:t>
      </w:r>
      <w:r w:rsidRPr="008D38F7">
        <w:t xml:space="preserve">to get access to the included Styles. Click the appropriate Style </w:t>
      </w:r>
      <w:r w:rsidR="00285BC8" w:rsidRPr="008D38F7">
        <w:t>name</w:t>
      </w:r>
      <w:r w:rsidRPr="008D38F7">
        <w:t xml:space="preserve"> to load the available pattern set to Pattern List pane.</w:t>
      </w:r>
    </w:p>
    <w:p w14:paraId="5FE7B3CC" w14:textId="021F855B" w:rsidR="00C34165" w:rsidRPr="008D38F7" w:rsidRDefault="00296EEE" w:rsidP="001F1C4B">
      <w:pPr>
        <w:jc w:val="center"/>
      </w:pPr>
      <w:r w:rsidRPr="008D38F7">
        <w:rPr>
          <w:noProof/>
        </w:rPr>
        <w:drawing>
          <wp:inline distT="0" distB="0" distL="0" distR="0" wp14:anchorId="51F20839" wp14:editId="5AC99329">
            <wp:extent cx="5347970" cy="1849755"/>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347970" cy="1849755"/>
                    </a:xfrm>
                    <a:prstGeom prst="rect">
                      <a:avLst/>
                    </a:prstGeom>
                    <a:noFill/>
                    <a:ln>
                      <a:noFill/>
                    </a:ln>
                  </pic:spPr>
                </pic:pic>
              </a:graphicData>
            </a:graphic>
          </wp:inline>
        </w:drawing>
      </w:r>
    </w:p>
    <w:p w14:paraId="56E96FE0" w14:textId="77777777" w:rsidR="00C34165" w:rsidRPr="008D38F7" w:rsidRDefault="00C34165" w:rsidP="0018732E">
      <w:pPr>
        <w:pStyle w:val="a"/>
      </w:pPr>
      <w:r w:rsidRPr="008D38F7">
        <w:t>Pattern List</w:t>
      </w:r>
    </w:p>
    <w:p w14:paraId="5475CB40" w14:textId="77777777" w:rsidR="00C34165" w:rsidRPr="008D38F7" w:rsidRDefault="00C34165" w:rsidP="00C936A3">
      <w:r w:rsidRPr="008D38F7">
        <w:t xml:space="preserve">All patterns of </w:t>
      </w:r>
      <w:r w:rsidR="00986044" w:rsidRPr="008D38F7">
        <w:t>ML</w:t>
      </w:r>
      <w:r w:rsidRPr="008D38F7">
        <w:t xml:space="preserve"> Pattern Library have unique names containing brief information as well, so you can easily identify them when using outside the Style folder.</w:t>
      </w:r>
    </w:p>
    <w:p w14:paraId="46033F26" w14:textId="77777777" w:rsidR="00C34165" w:rsidRPr="008D38F7" w:rsidRDefault="00C34165" w:rsidP="00C936A3">
      <w:r w:rsidRPr="008D38F7">
        <w:t>For instance:</w:t>
      </w:r>
    </w:p>
    <w:p w14:paraId="059A7A09" w14:textId="77777777" w:rsidR="00C34165" w:rsidRPr="008D38F7" w:rsidRDefault="00E52340" w:rsidP="00C936A3">
      <w:r w:rsidRPr="008D38F7">
        <w:t>Pattern name</w:t>
      </w:r>
      <w:r w:rsidR="00C34165" w:rsidRPr="008D38F7">
        <w:t xml:space="preserve"> </w:t>
      </w:r>
      <w:r w:rsidR="00C34165" w:rsidRPr="008D38F7">
        <w:rPr>
          <w:i/>
        </w:rPr>
        <w:t>S13_Basic_4'4</w:t>
      </w:r>
      <w:r w:rsidRPr="008D38F7">
        <w:t xml:space="preserve"> </w:t>
      </w:r>
      <w:r w:rsidR="00C34165" w:rsidRPr="008D38F7">
        <w:t>indicates strumming technique used (</w:t>
      </w:r>
      <w:r w:rsidR="00C34165" w:rsidRPr="008D38F7">
        <w:rPr>
          <w:i/>
        </w:rPr>
        <w:t>S</w:t>
      </w:r>
      <w:r w:rsidR="00C34165" w:rsidRPr="008D38F7">
        <w:t>), pattern number (</w:t>
      </w:r>
      <w:r w:rsidR="00C34165" w:rsidRPr="008D38F7">
        <w:rPr>
          <w:i/>
        </w:rPr>
        <w:t>13</w:t>
      </w:r>
      <w:r w:rsidR="00C34165" w:rsidRPr="008D38F7">
        <w:t>), and Style name (</w:t>
      </w:r>
      <w:r w:rsidR="00C34165" w:rsidRPr="008D38F7">
        <w:rPr>
          <w:i/>
        </w:rPr>
        <w:t>Basic</w:t>
      </w:r>
      <w:r w:rsidRPr="008D38F7">
        <w:rPr>
          <w:i/>
        </w:rPr>
        <w:t xml:space="preserve"> </w:t>
      </w:r>
      <w:r w:rsidR="00C34165" w:rsidRPr="008D38F7">
        <w:rPr>
          <w:i/>
        </w:rPr>
        <w:t>4'4</w:t>
      </w:r>
      <w:r w:rsidR="00C34165" w:rsidRPr="008D38F7">
        <w:t>)</w:t>
      </w:r>
      <w:r w:rsidRPr="008D38F7">
        <w:t>.</w:t>
      </w:r>
    </w:p>
    <w:p w14:paraId="12486DF5" w14:textId="77777777" w:rsidR="00C34165" w:rsidRPr="008D38F7" w:rsidRDefault="00C34165" w:rsidP="001F1C4B">
      <w:pPr>
        <w:pStyle w:val="Heading3"/>
      </w:pPr>
      <w:bookmarkStart w:id="324" w:name="_Toc126492836"/>
      <w:bookmarkStart w:id="325" w:name="_Toc308106882"/>
      <w:bookmarkStart w:id="326" w:name="_Toc62840885"/>
      <w:r w:rsidRPr="008D38F7">
        <w:t>Selecting pattern</w:t>
      </w:r>
      <w:bookmarkEnd w:id="324"/>
      <w:bookmarkEnd w:id="325"/>
      <w:bookmarkEnd w:id="326"/>
    </w:p>
    <w:p w14:paraId="7FAF1CCD" w14:textId="77777777" w:rsidR="00C34165" w:rsidRPr="008D38F7" w:rsidRDefault="00C34165" w:rsidP="00C936A3">
      <w:r w:rsidRPr="008D38F7">
        <w:t>Click on pattern name in the list to select it - pattern rhythmic contents will appear in Pattern view and it is ready to play.</w:t>
      </w:r>
    </w:p>
    <w:p w14:paraId="7BF0EBA4" w14:textId="77777777" w:rsidR="00C34165" w:rsidRPr="008D38F7" w:rsidRDefault="00C34165" w:rsidP="007B17C5">
      <w:pPr>
        <w:keepNext/>
      </w:pPr>
      <w:r w:rsidRPr="008D38F7">
        <w:t>Pattern view graphically presents measures/beats as well as guitar 'Strokes' used in the current rhythm pattern. Differently colored 'Piano Roll' type bars and their vertical position allow to easily identify the stroke types: green bars present Full strums, red ones present Muted strums, blue ones present Slow strums, light green bars present Top strums, brown ones present individual 'string' picks (up strums bars of the same stroke type are in higher position than down strums):</w:t>
      </w:r>
    </w:p>
    <w:p w14:paraId="648CE67E" w14:textId="74797002" w:rsidR="00C34165" w:rsidRPr="008D38F7" w:rsidRDefault="00296EEE" w:rsidP="001F1C4B">
      <w:pPr>
        <w:jc w:val="center"/>
        <w:rPr>
          <w:i/>
        </w:rPr>
      </w:pPr>
      <w:r w:rsidRPr="008D38F7">
        <w:rPr>
          <w:i/>
          <w:noProof/>
        </w:rPr>
        <w:drawing>
          <wp:inline distT="0" distB="0" distL="0" distR="0" wp14:anchorId="4D3247C0" wp14:editId="18A7B28C">
            <wp:extent cx="5252720" cy="1042035"/>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52720" cy="1042035"/>
                    </a:xfrm>
                    <a:prstGeom prst="rect">
                      <a:avLst/>
                    </a:prstGeom>
                    <a:noFill/>
                    <a:ln>
                      <a:noFill/>
                    </a:ln>
                  </pic:spPr>
                </pic:pic>
              </a:graphicData>
            </a:graphic>
          </wp:inline>
        </w:drawing>
      </w:r>
    </w:p>
    <w:p w14:paraId="0C73499E" w14:textId="77777777" w:rsidR="00C34165" w:rsidRPr="008D38F7" w:rsidRDefault="00C34165" w:rsidP="0018732E">
      <w:pPr>
        <w:pStyle w:val="a"/>
        <w:rPr>
          <w:lang w:val="ru-RU"/>
        </w:rPr>
      </w:pPr>
      <w:r w:rsidRPr="008D38F7">
        <w:t>Strumming Pattern</w:t>
      </w:r>
    </w:p>
    <w:p w14:paraId="3DDBDDB5" w14:textId="5D366FDC" w:rsidR="00C34165" w:rsidRPr="008D38F7" w:rsidRDefault="00296EEE" w:rsidP="001F1C4B">
      <w:pPr>
        <w:jc w:val="center"/>
        <w:rPr>
          <w:i/>
        </w:rPr>
      </w:pPr>
      <w:r w:rsidRPr="008D38F7">
        <w:rPr>
          <w:i/>
          <w:noProof/>
        </w:rPr>
        <w:drawing>
          <wp:inline distT="0" distB="0" distL="0" distR="0" wp14:anchorId="1CF770CF" wp14:editId="17D83A04">
            <wp:extent cx="5252720" cy="1042035"/>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252720" cy="1042035"/>
                    </a:xfrm>
                    <a:prstGeom prst="rect">
                      <a:avLst/>
                    </a:prstGeom>
                    <a:noFill/>
                    <a:ln>
                      <a:noFill/>
                    </a:ln>
                  </pic:spPr>
                </pic:pic>
              </a:graphicData>
            </a:graphic>
          </wp:inline>
        </w:drawing>
      </w:r>
    </w:p>
    <w:p w14:paraId="36D54225" w14:textId="77777777" w:rsidR="00C34165" w:rsidRPr="008D38F7" w:rsidRDefault="00C34165" w:rsidP="0018732E">
      <w:pPr>
        <w:pStyle w:val="a"/>
        <w:rPr>
          <w:b/>
        </w:rPr>
      </w:pPr>
      <w:r w:rsidRPr="008D38F7">
        <w:t>Picking Pattern</w:t>
      </w:r>
    </w:p>
    <w:p w14:paraId="2E5753AB" w14:textId="77777777" w:rsidR="00C34165" w:rsidRPr="008D38F7" w:rsidRDefault="00C34165" w:rsidP="001F1C4B">
      <w:pPr>
        <w:pStyle w:val="Heading3"/>
      </w:pPr>
      <w:bookmarkStart w:id="327" w:name="_Toc126492837"/>
      <w:bookmarkStart w:id="328" w:name="_Toc308106883"/>
      <w:bookmarkStart w:id="329" w:name="_Toc62840886"/>
      <w:r w:rsidRPr="008D38F7">
        <w:t>Auditioning Pattern</w:t>
      </w:r>
      <w:bookmarkEnd w:id="327"/>
      <w:bookmarkEnd w:id="328"/>
      <w:bookmarkEnd w:id="329"/>
    </w:p>
    <w:p w14:paraId="673192DF" w14:textId="77777777" w:rsidR="00C34165" w:rsidRPr="008D38F7" w:rsidRDefault="00C34165" w:rsidP="00E52340">
      <w:pPr>
        <w:pStyle w:val="Heading4"/>
      </w:pPr>
      <w:r w:rsidRPr="008D38F7">
        <w:t xml:space="preserve">Host sequencer in stop mode (or </w:t>
      </w:r>
      <w:r w:rsidR="00E63262" w:rsidRPr="008D38F7">
        <w:t>RealRick</w:t>
      </w:r>
      <w:r w:rsidRPr="008D38F7">
        <w:t xml:space="preserve"> in standalone run)</w:t>
      </w:r>
    </w:p>
    <w:p w14:paraId="73DC6759" w14:textId="77777777" w:rsidR="00C34165" w:rsidRPr="008D38F7" w:rsidRDefault="00C34165" w:rsidP="00C936A3">
      <w:r w:rsidRPr="008D38F7">
        <w:t>Press chord on your MIDI keyboard to trigger pattern playback that will be visualized by position cursor moving along the Pattern view. Pattern will perform your chord(s) until you release the keys. Pattern stops when you release the keys and starts from the beginning when you press chord again. Pattern will continue playing if you change chords legato way (if at least one key is constantly pressed)</w:t>
      </w:r>
      <w:r w:rsidR="00BD4C42" w:rsidRPr="008D38F7">
        <w:t>.</w:t>
      </w:r>
    </w:p>
    <w:p w14:paraId="6975C893" w14:textId="77777777" w:rsidR="00C34165" w:rsidRPr="008D38F7" w:rsidRDefault="00C34165" w:rsidP="00C936A3">
      <w:r w:rsidRPr="008D38F7">
        <w:t xml:space="preserve">Press </w:t>
      </w:r>
      <w:r w:rsidR="00012232" w:rsidRPr="008D38F7">
        <w:t>Latch</w:t>
      </w:r>
      <w:r w:rsidRPr="008D38F7">
        <w:t xml:space="preserve"> button or </w:t>
      </w:r>
      <w:r w:rsidR="00012232" w:rsidRPr="008D38F7">
        <w:t xml:space="preserve">MIDI </w:t>
      </w:r>
      <w:r w:rsidRPr="008D38F7">
        <w:t>Sustain Pedal to turn pattern playback to 'Latch' mode - in that case pattern will continue playing the last chord even if you release all chord keys.</w:t>
      </w:r>
    </w:p>
    <w:p w14:paraId="669CAA5C" w14:textId="77777777" w:rsidR="00C34165" w:rsidRPr="008D38F7" w:rsidRDefault="00C34165" w:rsidP="00E52340">
      <w:pPr>
        <w:pStyle w:val="Heading4"/>
      </w:pPr>
      <w:r w:rsidRPr="008D38F7">
        <w:t>Host sequencer in playback mode</w:t>
      </w:r>
    </w:p>
    <w:p w14:paraId="23406809" w14:textId="77777777" w:rsidR="00C34165" w:rsidRPr="008D38F7" w:rsidRDefault="00C34165" w:rsidP="00C936A3">
      <w:r w:rsidRPr="008D38F7">
        <w:t>Start your host sequencer. Now pattern will 'silently' follow host's playback until you press chord on a MIDI keyboard (or alternatively insert chord changes to MIDI track). Releasing chord keys mutes the performance. Pressing chord again will continue pattern playing</w:t>
      </w:r>
      <w:r w:rsidR="00012232" w:rsidRPr="008D38F7">
        <w:t xml:space="preserve"> in synch with your host’s tempo/beats</w:t>
      </w:r>
      <w:r w:rsidRPr="008D38F7">
        <w:t xml:space="preserve">. </w:t>
      </w:r>
    </w:p>
    <w:p w14:paraId="78E3E839" w14:textId="77777777" w:rsidR="00C34165" w:rsidRPr="008D38F7" w:rsidRDefault="00C34165" w:rsidP="00C936A3">
      <w:r w:rsidRPr="008D38F7">
        <w:t xml:space="preserve">Press </w:t>
      </w:r>
      <w:r w:rsidR="00BD4C42" w:rsidRPr="008D38F7">
        <w:t>Latch</w:t>
      </w:r>
      <w:r w:rsidRPr="008D38F7">
        <w:t xml:space="preserve"> button or Sustain Pedal to turn pattern playback to 'Latch' mode - in that case pattern will continue playing the last chord even if you release all chord keys.</w:t>
      </w:r>
    </w:p>
    <w:p w14:paraId="5A50D36F" w14:textId="77777777" w:rsidR="00C34165" w:rsidRPr="008D38F7" w:rsidRDefault="00C34165" w:rsidP="00C936A3">
      <w:r w:rsidRPr="008D38F7">
        <w:t>Note, that using sequencer in playback mode allows you to easily choose pattern(s) for your song by previously entering chords to a MIDI track and selecting patterns in Pattern Manager 'on the fly' along with the song.</w:t>
      </w:r>
    </w:p>
    <w:p w14:paraId="69CC258F" w14:textId="77777777" w:rsidR="00C34165" w:rsidRPr="008D38F7" w:rsidRDefault="00C34165" w:rsidP="001F1C4B">
      <w:pPr>
        <w:pStyle w:val="Heading3"/>
      </w:pPr>
      <w:bookmarkStart w:id="330" w:name="_Toc126492838"/>
      <w:bookmarkStart w:id="331" w:name="_Toc308106884"/>
      <w:bookmarkStart w:id="332" w:name="_Toc62840887"/>
      <w:r w:rsidRPr="008D38F7">
        <w:t>Controlling pattern playback</w:t>
      </w:r>
      <w:bookmarkEnd w:id="330"/>
      <w:bookmarkEnd w:id="331"/>
      <w:bookmarkEnd w:id="332"/>
    </w:p>
    <w:p w14:paraId="57C9CFCA" w14:textId="77777777" w:rsidR="00C34165" w:rsidRPr="008D38F7" w:rsidRDefault="00C34165" w:rsidP="00E52340">
      <w:pPr>
        <w:pStyle w:val="Heading4"/>
      </w:pPr>
      <w:r w:rsidRPr="008D38F7">
        <w:t>Dynamics control</w:t>
      </w:r>
    </w:p>
    <w:p w14:paraId="74356759" w14:textId="77777777" w:rsidR="00C34165" w:rsidRPr="008D38F7" w:rsidRDefault="00C34165" w:rsidP="00C936A3">
      <w:r w:rsidRPr="008D38F7">
        <w:t>Pattern Manager has powerful real time velocity control options allowing to drastically change pattern performance:</w:t>
      </w:r>
    </w:p>
    <w:p w14:paraId="3FCAC1E9" w14:textId="61F483FC" w:rsidR="00C34165" w:rsidRPr="008D38F7" w:rsidRDefault="00296EEE" w:rsidP="001F1C4B">
      <w:pPr>
        <w:jc w:val="center"/>
        <w:rPr>
          <w:lang w:val="ru-RU"/>
        </w:rPr>
      </w:pPr>
      <w:r w:rsidRPr="008D38F7">
        <w:rPr>
          <w:noProof/>
        </w:rPr>
        <w:drawing>
          <wp:inline distT="0" distB="0" distL="0" distR="0" wp14:anchorId="5BAF89CB" wp14:editId="0A11A506">
            <wp:extent cx="4295775" cy="318770"/>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295775" cy="318770"/>
                    </a:xfrm>
                    <a:prstGeom prst="rect">
                      <a:avLst/>
                    </a:prstGeom>
                    <a:noFill/>
                    <a:ln>
                      <a:noFill/>
                    </a:ln>
                  </pic:spPr>
                </pic:pic>
              </a:graphicData>
            </a:graphic>
          </wp:inline>
        </w:drawing>
      </w:r>
    </w:p>
    <w:p w14:paraId="607DD5CB" w14:textId="77777777" w:rsidR="00C34165" w:rsidRPr="008D38F7" w:rsidRDefault="006223CE" w:rsidP="00A23C39">
      <w:pPr>
        <w:numPr>
          <w:ilvl w:val="0"/>
          <w:numId w:val="34"/>
        </w:numPr>
      </w:pPr>
      <w:r w:rsidRPr="008D38F7">
        <w:rPr>
          <w:b/>
        </w:rPr>
        <w:t>Velo add</w:t>
      </w:r>
      <w:r w:rsidR="00C34165" w:rsidRPr="008D38F7">
        <w:rPr>
          <w:b/>
        </w:rPr>
        <w:t xml:space="preserve"> </w:t>
      </w:r>
      <w:r w:rsidR="00C34165" w:rsidRPr="008D38F7">
        <w:t>- add/reduce velocity</w:t>
      </w:r>
    </w:p>
    <w:p w14:paraId="567FB7E4" w14:textId="77777777" w:rsidR="00C34165" w:rsidRPr="008D38F7" w:rsidRDefault="00C34165" w:rsidP="00A23C39">
      <w:pPr>
        <w:numPr>
          <w:ilvl w:val="0"/>
          <w:numId w:val="34"/>
        </w:numPr>
      </w:pPr>
      <w:r w:rsidRPr="008D38F7">
        <w:rPr>
          <w:b/>
        </w:rPr>
        <w:t>Chord</w:t>
      </w:r>
      <w:r w:rsidRPr="008D38F7">
        <w:tab/>
        <w:t>- check to apply velocity of trigger chord to pattern dynamics (+/- velocity)</w:t>
      </w:r>
    </w:p>
    <w:p w14:paraId="7CBE9C49" w14:textId="77777777" w:rsidR="00C34165" w:rsidRPr="008D38F7" w:rsidRDefault="00C34165" w:rsidP="00A23C39">
      <w:pPr>
        <w:numPr>
          <w:ilvl w:val="0"/>
          <w:numId w:val="34"/>
        </w:numPr>
      </w:pPr>
      <w:r w:rsidRPr="008D38F7">
        <w:rPr>
          <w:b/>
        </w:rPr>
        <w:t>P.B.</w:t>
      </w:r>
      <w:r w:rsidR="006223CE" w:rsidRPr="008D38F7">
        <w:t xml:space="preserve"> </w:t>
      </w:r>
      <w:r w:rsidRPr="008D38F7">
        <w:t>- check to assign +/- velocity to Pitch Bender controller for continuous dynamics changes</w:t>
      </w:r>
    </w:p>
    <w:p w14:paraId="377EA364" w14:textId="77777777" w:rsidR="00C34165" w:rsidRPr="008D38F7" w:rsidRDefault="00C34165" w:rsidP="00A23C39">
      <w:pPr>
        <w:numPr>
          <w:ilvl w:val="0"/>
          <w:numId w:val="34"/>
        </w:numPr>
        <w:rPr>
          <w:b/>
        </w:rPr>
      </w:pPr>
      <w:r w:rsidRPr="008D38F7">
        <w:rPr>
          <w:b/>
        </w:rPr>
        <w:t xml:space="preserve">Random </w:t>
      </w:r>
      <w:r w:rsidRPr="008D38F7">
        <w:t>(velo</w:t>
      </w:r>
      <w:r w:rsidR="005C6D08" w:rsidRPr="008D38F7">
        <w:t xml:space="preserve">city) </w:t>
      </w:r>
      <w:r w:rsidR="006223CE" w:rsidRPr="008D38F7">
        <w:t>-</w:t>
      </w:r>
      <w:r w:rsidRPr="008D38F7">
        <w:t xml:space="preserve"> check to switch randomization on</w:t>
      </w:r>
    </w:p>
    <w:p w14:paraId="104F0B5F" w14:textId="77777777" w:rsidR="006223CE" w:rsidRPr="008D38F7" w:rsidRDefault="006223CE" w:rsidP="00C936A3">
      <w:pPr>
        <w:rPr>
          <w:b/>
        </w:rPr>
      </w:pPr>
      <w:r w:rsidRPr="008D38F7">
        <w:t>Click</w:t>
      </w:r>
      <w:r w:rsidRPr="008D38F7">
        <w:rPr>
          <w:b/>
        </w:rPr>
        <w:t xml:space="preserve"> </w:t>
      </w:r>
      <w:r w:rsidR="00D368CB" w:rsidRPr="008D38F7">
        <w:t xml:space="preserve">Pattern </w:t>
      </w:r>
      <w:r w:rsidR="008C25FA" w:rsidRPr="008D38F7">
        <w:t>Settings</w:t>
      </w:r>
      <w:r w:rsidRPr="008D38F7">
        <w:rPr>
          <w:b/>
        </w:rPr>
        <w:t xml:space="preserve"> </w:t>
      </w:r>
      <w:r w:rsidR="00223146" w:rsidRPr="008D38F7">
        <w:t xml:space="preserve">button </w:t>
      </w:r>
      <w:r w:rsidR="00D368CB" w:rsidRPr="008D38F7">
        <w:t>(</w:t>
      </w:r>
      <w:r w:rsidR="006C73FB" w:rsidRPr="008D38F7">
        <w:t>the one at the right w/</w:t>
      </w:r>
      <w:r w:rsidR="00D368CB" w:rsidRPr="008D38F7">
        <w:t xml:space="preserve">three dots </w:t>
      </w:r>
      <w:r w:rsidR="006C73FB" w:rsidRPr="008D38F7">
        <w:t>picture</w:t>
      </w:r>
      <w:r w:rsidR="00D368CB" w:rsidRPr="008D38F7">
        <w:t xml:space="preserve">) </w:t>
      </w:r>
      <w:r w:rsidRPr="008D38F7">
        <w:t xml:space="preserve">to </w:t>
      </w:r>
      <w:r w:rsidR="008C25FA" w:rsidRPr="008D38F7">
        <w:t>adjust</w:t>
      </w:r>
      <w:r w:rsidRPr="008D38F7">
        <w:rPr>
          <w:b/>
        </w:rPr>
        <w:t xml:space="preserve"> </w:t>
      </w:r>
      <w:r w:rsidR="00223146" w:rsidRPr="008D38F7">
        <w:t xml:space="preserve">randomization </w:t>
      </w:r>
      <w:r w:rsidR="00A51FFF" w:rsidRPr="008D38F7">
        <w:t>parameters</w:t>
      </w:r>
      <w:r w:rsidRPr="008D38F7">
        <w:t>:</w:t>
      </w:r>
    </w:p>
    <w:p w14:paraId="4373FF66" w14:textId="2AB416EB" w:rsidR="006223CE" w:rsidRPr="008D38F7" w:rsidRDefault="00296EEE" w:rsidP="001F1C4B">
      <w:pPr>
        <w:jc w:val="center"/>
      </w:pPr>
      <w:r w:rsidRPr="008D38F7">
        <w:rPr>
          <w:noProof/>
        </w:rPr>
        <w:drawing>
          <wp:inline distT="0" distB="0" distL="0" distR="0" wp14:anchorId="78460D5B" wp14:editId="351611C2">
            <wp:extent cx="2052320" cy="85090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052320" cy="850900"/>
                    </a:xfrm>
                    <a:prstGeom prst="rect">
                      <a:avLst/>
                    </a:prstGeom>
                    <a:noFill/>
                    <a:ln>
                      <a:noFill/>
                    </a:ln>
                  </pic:spPr>
                </pic:pic>
              </a:graphicData>
            </a:graphic>
          </wp:inline>
        </w:drawing>
      </w:r>
    </w:p>
    <w:p w14:paraId="5419B542" w14:textId="77777777" w:rsidR="00C34165" w:rsidRPr="008D38F7" w:rsidRDefault="006223CE" w:rsidP="00A23C39">
      <w:pPr>
        <w:numPr>
          <w:ilvl w:val="0"/>
          <w:numId w:val="33"/>
        </w:numPr>
      </w:pPr>
      <w:r w:rsidRPr="008D38F7">
        <w:rPr>
          <w:b/>
        </w:rPr>
        <w:t xml:space="preserve">min </w:t>
      </w:r>
      <w:r w:rsidRPr="008D38F7">
        <w:t>box</w:t>
      </w:r>
      <w:r w:rsidR="00C34165" w:rsidRPr="008D38F7">
        <w:t xml:space="preserve"> - </w:t>
      </w:r>
      <w:r w:rsidRPr="008D38F7">
        <w:t xml:space="preserve">minimum </w:t>
      </w:r>
      <w:r w:rsidR="00C34165" w:rsidRPr="008D38F7">
        <w:t>deviation range</w:t>
      </w:r>
    </w:p>
    <w:p w14:paraId="794B9092" w14:textId="77777777" w:rsidR="00C34165" w:rsidRPr="008D38F7" w:rsidRDefault="006223CE" w:rsidP="00A23C39">
      <w:pPr>
        <w:numPr>
          <w:ilvl w:val="0"/>
          <w:numId w:val="33"/>
        </w:numPr>
      </w:pPr>
      <w:r w:rsidRPr="008D38F7">
        <w:rPr>
          <w:b/>
        </w:rPr>
        <w:t xml:space="preserve">max </w:t>
      </w:r>
      <w:r w:rsidRPr="008D38F7">
        <w:t>box</w:t>
      </w:r>
      <w:r w:rsidR="00C34165" w:rsidRPr="008D38F7">
        <w:t xml:space="preserve"> - </w:t>
      </w:r>
      <w:r w:rsidRPr="008D38F7">
        <w:t xml:space="preserve">maximum </w:t>
      </w:r>
      <w:r w:rsidR="00C34165" w:rsidRPr="008D38F7">
        <w:t>deviation range</w:t>
      </w:r>
    </w:p>
    <w:p w14:paraId="62F62AF2" w14:textId="77777777" w:rsidR="00223146" w:rsidRPr="008D38F7" w:rsidRDefault="00C34165" w:rsidP="00A23C39">
      <w:pPr>
        <w:numPr>
          <w:ilvl w:val="0"/>
          <w:numId w:val="33"/>
        </w:numPr>
      </w:pPr>
      <w:r w:rsidRPr="008D38F7">
        <w:rPr>
          <w:b/>
        </w:rPr>
        <w:t>strength</w:t>
      </w:r>
      <w:r w:rsidRPr="008D38F7">
        <w:t xml:space="preserve"> (%) - sensitivity of randomization, at 100% all pattern notes will be randomized</w:t>
      </w:r>
    </w:p>
    <w:p w14:paraId="18DA7423" w14:textId="77777777" w:rsidR="006D04A6" w:rsidRPr="008D38F7" w:rsidRDefault="006D04A6" w:rsidP="00E52340">
      <w:pPr>
        <w:pStyle w:val="Heading4"/>
      </w:pPr>
      <w:bookmarkStart w:id="333" w:name="OLE_LINK3"/>
      <w:r w:rsidRPr="008D38F7">
        <w:t xml:space="preserve">Tempo Control </w:t>
      </w:r>
    </w:p>
    <w:bookmarkEnd w:id="333"/>
    <w:p w14:paraId="0FA61D9D" w14:textId="77777777" w:rsidR="00C34165" w:rsidRPr="008D38F7" w:rsidRDefault="00C34165" w:rsidP="00C936A3">
      <w:r w:rsidRPr="008D38F7">
        <w:t>Pattern Manager takes tempo value from the host sequencer, but you can make it twice lower or higher by simply selecting the appropriate item in Tempo combo box:</w:t>
      </w:r>
    </w:p>
    <w:p w14:paraId="72CABAAB" w14:textId="74372320" w:rsidR="00C34165" w:rsidRPr="008D38F7" w:rsidRDefault="00296EEE" w:rsidP="001F1C4B">
      <w:pPr>
        <w:jc w:val="center"/>
        <w:rPr>
          <w:lang w:val="ru-RU"/>
        </w:rPr>
      </w:pPr>
      <w:r w:rsidRPr="008D38F7">
        <w:rPr>
          <w:noProof/>
        </w:rPr>
        <w:drawing>
          <wp:inline distT="0" distB="0" distL="0" distR="0" wp14:anchorId="327B4961" wp14:editId="6774503D">
            <wp:extent cx="1127125" cy="871855"/>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127125" cy="871855"/>
                    </a:xfrm>
                    <a:prstGeom prst="rect">
                      <a:avLst/>
                    </a:prstGeom>
                    <a:noFill/>
                    <a:ln>
                      <a:noFill/>
                    </a:ln>
                  </pic:spPr>
                </pic:pic>
              </a:graphicData>
            </a:graphic>
          </wp:inline>
        </w:drawing>
      </w:r>
    </w:p>
    <w:p w14:paraId="66681985" w14:textId="77777777" w:rsidR="00C34165" w:rsidRPr="008D38F7" w:rsidRDefault="00C34165" w:rsidP="001F1C4B">
      <w:pPr>
        <w:pStyle w:val="Heading3"/>
      </w:pPr>
      <w:bookmarkStart w:id="334" w:name="_Toc126492839"/>
      <w:bookmarkStart w:id="335" w:name="_Toc308106885"/>
      <w:bookmarkStart w:id="336" w:name="_Toc62840888"/>
      <w:r w:rsidRPr="008D38F7">
        <w:t>Transferring Pattern to host's MIDI Track</w:t>
      </w:r>
      <w:bookmarkEnd w:id="334"/>
      <w:bookmarkEnd w:id="335"/>
      <w:bookmarkEnd w:id="336"/>
    </w:p>
    <w:p w14:paraId="42A7F6A2" w14:textId="77777777" w:rsidR="00C34165" w:rsidRPr="008D38F7" w:rsidRDefault="00C34165" w:rsidP="00C936A3">
      <w:r w:rsidRPr="008D38F7">
        <w:t xml:space="preserve">If you want to use more than one rhythm pattern for your song you have to copy the chosen patterns from Pattern Manager to MIDI track of your host sequencer. There are two ways to do that: </w:t>
      </w:r>
    </w:p>
    <w:p w14:paraId="40AD6D3C" w14:textId="77777777" w:rsidR="00C34165" w:rsidRPr="008D38F7" w:rsidRDefault="00C34165" w:rsidP="007A09A4">
      <w:pPr>
        <w:pStyle w:val="Heading4"/>
      </w:pPr>
      <w:bookmarkStart w:id="337" w:name="_Toc308106886"/>
      <w:r w:rsidRPr="008D38F7">
        <w:t>Drag'n'Drop Pattern</w:t>
      </w:r>
      <w:bookmarkEnd w:id="337"/>
    </w:p>
    <w:p w14:paraId="58445C1B" w14:textId="77777777" w:rsidR="00C34165" w:rsidRPr="008D38F7" w:rsidRDefault="00C34165" w:rsidP="00C936A3">
      <w:r w:rsidRPr="008D38F7">
        <w:t>The simplest way to copy pattern to MIDI track is to drag'n'drop the selected pattern directly from Pattern view. To do this click on Pattern view and drag the pattern to the needed measure of a MIDI track.</w:t>
      </w:r>
    </w:p>
    <w:p w14:paraId="518E5252" w14:textId="77777777" w:rsidR="00C34165" w:rsidRPr="008D38F7" w:rsidRDefault="00C34165" w:rsidP="00C936A3">
      <w:r w:rsidRPr="008D38F7">
        <w:t>You can automatically multiply pattern by the appropriate number of cycles if you previously set the desired number of repetitions in D’n’D Repeat box</w:t>
      </w:r>
      <w:r w:rsidR="00A51FFF" w:rsidRPr="008D38F7">
        <w:t xml:space="preserve"> found on </w:t>
      </w:r>
      <w:r w:rsidR="00081038" w:rsidRPr="008D38F7">
        <w:t xml:space="preserve">Pattern </w:t>
      </w:r>
      <w:r w:rsidR="00A51FFF" w:rsidRPr="008D38F7">
        <w:t>Settings panel</w:t>
      </w:r>
      <w:r w:rsidRPr="008D38F7">
        <w:t>:</w:t>
      </w:r>
    </w:p>
    <w:p w14:paraId="5BF8FDD0" w14:textId="3AA77BF8" w:rsidR="00C34165" w:rsidRPr="008D38F7" w:rsidRDefault="00296EEE" w:rsidP="001F1C4B">
      <w:pPr>
        <w:jc w:val="center"/>
      </w:pPr>
      <w:r w:rsidRPr="008D38F7">
        <w:rPr>
          <w:noProof/>
        </w:rPr>
        <w:drawing>
          <wp:inline distT="0" distB="0" distL="0" distR="0" wp14:anchorId="3EBAE8AD" wp14:editId="082CD301">
            <wp:extent cx="1775460" cy="31877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775460" cy="318770"/>
                    </a:xfrm>
                    <a:prstGeom prst="rect">
                      <a:avLst/>
                    </a:prstGeom>
                    <a:noFill/>
                    <a:ln>
                      <a:noFill/>
                    </a:ln>
                  </pic:spPr>
                </pic:pic>
              </a:graphicData>
            </a:graphic>
          </wp:inline>
        </w:drawing>
      </w:r>
    </w:p>
    <w:p w14:paraId="7A2DEF39" w14:textId="77777777" w:rsidR="00C34165" w:rsidRPr="008D38F7" w:rsidRDefault="00FA130C" w:rsidP="00C936A3">
      <w:pPr>
        <w:rPr>
          <w:i/>
        </w:rPr>
      </w:pPr>
      <w:r w:rsidRPr="008D38F7">
        <w:rPr>
          <w:i/>
        </w:rPr>
        <w:t>Note. Velo add</w:t>
      </w:r>
      <w:r w:rsidR="00C34165" w:rsidRPr="008D38F7">
        <w:rPr>
          <w:i/>
        </w:rPr>
        <w:t xml:space="preserve"> and Random parameters will be also applied to the exported pattern (MIDI file).</w:t>
      </w:r>
    </w:p>
    <w:p w14:paraId="4F3F55AB" w14:textId="77777777" w:rsidR="00C34165" w:rsidRPr="008D38F7" w:rsidRDefault="00C34165" w:rsidP="007A09A4">
      <w:pPr>
        <w:pStyle w:val="Heading4"/>
      </w:pPr>
      <w:bookmarkStart w:id="338" w:name="_Toc308106887"/>
      <w:r w:rsidRPr="008D38F7">
        <w:t>Import Pattern to MIDI Track</w:t>
      </w:r>
      <w:bookmarkEnd w:id="338"/>
    </w:p>
    <w:p w14:paraId="4BC6539E" w14:textId="77777777" w:rsidR="00C34165" w:rsidRPr="008D38F7" w:rsidRDefault="00C34165" w:rsidP="00C936A3">
      <w:r w:rsidRPr="008D38F7">
        <w:t>If your host doesn't support drag'n'drop MIDI data you can previously drag out pattern from Pattern view directly to Windows – it will be exported as a Standard MIDI file, and then import it to your sequencer.</w:t>
      </w:r>
      <w:r w:rsidR="00501D99" w:rsidRPr="008D38F7">
        <w:t xml:space="preserve"> In Mac version: right-click on Pattern view and select 'Export to Desktop' in pop up menu.</w:t>
      </w:r>
      <w:r w:rsidR="00B736BB" w:rsidRPr="008D38F7">
        <w:t xml:space="preserve"> </w:t>
      </w:r>
      <w:r w:rsidRPr="008D38F7">
        <w:t xml:space="preserve">Alternatively you can import pattern right from </w:t>
      </w:r>
      <w:r w:rsidR="00E63262" w:rsidRPr="008D38F7">
        <w:t>RealRick</w:t>
      </w:r>
      <w:r w:rsidRPr="008D38F7">
        <w:t xml:space="preserve"> installation folder (by default: </w:t>
      </w:r>
      <w:r w:rsidRPr="008D38F7">
        <w:rPr>
          <w:i/>
        </w:rPr>
        <w:t>C:/Program Files/MusicLab/</w:t>
      </w:r>
      <w:r w:rsidR="00E63262" w:rsidRPr="008D38F7">
        <w:rPr>
          <w:i/>
        </w:rPr>
        <w:t>RealRick</w:t>
      </w:r>
      <w:r w:rsidR="00F75896" w:rsidRPr="008D38F7">
        <w:rPr>
          <w:i/>
        </w:rPr>
        <w:t xml:space="preserve"> 4</w:t>
      </w:r>
      <w:r w:rsidRPr="008D38F7">
        <w:rPr>
          <w:i/>
        </w:rPr>
        <w:t>/Loops/</w:t>
      </w:r>
      <w:r w:rsidR="00F75896" w:rsidRPr="008D38F7">
        <w:rPr>
          <w:i/>
        </w:rPr>
        <w:t xml:space="preserve"> </w:t>
      </w:r>
      <w:r w:rsidRPr="008D38F7">
        <w:rPr>
          <w:i/>
        </w:rPr>
        <w:t>Pattern Library</w:t>
      </w:r>
      <w:r w:rsidRPr="008D38F7">
        <w:t>), but in that case you get single original pattern and you have to multiply it manually in a MIDI track of your host.</w:t>
      </w:r>
    </w:p>
    <w:p w14:paraId="1282ADB7" w14:textId="77777777" w:rsidR="00C34165" w:rsidRPr="008D38F7" w:rsidRDefault="00C34165" w:rsidP="001F1C4B">
      <w:pPr>
        <w:pStyle w:val="Heading2"/>
      </w:pPr>
      <w:bookmarkStart w:id="339" w:name="_Toc126492840"/>
      <w:bookmarkStart w:id="340" w:name="_Toc308106888"/>
      <w:bookmarkStart w:id="341" w:name="_Toc318380096"/>
      <w:bookmarkStart w:id="342" w:name="_Toc62840889"/>
      <w:bookmarkStart w:id="343" w:name="_Toc108455683"/>
      <w:r w:rsidRPr="008D38F7">
        <w:t>Using Rhythm Patterns in a MIDI Track</w:t>
      </w:r>
      <w:bookmarkEnd w:id="339"/>
      <w:bookmarkEnd w:id="340"/>
      <w:bookmarkEnd w:id="341"/>
      <w:bookmarkEnd w:id="342"/>
      <w:bookmarkEnd w:id="343"/>
    </w:p>
    <w:p w14:paraId="3A4F0CBD" w14:textId="77777777" w:rsidR="002B3263" w:rsidRPr="008D38F7" w:rsidRDefault="00C34165" w:rsidP="00C34165">
      <w:pPr>
        <w:keepNext/>
        <w:spacing w:before="120"/>
      </w:pPr>
      <w:r w:rsidRPr="008D38F7">
        <w:t>When the appropriate rhythm patterns for your song parts are successfully found in Pattern Manage</w:t>
      </w:r>
      <w:r w:rsidR="002B3263" w:rsidRPr="008D38F7">
        <w:t>r and copied to the host's MIDI</w:t>
      </w:r>
      <w:r w:rsidR="00F9367F" w:rsidRPr="008D38F7">
        <w:t xml:space="preserve"> track</w:t>
      </w:r>
      <w:r w:rsidR="002B3263" w:rsidRPr="008D38F7">
        <w:t>, press Track</w:t>
      </w:r>
      <w:r w:rsidRPr="008D38F7">
        <w:t xml:space="preserve"> button </w:t>
      </w:r>
      <w:r w:rsidR="002B3263" w:rsidRPr="008D38F7">
        <w:t xml:space="preserve">to cancel pattern loaded in Pattern Manager (it will be grayed out) </w:t>
      </w:r>
      <w:r w:rsidRPr="008D38F7">
        <w:t xml:space="preserve">and work with pattern </w:t>
      </w:r>
      <w:r w:rsidR="00F9367F" w:rsidRPr="008D38F7">
        <w:t xml:space="preserve">on </w:t>
      </w:r>
      <w:r w:rsidRPr="008D38F7">
        <w:t>MIDI track only</w:t>
      </w:r>
      <w:r w:rsidR="002B3263" w:rsidRPr="008D38F7">
        <w:t xml:space="preserve">. </w:t>
      </w:r>
    </w:p>
    <w:p w14:paraId="05A87E8A" w14:textId="754785D5" w:rsidR="00A51FFF" w:rsidRPr="008D38F7" w:rsidRDefault="00296EEE" w:rsidP="001F1C4B">
      <w:pPr>
        <w:jc w:val="center"/>
      </w:pPr>
      <w:r w:rsidRPr="008D38F7">
        <w:rPr>
          <w:noProof/>
        </w:rPr>
        <w:drawing>
          <wp:inline distT="0" distB="0" distL="0" distR="0" wp14:anchorId="237D17E8" wp14:editId="7523B0EE">
            <wp:extent cx="5390515" cy="1467485"/>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390515" cy="1467485"/>
                    </a:xfrm>
                    <a:prstGeom prst="rect">
                      <a:avLst/>
                    </a:prstGeom>
                    <a:noFill/>
                    <a:ln>
                      <a:noFill/>
                    </a:ln>
                  </pic:spPr>
                </pic:pic>
              </a:graphicData>
            </a:graphic>
          </wp:inline>
        </w:drawing>
      </w:r>
    </w:p>
    <w:p w14:paraId="2C0B1960" w14:textId="77777777" w:rsidR="00C34165" w:rsidRPr="008D38F7" w:rsidRDefault="00C34165" w:rsidP="00C34165">
      <w:pPr>
        <w:keepNext/>
        <w:spacing w:before="120"/>
      </w:pPr>
      <w:r w:rsidRPr="008D38F7">
        <w:t xml:space="preserve">There are two ways of creating guitar part with the help of rhythm patterns playing from MIDI track to </w:t>
      </w:r>
      <w:r w:rsidR="00E63262" w:rsidRPr="008D38F7">
        <w:t>RealRick</w:t>
      </w:r>
      <w:r w:rsidRPr="008D38F7">
        <w:t xml:space="preserve">: real-time and </w:t>
      </w:r>
      <w:r w:rsidR="00B41115" w:rsidRPr="008D38F7">
        <w:t>non-real-time</w:t>
      </w:r>
      <w:r w:rsidRPr="008D38F7">
        <w:t xml:space="preserve"> methods.</w:t>
      </w:r>
    </w:p>
    <w:p w14:paraId="40D935EA" w14:textId="77777777" w:rsidR="00C34165" w:rsidRPr="008D38F7" w:rsidRDefault="00C34165" w:rsidP="007A09A4">
      <w:pPr>
        <w:pStyle w:val="Heading4"/>
      </w:pPr>
      <w:bookmarkStart w:id="344" w:name="_Toc79224652"/>
      <w:bookmarkStart w:id="345" w:name="_Toc308106889"/>
      <w:r w:rsidRPr="008D38F7">
        <w:t>Non real-time method</w:t>
      </w:r>
      <w:bookmarkEnd w:id="344"/>
      <w:bookmarkEnd w:id="345"/>
    </w:p>
    <w:p w14:paraId="67F63B21" w14:textId="77777777" w:rsidR="00C34165" w:rsidRPr="008D38F7" w:rsidRDefault="00C34165" w:rsidP="00A23C39">
      <w:pPr>
        <w:numPr>
          <w:ilvl w:val="0"/>
          <w:numId w:val="36"/>
        </w:numPr>
      </w:pPr>
      <w:bookmarkStart w:id="346" w:name="_Toc79224653"/>
      <w:r w:rsidRPr="008D38F7">
        <w:t xml:space="preserve">Create MIDI track for chords, output it to </w:t>
      </w:r>
      <w:r w:rsidR="00E63262" w:rsidRPr="008D38F7">
        <w:t>RealRick</w:t>
      </w:r>
      <w:r w:rsidRPr="008D38F7">
        <w:t>, and enter chord changes for you guitar part (step record chords from your MIDI keyboard or manually enter notes via sequencer’s editor)</w:t>
      </w:r>
      <w:bookmarkEnd w:id="346"/>
    </w:p>
    <w:p w14:paraId="6C475B1E" w14:textId="77777777" w:rsidR="00C34165" w:rsidRPr="008D38F7" w:rsidRDefault="00C34165" w:rsidP="00A23C39">
      <w:pPr>
        <w:numPr>
          <w:ilvl w:val="0"/>
          <w:numId w:val="36"/>
        </w:numPr>
      </w:pPr>
      <w:bookmarkStart w:id="347" w:name="_Toc79224656"/>
      <w:r w:rsidRPr="008D38F7">
        <w:t>Start your sequencer to listen to the ready part.</w:t>
      </w:r>
      <w:bookmarkEnd w:id="347"/>
    </w:p>
    <w:p w14:paraId="087F90F4" w14:textId="77777777" w:rsidR="00C34165" w:rsidRPr="008D38F7" w:rsidRDefault="00C34165" w:rsidP="007A09A4">
      <w:pPr>
        <w:pStyle w:val="Heading4"/>
      </w:pPr>
      <w:bookmarkStart w:id="348" w:name="_Toc79224657"/>
      <w:bookmarkStart w:id="349" w:name="_Toc308106890"/>
      <w:r w:rsidRPr="008D38F7">
        <w:t>Real-time method</w:t>
      </w:r>
      <w:bookmarkEnd w:id="348"/>
      <w:bookmarkEnd w:id="349"/>
    </w:p>
    <w:p w14:paraId="20E88848" w14:textId="77777777" w:rsidR="00C34165" w:rsidRPr="008D38F7" w:rsidRDefault="00C34165" w:rsidP="00A23C39">
      <w:pPr>
        <w:numPr>
          <w:ilvl w:val="0"/>
          <w:numId w:val="37"/>
        </w:numPr>
      </w:pPr>
      <w:bookmarkStart w:id="350" w:name="_Toc79224659"/>
      <w:r w:rsidRPr="008D38F7">
        <w:t xml:space="preserve">Create MIDI track for chords, output it to </w:t>
      </w:r>
      <w:r w:rsidR="00E63262" w:rsidRPr="008D38F7">
        <w:t>RealRick</w:t>
      </w:r>
      <w:bookmarkEnd w:id="350"/>
    </w:p>
    <w:p w14:paraId="13C0E902" w14:textId="77777777" w:rsidR="00C34165" w:rsidRPr="008D38F7" w:rsidRDefault="00C34165" w:rsidP="00A23C39">
      <w:pPr>
        <w:numPr>
          <w:ilvl w:val="0"/>
          <w:numId w:val="37"/>
        </w:numPr>
      </w:pPr>
      <w:bookmarkStart w:id="351" w:name="_Toc79224660"/>
      <w:r w:rsidRPr="008D38F7">
        <w:t xml:space="preserve">Start sequencer and play/record chord changes to </w:t>
      </w:r>
      <w:r w:rsidR="00E63262" w:rsidRPr="008D38F7">
        <w:t>RealRick</w:t>
      </w:r>
      <w:r w:rsidRPr="008D38F7">
        <w:t xml:space="preserve"> from your MIDI keyboard</w:t>
      </w:r>
      <w:bookmarkEnd w:id="351"/>
    </w:p>
    <w:p w14:paraId="6AB7A3B4" w14:textId="77777777" w:rsidR="00C34165" w:rsidRPr="008D38F7" w:rsidRDefault="00C34165" w:rsidP="00C936A3">
      <w:bookmarkStart w:id="352" w:name="_Toc79224661"/>
      <w:r w:rsidRPr="008D38F7">
        <w:t>Real-time method is more intuitive and allows to control pattern playback adding various expressive adjustments to the performance.</w:t>
      </w:r>
      <w:bookmarkEnd w:id="352"/>
      <w:r w:rsidRPr="008D38F7">
        <w:t xml:space="preserve"> </w:t>
      </w:r>
    </w:p>
    <w:p w14:paraId="22101027" w14:textId="77777777" w:rsidR="00C34165" w:rsidRPr="008D38F7" w:rsidRDefault="00C34165" w:rsidP="001F1C4B">
      <w:pPr>
        <w:pStyle w:val="Heading3"/>
      </w:pPr>
      <w:bookmarkStart w:id="353" w:name="_Toc79224662"/>
      <w:bookmarkStart w:id="354" w:name="_Toc79224832"/>
      <w:bookmarkStart w:id="355" w:name="_Toc79224936"/>
      <w:bookmarkStart w:id="356" w:name="_Toc79226143"/>
      <w:bookmarkStart w:id="357" w:name="_Toc126492841"/>
      <w:bookmarkStart w:id="358" w:name="_Toc308106891"/>
      <w:bookmarkStart w:id="359" w:name="_Toc62840890"/>
      <w:r w:rsidRPr="008D38F7">
        <w:t>Controlling pattern playback</w:t>
      </w:r>
      <w:bookmarkEnd w:id="353"/>
      <w:bookmarkEnd w:id="354"/>
      <w:bookmarkEnd w:id="355"/>
      <w:bookmarkEnd w:id="356"/>
      <w:bookmarkEnd w:id="357"/>
      <w:bookmarkEnd w:id="358"/>
      <w:bookmarkEnd w:id="359"/>
    </w:p>
    <w:p w14:paraId="5D4860E3" w14:textId="77777777" w:rsidR="00C34165" w:rsidRPr="008D38F7" w:rsidRDefault="00C34165" w:rsidP="00C936A3">
      <w:bookmarkStart w:id="360" w:name="_Toc79224663"/>
      <w:r w:rsidRPr="008D38F7">
        <w:t xml:space="preserve">You can control pattern playing from MIDI track with the help of chords played on a MIDI keyboard by pressing and releasing keys, using </w:t>
      </w:r>
      <w:r w:rsidR="00012232" w:rsidRPr="008D38F7">
        <w:t>Latch</w:t>
      </w:r>
      <w:r w:rsidRPr="008D38F7">
        <w:t xml:space="preserve"> button (</w:t>
      </w:r>
      <w:r w:rsidR="00012232" w:rsidRPr="008D38F7">
        <w:t xml:space="preserve">or </w:t>
      </w:r>
      <w:r w:rsidRPr="008D38F7">
        <w:t>Sustain Pedal), and also by triggering Slow Strum (Velocity Switch FX).</w:t>
      </w:r>
      <w:bookmarkEnd w:id="360"/>
    </w:p>
    <w:p w14:paraId="3CB9D190" w14:textId="77777777" w:rsidR="00C34165" w:rsidRPr="008D38F7" w:rsidRDefault="00012232" w:rsidP="007A09A4">
      <w:pPr>
        <w:pStyle w:val="Heading4"/>
      </w:pPr>
      <w:bookmarkStart w:id="361" w:name="_Toc79224664"/>
      <w:bookmarkStart w:id="362" w:name="_Toc79224833"/>
      <w:bookmarkStart w:id="363" w:name="_Toc79224937"/>
      <w:bookmarkStart w:id="364" w:name="_Toc308106892"/>
      <w:r w:rsidRPr="008D38F7">
        <w:t>Latch</w:t>
      </w:r>
      <w:r w:rsidR="00C34165" w:rsidRPr="008D38F7">
        <w:t xml:space="preserve"> </w:t>
      </w:r>
      <w:r w:rsidR="006C73FB" w:rsidRPr="008D38F7">
        <w:t>Mode</w:t>
      </w:r>
      <w:r w:rsidR="00C34165" w:rsidRPr="008D38F7">
        <w:t xml:space="preserve"> (Sustain Pedal)</w:t>
      </w:r>
      <w:bookmarkStart w:id="365" w:name="_Toc79224665"/>
      <w:bookmarkEnd w:id="361"/>
      <w:bookmarkEnd w:id="362"/>
      <w:bookmarkEnd w:id="363"/>
      <w:bookmarkEnd w:id="364"/>
    </w:p>
    <w:p w14:paraId="3FA946C5" w14:textId="77777777" w:rsidR="00C34165" w:rsidRPr="008D38F7" w:rsidRDefault="00C34165" w:rsidP="00C34165">
      <w:pPr>
        <w:spacing w:before="120"/>
      </w:pPr>
      <w:r w:rsidRPr="008D38F7">
        <w:t xml:space="preserve">With </w:t>
      </w:r>
      <w:r w:rsidR="002B3263" w:rsidRPr="008D38F7">
        <w:t>Latch button disabled</w:t>
      </w:r>
      <w:r w:rsidRPr="008D38F7">
        <w:t xml:space="preserve"> pattern will play only while you are holding the chord on your MIDI keyboard, and it will be muted when you release the keys. This allows you to play guitar pattern here and there along with the song. With </w:t>
      </w:r>
      <w:r w:rsidR="002B3263" w:rsidRPr="008D38F7">
        <w:t>Latch</w:t>
      </w:r>
      <w:r w:rsidRPr="008D38F7">
        <w:t xml:space="preserve"> button (or Sustain Pedal) pressed pattern will continue playing even if you release the keys.</w:t>
      </w:r>
      <w:bookmarkEnd w:id="365"/>
    </w:p>
    <w:p w14:paraId="5C0CDC04" w14:textId="77777777" w:rsidR="00C34165" w:rsidRPr="008D38F7" w:rsidRDefault="00C34165" w:rsidP="007A09A4">
      <w:pPr>
        <w:pStyle w:val="Heading4"/>
      </w:pPr>
      <w:bookmarkStart w:id="366" w:name="_Toc308106893"/>
      <w:r w:rsidRPr="008D38F7">
        <w:t>Slow Strum</w:t>
      </w:r>
      <w:bookmarkStart w:id="367" w:name="_Toc79224667"/>
      <w:bookmarkEnd w:id="366"/>
    </w:p>
    <w:p w14:paraId="7461673B" w14:textId="77777777" w:rsidR="00C34165" w:rsidRPr="008D38F7" w:rsidRDefault="00C34165" w:rsidP="00C34165">
      <w:pPr>
        <w:spacing w:before="120"/>
      </w:pPr>
      <w:r w:rsidRPr="008D38F7">
        <w:t>Use Slow Strum velocity switch FX to add syncopes and accents to pattern playback:</w:t>
      </w:r>
      <w:bookmarkStart w:id="368" w:name="_Toc79224668"/>
      <w:bookmarkEnd w:id="367"/>
    </w:p>
    <w:p w14:paraId="57C24435" w14:textId="77777777" w:rsidR="00C34165" w:rsidRPr="008D38F7" w:rsidRDefault="00C34165" w:rsidP="00A23C39">
      <w:pPr>
        <w:numPr>
          <w:ilvl w:val="0"/>
          <w:numId w:val="14"/>
        </w:numPr>
        <w:spacing w:before="120"/>
      </w:pPr>
      <w:r w:rsidRPr="008D38F7">
        <w:t>Temporarily mute pattern by triggering Slow Strum (the time window can be adjusted by 'SlowZone' Automation parameter)</w:t>
      </w:r>
      <w:bookmarkEnd w:id="368"/>
      <w:r w:rsidRPr="008D38F7">
        <w:t xml:space="preserve"> </w:t>
      </w:r>
      <w:bookmarkStart w:id="369" w:name="_Toc79224669"/>
    </w:p>
    <w:p w14:paraId="52BF962C" w14:textId="77777777" w:rsidR="00C34165" w:rsidRPr="008D38F7" w:rsidRDefault="00C34165" w:rsidP="00A23C39">
      <w:pPr>
        <w:numPr>
          <w:ilvl w:val="0"/>
          <w:numId w:val="14"/>
        </w:numPr>
        <w:spacing w:before="120"/>
      </w:pPr>
      <w:r w:rsidRPr="008D38F7">
        <w:t>Completely stop pattern by triggering Slow Strum and quickly releasing the keys (to stop Slow Strum sound press the Mute key (Black) of the left Repeat zone). To continue pattern playback press the chord again.</w:t>
      </w:r>
      <w:bookmarkStart w:id="370" w:name="_Toc79224670"/>
      <w:bookmarkEnd w:id="369"/>
    </w:p>
    <w:p w14:paraId="1AF0E590" w14:textId="1226D0D9" w:rsidR="00C34165" w:rsidRPr="008D38F7" w:rsidRDefault="00C34165" w:rsidP="00F75896">
      <w:pPr>
        <w:pStyle w:val="a0"/>
      </w:pPr>
      <w:r w:rsidRPr="008D38F7">
        <w:t>Note</w:t>
      </w:r>
      <w:r w:rsidR="00F75896" w:rsidRPr="008D38F7">
        <w:t>,</w:t>
      </w:r>
      <w:r w:rsidRPr="008D38F7">
        <w:t xml:space="preserve"> </w:t>
      </w:r>
      <w:r w:rsidR="00F75896" w:rsidRPr="008D38F7">
        <w:t>w</w:t>
      </w:r>
      <w:r w:rsidRPr="008D38F7">
        <w:t xml:space="preserve">ith </w:t>
      </w:r>
      <w:r w:rsidR="0048126E" w:rsidRPr="008D38F7">
        <w:t>Latch button (Sustain</w:t>
      </w:r>
      <w:r w:rsidR="002B3263" w:rsidRPr="008D38F7">
        <w:t xml:space="preserve"> Pedal</w:t>
      </w:r>
      <w:r w:rsidRPr="008D38F7">
        <w:t>) pressed you can't completely stop pattern by triggering Slow Strum and releasing the keys.</w:t>
      </w:r>
      <w:bookmarkEnd w:id="370"/>
    </w:p>
    <w:p w14:paraId="06F348B0" w14:textId="77777777" w:rsidR="003817B0" w:rsidRPr="008D38F7" w:rsidRDefault="003817B0" w:rsidP="003817B0">
      <w:pPr>
        <w:pStyle w:val="Heading2"/>
      </w:pPr>
      <w:bookmarkStart w:id="371" w:name="_Toc20763303"/>
      <w:bookmarkStart w:id="372" w:name="_Toc62840891"/>
      <w:bookmarkStart w:id="373" w:name="_Toc108455684"/>
      <w:bookmarkStart w:id="374" w:name="_Hlk62838577"/>
      <w:r w:rsidRPr="008D38F7">
        <w:t>Creating Custom Styles for Pattern Library</w:t>
      </w:r>
      <w:bookmarkEnd w:id="371"/>
      <w:bookmarkEnd w:id="372"/>
      <w:bookmarkEnd w:id="373"/>
    </w:p>
    <w:p w14:paraId="3E382BAE" w14:textId="77777777" w:rsidR="003817B0" w:rsidRPr="008D38F7" w:rsidRDefault="003817B0" w:rsidP="003817B0">
      <w:pPr>
        <w:pStyle w:val="Heading3"/>
      </w:pPr>
      <w:bookmarkStart w:id="375" w:name="_Toc126492843"/>
      <w:bookmarkStart w:id="376" w:name="_Toc308106895"/>
      <w:bookmarkStart w:id="377" w:name="_Toc20763304"/>
      <w:bookmarkStart w:id="378" w:name="_Toc62840892"/>
      <w:r w:rsidRPr="008D38F7">
        <w:t>Organizing Existing Patterns in Custom Styles</w:t>
      </w:r>
      <w:bookmarkEnd w:id="375"/>
      <w:bookmarkEnd w:id="376"/>
      <w:bookmarkEnd w:id="377"/>
      <w:bookmarkEnd w:id="378"/>
    </w:p>
    <w:p w14:paraId="0BF07E57" w14:textId="77777777" w:rsidR="003817B0" w:rsidRPr="008D38F7" w:rsidRDefault="003817B0" w:rsidP="003817B0">
      <w:r w:rsidRPr="008D38F7">
        <w:t>You can create your own pattern sets by copying the favorite patterns taken from the ML Pattern Library and organizing them as custom Styles within Library tree view for future use:</w:t>
      </w:r>
    </w:p>
    <w:p w14:paraId="242B9810" w14:textId="77777777" w:rsidR="003817B0" w:rsidRPr="008D38F7" w:rsidRDefault="003817B0" w:rsidP="003817B0">
      <w:pPr>
        <w:numPr>
          <w:ilvl w:val="0"/>
          <w:numId w:val="38"/>
        </w:numPr>
      </w:pPr>
      <w:r w:rsidRPr="008D38F7">
        <w:t>Select pattern you are going to copy to your new Style - it will appear in Pattern view</w:t>
      </w:r>
    </w:p>
    <w:p w14:paraId="37756A17" w14:textId="77777777" w:rsidR="003817B0" w:rsidRPr="008D38F7" w:rsidRDefault="003817B0" w:rsidP="003817B0">
      <w:pPr>
        <w:numPr>
          <w:ilvl w:val="0"/>
          <w:numId w:val="38"/>
        </w:numPr>
      </w:pPr>
      <w:r w:rsidRPr="008D38F7">
        <w:t>Right-click on a Category folder or Style subfolder of the Tree view and select Add Style in pop up menu. Name the newly created empty folder (the Pattern List pane will be empty)</w:t>
      </w:r>
    </w:p>
    <w:p w14:paraId="2E73CAC0" w14:textId="51CBAF3C" w:rsidR="003817B0" w:rsidRPr="008D38F7" w:rsidRDefault="00296EEE" w:rsidP="003817B0">
      <w:pPr>
        <w:jc w:val="center"/>
      </w:pPr>
      <w:r w:rsidRPr="008D38F7">
        <w:rPr>
          <w:noProof/>
        </w:rPr>
        <w:drawing>
          <wp:inline distT="0" distB="0" distL="0" distR="0" wp14:anchorId="69D64E17" wp14:editId="1AEB5940">
            <wp:extent cx="2509520" cy="2062480"/>
            <wp:effectExtent l="0" t="0" r="0" b="0"/>
            <wp:docPr id="2426" name="Picture 56"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4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509520" cy="2062480"/>
                    </a:xfrm>
                    <a:prstGeom prst="rect">
                      <a:avLst/>
                    </a:prstGeom>
                    <a:noFill/>
                    <a:ln>
                      <a:noFill/>
                    </a:ln>
                  </pic:spPr>
                </pic:pic>
              </a:graphicData>
            </a:graphic>
          </wp:inline>
        </w:drawing>
      </w:r>
    </w:p>
    <w:p w14:paraId="2B35EBC9" w14:textId="77777777" w:rsidR="003817B0" w:rsidRPr="008D38F7" w:rsidRDefault="003817B0" w:rsidP="003817B0">
      <w:pPr>
        <w:numPr>
          <w:ilvl w:val="0"/>
          <w:numId w:val="39"/>
        </w:numPr>
      </w:pPr>
      <w:r w:rsidRPr="008D38F7">
        <w:t>Press 'Add' button under Pattern List pane to copy the current pattern to your new Style folder</w:t>
      </w:r>
    </w:p>
    <w:p w14:paraId="4EA35529" w14:textId="77777777" w:rsidR="003817B0" w:rsidRPr="008D38F7" w:rsidRDefault="003817B0" w:rsidP="003817B0">
      <w:pPr>
        <w:numPr>
          <w:ilvl w:val="0"/>
          <w:numId w:val="39"/>
        </w:numPr>
      </w:pPr>
      <w:r w:rsidRPr="008D38F7">
        <w:t xml:space="preserve">Find and audition other patterns, and copy them one by one to the new Style using the same method  </w:t>
      </w:r>
    </w:p>
    <w:p w14:paraId="6B06E93F" w14:textId="77777777" w:rsidR="003817B0" w:rsidRPr="008D38F7" w:rsidRDefault="003817B0" w:rsidP="003817B0">
      <w:r w:rsidRPr="008D38F7">
        <w:t>You can also delete/rename Style folders by right-clicking on it and selecting the appropriate item in popup menu.</w:t>
      </w:r>
    </w:p>
    <w:p w14:paraId="032F108C" w14:textId="77777777" w:rsidR="003817B0" w:rsidRPr="008D38F7" w:rsidRDefault="003817B0" w:rsidP="003817B0">
      <w:pPr>
        <w:pStyle w:val="Heading3"/>
      </w:pPr>
      <w:bookmarkStart w:id="379" w:name="_Toc126492844"/>
      <w:bookmarkStart w:id="380" w:name="_Toc308106896"/>
      <w:bookmarkStart w:id="381" w:name="_Toc20763305"/>
      <w:bookmarkStart w:id="382" w:name="_Toc62840893"/>
      <w:r w:rsidRPr="008D38F7">
        <w:t>Creating Custom Patterns</w:t>
      </w:r>
      <w:bookmarkEnd w:id="379"/>
      <w:bookmarkEnd w:id="380"/>
      <w:bookmarkEnd w:id="381"/>
      <w:bookmarkEnd w:id="382"/>
    </w:p>
    <w:p w14:paraId="3F9A8BAC" w14:textId="19AD5823" w:rsidR="003817B0" w:rsidRPr="008D38F7" w:rsidRDefault="003817B0" w:rsidP="003817B0">
      <w:r w:rsidRPr="008D38F7">
        <w:t>Real</w:t>
      </w:r>
      <w:r w:rsidR="008C7983">
        <w:t>Rick</w:t>
      </w:r>
      <w:r w:rsidRPr="008D38F7">
        <w:t xml:space="preserve"> rhythm patterns are single track Standard MIDI files (SMF format 0) recorded with special Stroke Map notes, so advanced users can edit the existing patterns or create their own patterns from scratch in the host's MIDI track, and then save/export them as SMF directly to Pattern Library folder for future use (</w:t>
      </w:r>
      <w:r w:rsidRPr="008D38F7">
        <w:rPr>
          <w:i/>
        </w:rPr>
        <w:t>C:\Program Files\MusicLab\Real</w:t>
      </w:r>
      <w:r w:rsidR="008C7983">
        <w:rPr>
          <w:i/>
        </w:rPr>
        <w:t>Rick</w:t>
      </w:r>
      <w:r w:rsidRPr="008D38F7">
        <w:rPr>
          <w:i/>
        </w:rPr>
        <w:t>\Loops</w:t>
      </w:r>
      <w:r w:rsidRPr="008D38F7">
        <w:t>).</w:t>
      </w:r>
    </w:p>
    <w:p w14:paraId="26ED23E6" w14:textId="6906C3E6" w:rsidR="003817B0" w:rsidRPr="008D38F7" w:rsidRDefault="003817B0" w:rsidP="003817B0">
      <w:pPr>
        <w:keepNext/>
        <w:rPr>
          <w:rStyle w:val="Heading2Char"/>
          <w:rFonts w:ascii="Times New Roman" w:hAnsi="Times New Roman"/>
          <w:sz w:val="24"/>
        </w:rPr>
      </w:pPr>
      <w:r w:rsidRPr="008D38F7">
        <w:t>Guitar Stroke Map incorporated in Real</w:t>
      </w:r>
      <w:r w:rsidR="008C7983">
        <w:t>Rick</w:t>
      </w:r>
      <w:r w:rsidRPr="008D38F7">
        <w:t xml:space="preserve"> allows to use up to 22 MIDI notes in the lowest octave range (from C#-2 to A#-1) for emulating a number of guitar techniques (Strokes) within a MIDI rhythm pattern. So, you can use the Stroke Map notes for creating your own rhythm patterns including various guitar 'Strokes', such as chord strums (up/down), slow strums (up/down), individual string picks, bass note pick, muted strums (up/down), chord slides (using chromatic strums), etc.</w:t>
      </w:r>
      <w:r w:rsidRPr="008D38F7">
        <w:rPr>
          <w:rStyle w:val="Heading2Char"/>
          <w:rFonts w:ascii="Times New Roman" w:hAnsi="Times New Roman"/>
          <w:sz w:val="24"/>
        </w:rPr>
        <w:t xml:space="preserve"> </w:t>
      </w:r>
    </w:p>
    <w:p w14:paraId="3E491FAB" w14:textId="15CD9931" w:rsidR="003817B0" w:rsidRPr="008D38F7" w:rsidRDefault="00296EEE" w:rsidP="003817B0">
      <w:pPr>
        <w:pStyle w:val="a"/>
      </w:pPr>
      <w:r w:rsidRPr="008D38F7">
        <w:rPr>
          <w:noProof/>
        </w:rPr>
        <w:drawing>
          <wp:inline distT="0" distB="0" distL="0" distR="0" wp14:anchorId="6822BD9B" wp14:editId="2DD66AD8">
            <wp:extent cx="6113780" cy="1775460"/>
            <wp:effectExtent l="0" t="0" r="0" b="0"/>
            <wp:docPr id="2424" name="Picture 57" descr="MIDI 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IDI Pattern"/>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113780" cy="1775460"/>
                    </a:xfrm>
                    <a:prstGeom prst="rect">
                      <a:avLst/>
                    </a:prstGeom>
                    <a:noFill/>
                    <a:ln>
                      <a:noFill/>
                    </a:ln>
                  </pic:spPr>
                </pic:pic>
              </a:graphicData>
            </a:graphic>
          </wp:inline>
        </w:drawing>
      </w:r>
      <w:r w:rsidR="003817B0" w:rsidRPr="008D38F7">
        <w:t>Strumming Pattern in MIDI track</w:t>
      </w:r>
    </w:p>
    <w:p w14:paraId="1D0ED393" w14:textId="77777777" w:rsidR="00C34165" w:rsidRPr="008D38F7" w:rsidRDefault="00E63262" w:rsidP="007A220D">
      <w:pPr>
        <w:pStyle w:val="Heading2"/>
        <w:pageBreakBefore/>
      </w:pPr>
      <w:bookmarkStart w:id="383" w:name="_Toc79224681"/>
      <w:bookmarkStart w:id="384" w:name="_Toc79224838"/>
      <w:bookmarkStart w:id="385" w:name="_Toc79224942"/>
      <w:bookmarkStart w:id="386" w:name="_Toc79226146"/>
      <w:bookmarkStart w:id="387" w:name="_Toc126492845"/>
      <w:bookmarkStart w:id="388" w:name="_Toc308106897"/>
      <w:bookmarkStart w:id="389" w:name="_Toc318380098"/>
      <w:bookmarkStart w:id="390" w:name="_Toc62840894"/>
      <w:bookmarkStart w:id="391" w:name="_Toc108455685"/>
      <w:bookmarkEnd w:id="374"/>
      <w:r w:rsidRPr="008D38F7">
        <w:t>RealRick</w:t>
      </w:r>
      <w:r w:rsidR="00C34165" w:rsidRPr="008D38F7">
        <w:t xml:space="preserve"> Stroke Map</w:t>
      </w:r>
      <w:bookmarkEnd w:id="383"/>
      <w:bookmarkEnd w:id="384"/>
      <w:bookmarkEnd w:id="385"/>
      <w:bookmarkEnd w:id="386"/>
      <w:bookmarkEnd w:id="387"/>
      <w:bookmarkEnd w:id="388"/>
      <w:bookmarkEnd w:id="389"/>
      <w:bookmarkEnd w:id="390"/>
      <w:bookmarkEnd w:id="391"/>
    </w:p>
    <w:tbl>
      <w:tblPr>
        <w:tblW w:w="0" w:type="auto"/>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993"/>
        <w:gridCol w:w="1701"/>
        <w:gridCol w:w="6662"/>
      </w:tblGrid>
      <w:tr w:rsidR="007A220D" w:rsidRPr="008D38F7" w14:paraId="75208A27" w14:textId="77777777" w:rsidTr="007A220D">
        <w:tc>
          <w:tcPr>
            <w:tcW w:w="993" w:type="dxa"/>
          </w:tcPr>
          <w:p w14:paraId="5CD760D4" w14:textId="77777777" w:rsidR="00C34165" w:rsidRPr="008D38F7" w:rsidRDefault="00C34165" w:rsidP="000B4E89">
            <w:pPr>
              <w:spacing w:before="60" w:after="60"/>
              <w:rPr>
                <w:b/>
              </w:rPr>
            </w:pPr>
            <w:bookmarkStart w:id="392" w:name="_Toc79224682"/>
            <w:r w:rsidRPr="008D38F7">
              <w:rPr>
                <w:b/>
              </w:rPr>
              <w:t>Note #</w:t>
            </w:r>
            <w:bookmarkEnd w:id="392"/>
          </w:p>
        </w:tc>
        <w:tc>
          <w:tcPr>
            <w:tcW w:w="1701" w:type="dxa"/>
          </w:tcPr>
          <w:p w14:paraId="4DAA8838" w14:textId="77777777" w:rsidR="00C34165" w:rsidRPr="008D38F7" w:rsidRDefault="00C34165" w:rsidP="000B4E89">
            <w:pPr>
              <w:spacing w:before="60" w:after="60"/>
              <w:rPr>
                <w:b/>
              </w:rPr>
            </w:pPr>
            <w:bookmarkStart w:id="393" w:name="_Toc79224683"/>
            <w:r w:rsidRPr="008D38F7">
              <w:rPr>
                <w:b/>
              </w:rPr>
              <w:t>Note</w:t>
            </w:r>
            <w:bookmarkEnd w:id="393"/>
            <w:r w:rsidRPr="008D38F7">
              <w:rPr>
                <w:b/>
              </w:rPr>
              <w:t xml:space="preserve"> name</w:t>
            </w:r>
          </w:p>
        </w:tc>
        <w:tc>
          <w:tcPr>
            <w:tcW w:w="6662" w:type="dxa"/>
          </w:tcPr>
          <w:p w14:paraId="2238B911" w14:textId="77777777" w:rsidR="00C34165" w:rsidRPr="008D38F7" w:rsidRDefault="00C34165" w:rsidP="000B4E89">
            <w:pPr>
              <w:spacing w:before="60" w:after="60"/>
              <w:rPr>
                <w:b/>
              </w:rPr>
            </w:pPr>
            <w:bookmarkStart w:id="394" w:name="_Toc79224684"/>
            <w:r w:rsidRPr="008D38F7">
              <w:rPr>
                <w:b/>
              </w:rPr>
              <w:t>Stroke name</w:t>
            </w:r>
            <w:bookmarkEnd w:id="394"/>
          </w:p>
        </w:tc>
      </w:tr>
      <w:tr w:rsidR="007A220D" w:rsidRPr="008D38F7" w14:paraId="3BBD78B4" w14:textId="77777777" w:rsidTr="000B4E89">
        <w:tc>
          <w:tcPr>
            <w:tcW w:w="993" w:type="dxa"/>
          </w:tcPr>
          <w:p w14:paraId="7C60F738" w14:textId="77777777" w:rsidR="00C34165" w:rsidRPr="008D38F7" w:rsidRDefault="00C34165" w:rsidP="000B4E89">
            <w:pPr>
              <w:spacing w:before="60" w:after="60"/>
            </w:pPr>
            <w:bookmarkStart w:id="395" w:name="_Toc79224685"/>
            <w:r w:rsidRPr="008D38F7">
              <w:t>22</w:t>
            </w:r>
            <w:bookmarkEnd w:id="395"/>
          </w:p>
        </w:tc>
        <w:tc>
          <w:tcPr>
            <w:tcW w:w="1701" w:type="dxa"/>
          </w:tcPr>
          <w:p w14:paraId="2EF925B1" w14:textId="77777777" w:rsidR="00C34165" w:rsidRPr="008D38F7" w:rsidRDefault="00C34165" w:rsidP="000B4E89">
            <w:pPr>
              <w:spacing w:before="60" w:after="60"/>
            </w:pPr>
            <w:bookmarkStart w:id="396" w:name="_Toc79224686"/>
            <w:r w:rsidRPr="008D38F7">
              <w:t>A#-1</w:t>
            </w:r>
            <w:bookmarkEnd w:id="396"/>
            <w:r w:rsidRPr="008D38F7">
              <w:t xml:space="preserve">  </w:t>
            </w:r>
          </w:p>
        </w:tc>
        <w:tc>
          <w:tcPr>
            <w:tcW w:w="6662" w:type="dxa"/>
          </w:tcPr>
          <w:p w14:paraId="2727C501" w14:textId="77777777" w:rsidR="00C34165" w:rsidRPr="008D38F7" w:rsidRDefault="00C34165" w:rsidP="000B4E89">
            <w:pPr>
              <w:spacing w:before="60" w:after="60"/>
            </w:pPr>
            <w:bookmarkStart w:id="397" w:name="_Toc79224687"/>
            <w:r w:rsidRPr="008D38F7">
              <w:t>"Slow Upstrum"</w:t>
            </w:r>
            <w:bookmarkEnd w:id="397"/>
          </w:p>
        </w:tc>
      </w:tr>
      <w:tr w:rsidR="007A220D" w:rsidRPr="008D38F7" w14:paraId="54966C3B" w14:textId="77777777" w:rsidTr="000B4E89">
        <w:tc>
          <w:tcPr>
            <w:tcW w:w="993" w:type="dxa"/>
          </w:tcPr>
          <w:p w14:paraId="6ECC53D9" w14:textId="77777777" w:rsidR="00C34165" w:rsidRPr="008D38F7" w:rsidRDefault="00C34165" w:rsidP="000B4E89">
            <w:pPr>
              <w:spacing w:before="60" w:after="60"/>
            </w:pPr>
            <w:bookmarkStart w:id="398" w:name="_Toc79224688"/>
            <w:r w:rsidRPr="008D38F7">
              <w:t>21</w:t>
            </w:r>
            <w:bookmarkEnd w:id="398"/>
          </w:p>
        </w:tc>
        <w:tc>
          <w:tcPr>
            <w:tcW w:w="1701" w:type="dxa"/>
          </w:tcPr>
          <w:p w14:paraId="2FB9B075" w14:textId="77777777" w:rsidR="00C34165" w:rsidRPr="008D38F7" w:rsidRDefault="00C34165" w:rsidP="000B4E89">
            <w:pPr>
              <w:spacing w:before="60" w:after="60"/>
            </w:pPr>
            <w:bookmarkStart w:id="399" w:name="_Toc79224689"/>
            <w:r w:rsidRPr="008D38F7">
              <w:t>A -1</w:t>
            </w:r>
            <w:bookmarkEnd w:id="399"/>
          </w:p>
        </w:tc>
        <w:tc>
          <w:tcPr>
            <w:tcW w:w="6662" w:type="dxa"/>
          </w:tcPr>
          <w:p w14:paraId="01B33F77" w14:textId="77777777" w:rsidR="00C34165" w:rsidRPr="008D38F7" w:rsidRDefault="00C34165" w:rsidP="000B4E89">
            <w:pPr>
              <w:spacing w:before="60" w:after="60"/>
            </w:pPr>
            <w:bookmarkStart w:id="400" w:name="_Toc79224690"/>
            <w:r w:rsidRPr="008D38F7">
              <w:t>"Slow Downstrum"</w:t>
            </w:r>
            <w:bookmarkEnd w:id="400"/>
          </w:p>
        </w:tc>
      </w:tr>
      <w:tr w:rsidR="007A220D" w:rsidRPr="008D38F7" w14:paraId="6A6EF07B" w14:textId="77777777" w:rsidTr="000B4E89">
        <w:tc>
          <w:tcPr>
            <w:tcW w:w="993" w:type="dxa"/>
          </w:tcPr>
          <w:p w14:paraId="29C2EF86" w14:textId="77777777" w:rsidR="00C34165" w:rsidRPr="008D38F7" w:rsidRDefault="00C34165" w:rsidP="000B4E89">
            <w:pPr>
              <w:spacing w:before="60" w:after="60"/>
            </w:pPr>
            <w:bookmarkStart w:id="401" w:name="_Toc79224691"/>
            <w:r w:rsidRPr="008D38F7">
              <w:t>20</w:t>
            </w:r>
            <w:bookmarkEnd w:id="401"/>
          </w:p>
        </w:tc>
        <w:tc>
          <w:tcPr>
            <w:tcW w:w="1701" w:type="dxa"/>
          </w:tcPr>
          <w:p w14:paraId="366BBB3A" w14:textId="77777777" w:rsidR="00C34165" w:rsidRPr="008D38F7" w:rsidRDefault="00C34165" w:rsidP="000B4E89">
            <w:pPr>
              <w:spacing w:before="60" w:after="60"/>
            </w:pPr>
            <w:bookmarkStart w:id="402" w:name="_Toc79224692"/>
            <w:r w:rsidRPr="008D38F7">
              <w:t>G#-1</w:t>
            </w:r>
            <w:bookmarkEnd w:id="402"/>
          </w:p>
        </w:tc>
        <w:tc>
          <w:tcPr>
            <w:tcW w:w="6662" w:type="dxa"/>
          </w:tcPr>
          <w:p w14:paraId="5DFA67DA" w14:textId="77777777" w:rsidR="00C34165" w:rsidRPr="008D38F7" w:rsidRDefault="00C34165" w:rsidP="000B4E89">
            <w:pPr>
              <w:spacing w:before="60" w:after="60"/>
            </w:pPr>
            <w:bookmarkStart w:id="403" w:name="_Toc79224693"/>
            <w:r w:rsidRPr="008D38F7">
              <w:t>"Muted Upstrum"</w:t>
            </w:r>
            <w:bookmarkEnd w:id="403"/>
          </w:p>
        </w:tc>
      </w:tr>
      <w:tr w:rsidR="007A220D" w:rsidRPr="008D38F7" w14:paraId="2CDEF143" w14:textId="77777777" w:rsidTr="000B4E89">
        <w:tc>
          <w:tcPr>
            <w:tcW w:w="993" w:type="dxa"/>
          </w:tcPr>
          <w:p w14:paraId="3D0C9A2A" w14:textId="77777777" w:rsidR="00C34165" w:rsidRPr="008D38F7" w:rsidRDefault="00C34165" w:rsidP="000B4E89">
            <w:pPr>
              <w:spacing w:before="60" w:after="60"/>
            </w:pPr>
            <w:bookmarkStart w:id="404" w:name="_Toc79224694"/>
            <w:r w:rsidRPr="008D38F7">
              <w:t>19</w:t>
            </w:r>
            <w:bookmarkEnd w:id="404"/>
          </w:p>
        </w:tc>
        <w:tc>
          <w:tcPr>
            <w:tcW w:w="1701" w:type="dxa"/>
          </w:tcPr>
          <w:p w14:paraId="27832449" w14:textId="77777777" w:rsidR="00C34165" w:rsidRPr="008D38F7" w:rsidRDefault="00C34165" w:rsidP="000B4E89">
            <w:pPr>
              <w:spacing w:before="60" w:after="60"/>
            </w:pPr>
            <w:bookmarkStart w:id="405" w:name="_Toc79224695"/>
            <w:r w:rsidRPr="008D38F7">
              <w:t>G -1</w:t>
            </w:r>
            <w:bookmarkEnd w:id="405"/>
          </w:p>
        </w:tc>
        <w:tc>
          <w:tcPr>
            <w:tcW w:w="6662" w:type="dxa"/>
          </w:tcPr>
          <w:p w14:paraId="6D13D4FD" w14:textId="77777777" w:rsidR="00C34165" w:rsidRPr="008D38F7" w:rsidRDefault="00C34165" w:rsidP="000B4E89">
            <w:pPr>
              <w:spacing w:before="60" w:after="60"/>
            </w:pPr>
            <w:bookmarkStart w:id="406" w:name="_Toc79224696"/>
            <w:r w:rsidRPr="008D38F7">
              <w:t>"Muted Downstrum"</w:t>
            </w:r>
            <w:bookmarkEnd w:id="406"/>
          </w:p>
        </w:tc>
      </w:tr>
      <w:tr w:rsidR="007A220D" w:rsidRPr="008D38F7" w14:paraId="17F20527" w14:textId="77777777" w:rsidTr="000B4E89">
        <w:tc>
          <w:tcPr>
            <w:tcW w:w="993" w:type="dxa"/>
          </w:tcPr>
          <w:p w14:paraId="7FDA5AD9" w14:textId="77777777" w:rsidR="00C34165" w:rsidRPr="008D38F7" w:rsidRDefault="00C34165" w:rsidP="000B4E89">
            <w:pPr>
              <w:spacing w:before="60" w:after="60"/>
              <w:rPr>
                <w:lang w:val="ru-RU"/>
              </w:rPr>
            </w:pPr>
            <w:bookmarkStart w:id="407" w:name="_Toc79224697"/>
            <w:r w:rsidRPr="008D38F7">
              <w:t>18</w:t>
            </w:r>
            <w:bookmarkEnd w:id="407"/>
          </w:p>
        </w:tc>
        <w:tc>
          <w:tcPr>
            <w:tcW w:w="1701" w:type="dxa"/>
          </w:tcPr>
          <w:p w14:paraId="76DC29EB" w14:textId="77777777" w:rsidR="00C34165" w:rsidRPr="008D38F7" w:rsidRDefault="00C34165" w:rsidP="000B4E89">
            <w:pPr>
              <w:spacing w:before="60" w:after="60"/>
            </w:pPr>
            <w:bookmarkStart w:id="408" w:name="_Toc79224698"/>
            <w:r w:rsidRPr="008D38F7">
              <w:t>F#-1</w:t>
            </w:r>
            <w:bookmarkEnd w:id="408"/>
          </w:p>
        </w:tc>
        <w:tc>
          <w:tcPr>
            <w:tcW w:w="6662" w:type="dxa"/>
          </w:tcPr>
          <w:p w14:paraId="77411C92" w14:textId="77777777" w:rsidR="00C34165" w:rsidRPr="008D38F7" w:rsidRDefault="00C34165" w:rsidP="000B4E89">
            <w:pPr>
              <w:spacing w:before="60" w:after="60"/>
            </w:pPr>
            <w:bookmarkStart w:id="409" w:name="_Toc79224699"/>
            <w:r w:rsidRPr="008D38F7">
              <w:t>"Full Upstrum"</w:t>
            </w:r>
            <w:bookmarkEnd w:id="409"/>
          </w:p>
        </w:tc>
      </w:tr>
      <w:tr w:rsidR="007A220D" w:rsidRPr="008D38F7" w14:paraId="5E7684AA" w14:textId="77777777" w:rsidTr="000B4E89">
        <w:tc>
          <w:tcPr>
            <w:tcW w:w="993" w:type="dxa"/>
          </w:tcPr>
          <w:p w14:paraId="3ABC633D" w14:textId="77777777" w:rsidR="00C34165" w:rsidRPr="008D38F7" w:rsidRDefault="00C34165" w:rsidP="000B4E89">
            <w:pPr>
              <w:spacing w:before="60" w:after="60"/>
              <w:rPr>
                <w:lang w:val="ru-RU"/>
              </w:rPr>
            </w:pPr>
            <w:bookmarkStart w:id="410" w:name="_Toc79224700"/>
            <w:r w:rsidRPr="008D38F7">
              <w:t>17</w:t>
            </w:r>
            <w:bookmarkEnd w:id="410"/>
          </w:p>
        </w:tc>
        <w:tc>
          <w:tcPr>
            <w:tcW w:w="1701" w:type="dxa"/>
          </w:tcPr>
          <w:p w14:paraId="6837EC3B" w14:textId="77777777" w:rsidR="00C34165" w:rsidRPr="008D38F7" w:rsidRDefault="00C34165" w:rsidP="000B4E89">
            <w:pPr>
              <w:spacing w:before="60" w:after="60"/>
              <w:rPr>
                <w:lang w:val="ru-RU"/>
              </w:rPr>
            </w:pPr>
            <w:bookmarkStart w:id="411" w:name="_Toc79224701"/>
            <w:r w:rsidRPr="008D38F7">
              <w:t>F -1</w:t>
            </w:r>
            <w:bookmarkEnd w:id="411"/>
          </w:p>
        </w:tc>
        <w:tc>
          <w:tcPr>
            <w:tcW w:w="6662" w:type="dxa"/>
          </w:tcPr>
          <w:p w14:paraId="446E81CE" w14:textId="77777777" w:rsidR="00C34165" w:rsidRPr="008D38F7" w:rsidRDefault="00C34165" w:rsidP="000B4E89">
            <w:pPr>
              <w:spacing w:before="60" w:after="60"/>
            </w:pPr>
            <w:bookmarkStart w:id="412" w:name="_Toc79224702"/>
            <w:r w:rsidRPr="008D38F7">
              <w:t>"Full Downstrum"</w:t>
            </w:r>
            <w:bookmarkEnd w:id="412"/>
          </w:p>
        </w:tc>
      </w:tr>
      <w:tr w:rsidR="007A220D" w:rsidRPr="008D38F7" w14:paraId="58DE232C" w14:textId="77777777" w:rsidTr="000B4E89">
        <w:tc>
          <w:tcPr>
            <w:tcW w:w="993" w:type="dxa"/>
          </w:tcPr>
          <w:p w14:paraId="03CC5CE1" w14:textId="77777777" w:rsidR="00C34165" w:rsidRPr="008D38F7" w:rsidRDefault="00C34165" w:rsidP="000B4E89">
            <w:pPr>
              <w:spacing w:before="60" w:after="60"/>
              <w:rPr>
                <w:lang w:val="ru-RU"/>
              </w:rPr>
            </w:pPr>
            <w:bookmarkStart w:id="413" w:name="_Toc79224703"/>
            <w:r w:rsidRPr="008D38F7">
              <w:t>16</w:t>
            </w:r>
            <w:bookmarkEnd w:id="413"/>
          </w:p>
        </w:tc>
        <w:tc>
          <w:tcPr>
            <w:tcW w:w="1701" w:type="dxa"/>
          </w:tcPr>
          <w:p w14:paraId="5213E586" w14:textId="77777777" w:rsidR="00C34165" w:rsidRPr="008D38F7" w:rsidRDefault="00C34165" w:rsidP="000B4E89">
            <w:pPr>
              <w:spacing w:before="60" w:after="60"/>
              <w:rPr>
                <w:lang w:val="ru-RU"/>
              </w:rPr>
            </w:pPr>
            <w:bookmarkStart w:id="414" w:name="_Toc79224704"/>
            <w:r w:rsidRPr="008D38F7">
              <w:t>E -1</w:t>
            </w:r>
            <w:bookmarkEnd w:id="414"/>
          </w:p>
        </w:tc>
        <w:tc>
          <w:tcPr>
            <w:tcW w:w="6662" w:type="dxa"/>
          </w:tcPr>
          <w:p w14:paraId="605931F3" w14:textId="77777777" w:rsidR="00C34165" w:rsidRPr="008D38F7" w:rsidRDefault="00C34165" w:rsidP="000B4E89">
            <w:pPr>
              <w:spacing w:before="60" w:after="60"/>
            </w:pPr>
            <w:bookmarkStart w:id="415" w:name="_Toc79224705"/>
            <w:r w:rsidRPr="008D38F7">
              <w:t>"Full Downstrum 1 semi-tone lower"</w:t>
            </w:r>
            <w:bookmarkEnd w:id="415"/>
          </w:p>
        </w:tc>
      </w:tr>
      <w:tr w:rsidR="007A220D" w:rsidRPr="008D38F7" w14:paraId="46AE1A1E" w14:textId="77777777" w:rsidTr="000B4E89">
        <w:tc>
          <w:tcPr>
            <w:tcW w:w="993" w:type="dxa"/>
          </w:tcPr>
          <w:p w14:paraId="5CF83E67" w14:textId="77777777" w:rsidR="00C34165" w:rsidRPr="008D38F7" w:rsidRDefault="00C34165" w:rsidP="000B4E89">
            <w:pPr>
              <w:spacing w:before="60" w:after="60"/>
              <w:rPr>
                <w:lang w:val="ru-RU"/>
              </w:rPr>
            </w:pPr>
            <w:bookmarkStart w:id="416" w:name="_Toc79224706"/>
            <w:r w:rsidRPr="008D38F7">
              <w:t>15</w:t>
            </w:r>
            <w:bookmarkEnd w:id="416"/>
          </w:p>
        </w:tc>
        <w:tc>
          <w:tcPr>
            <w:tcW w:w="1701" w:type="dxa"/>
          </w:tcPr>
          <w:p w14:paraId="3A7ED314" w14:textId="77777777" w:rsidR="00C34165" w:rsidRPr="008D38F7" w:rsidRDefault="00C34165" w:rsidP="000B4E89">
            <w:pPr>
              <w:spacing w:before="60" w:after="60"/>
            </w:pPr>
            <w:bookmarkStart w:id="417" w:name="_Toc79224707"/>
            <w:r w:rsidRPr="008D38F7">
              <w:t>D#-1</w:t>
            </w:r>
            <w:bookmarkEnd w:id="417"/>
          </w:p>
        </w:tc>
        <w:tc>
          <w:tcPr>
            <w:tcW w:w="6662" w:type="dxa"/>
          </w:tcPr>
          <w:p w14:paraId="2E74820E" w14:textId="77777777" w:rsidR="00C34165" w:rsidRPr="008D38F7" w:rsidRDefault="00C34165" w:rsidP="000B4E89">
            <w:pPr>
              <w:spacing w:before="60" w:after="60"/>
            </w:pPr>
            <w:bookmarkStart w:id="418" w:name="_Toc79224708"/>
            <w:r w:rsidRPr="008D38F7">
              <w:t>"Full Downstrum 2 semi-tones lower"</w:t>
            </w:r>
            <w:bookmarkEnd w:id="418"/>
          </w:p>
        </w:tc>
      </w:tr>
      <w:tr w:rsidR="007A220D" w:rsidRPr="008D38F7" w14:paraId="35072DA5" w14:textId="77777777" w:rsidTr="000B4E89">
        <w:tc>
          <w:tcPr>
            <w:tcW w:w="993" w:type="dxa"/>
          </w:tcPr>
          <w:p w14:paraId="202CD23C" w14:textId="77777777" w:rsidR="00C34165" w:rsidRPr="008D38F7" w:rsidRDefault="00C34165" w:rsidP="000B4E89">
            <w:pPr>
              <w:spacing w:before="60" w:after="60"/>
              <w:rPr>
                <w:lang w:val="ru-RU"/>
              </w:rPr>
            </w:pPr>
            <w:bookmarkStart w:id="419" w:name="_Toc79224709"/>
            <w:r w:rsidRPr="008D38F7">
              <w:t>14</w:t>
            </w:r>
            <w:bookmarkEnd w:id="419"/>
          </w:p>
        </w:tc>
        <w:tc>
          <w:tcPr>
            <w:tcW w:w="1701" w:type="dxa"/>
          </w:tcPr>
          <w:p w14:paraId="7289F966" w14:textId="77777777" w:rsidR="00C34165" w:rsidRPr="008D38F7" w:rsidRDefault="00C34165" w:rsidP="000B4E89">
            <w:pPr>
              <w:spacing w:before="60" w:after="60"/>
              <w:rPr>
                <w:lang w:val="ru-RU"/>
              </w:rPr>
            </w:pPr>
            <w:bookmarkStart w:id="420" w:name="_Toc79224710"/>
            <w:r w:rsidRPr="008D38F7">
              <w:t>D -1</w:t>
            </w:r>
            <w:bookmarkEnd w:id="420"/>
          </w:p>
        </w:tc>
        <w:tc>
          <w:tcPr>
            <w:tcW w:w="6662" w:type="dxa"/>
          </w:tcPr>
          <w:p w14:paraId="3231A156" w14:textId="77777777" w:rsidR="00C34165" w:rsidRPr="008D38F7" w:rsidRDefault="00C34165" w:rsidP="000B4E89">
            <w:pPr>
              <w:spacing w:before="60" w:after="60"/>
            </w:pPr>
            <w:bookmarkStart w:id="421" w:name="_Toc79224711"/>
            <w:r w:rsidRPr="008D38F7">
              <w:t>"Full Downstrum 3 semi-tones lower"</w:t>
            </w:r>
            <w:bookmarkEnd w:id="421"/>
          </w:p>
        </w:tc>
      </w:tr>
      <w:tr w:rsidR="007A220D" w:rsidRPr="008D38F7" w14:paraId="4C706576" w14:textId="77777777" w:rsidTr="000B4E89">
        <w:tc>
          <w:tcPr>
            <w:tcW w:w="993" w:type="dxa"/>
          </w:tcPr>
          <w:p w14:paraId="6F6EDEC4" w14:textId="77777777" w:rsidR="00C34165" w:rsidRPr="008D38F7" w:rsidRDefault="00C34165" w:rsidP="000B4E89">
            <w:pPr>
              <w:spacing w:before="60" w:after="60"/>
              <w:rPr>
                <w:lang w:val="ru-RU"/>
              </w:rPr>
            </w:pPr>
            <w:bookmarkStart w:id="422" w:name="_Toc79224712"/>
            <w:r w:rsidRPr="008D38F7">
              <w:t>13</w:t>
            </w:r>
            <w:bookmarkEnd w:id="422"/>
          </w:p>
        </w:tc>
        <w:tc>
          <w:tcPr>
            <w:tcW w:w="1701" w:type="dxa"/>
          </w:tcPr>
          <w:p w14:paraId="0B64FE84" w14:textId="77777777" w:rsidR="00C34165" w:rsidRPr="008D38F7" w:rsidRDefault="00C34165" w:rsidP="000B4E89">
            <w:pPr>
              <w:spacing w:before="60" w:after="60"/>
              <w:rPr>
                <w:lang w:val="ru-RU"/>
              </w:rPr>
            </w:pPr>
            <w:bookmarkStart w:id="423" w:name="_Toc79224713"/>
            <w:r w:rsidRPr="008D38F7">
              <w:t>C#-1</w:t>
            </w:r>
            <w:bookmarkEnd w:id="423"/>
          </w:p>
        </w:tc>
        <w:tc>
          <w:tcPr>
            <w:tcW w:w="6662" w:type="dxa"/>
          </w:tcPr>
          <w:p w14:paraId="3C84C46D" w14:textId="77777777" w:rsidR="00C34165" w:rsidRPr="008D38F7" w:rsidRDefault="00C34165" w:rsidP="000B4E89">
            <w:pPr>
              <w:spacing w:before="60" w:after="60"/>
            </w:pPr>
            <w:bookmarkStart w:id="424" w:name="_Toc79224714"/>
            <w:r w:rsidRPr="008D38F7">
              <w:t>"1st string"</w:t>
            </w:r>
            <w:bookmarkEnd w:id="424"/>
          </w:p>
        </w:tc>
      </w:tr>
      <w:tr w:rsidR="007A220D" w:rsidRPr="008D38F7" w14:paraId="190E441A" w14:textId="77777777" w:rsidTr="000B4E89">
        <w:tc>
          <w:tcPr>
            <w:tcW w:w="993" w:type="dxa"/>
          </w:tcPr>
          <w:p w14:paraId="0EF12DDF" w14:textId="77777777" w:rsidR="00C34165" w:rsidRPr="008D38F7" w:rsidRDefault="00C34165" w:rsidP="000B4E89">
            <w:pPr>
              <w:spacing w:before="60" w:after="60"/>
              <w:rPr>
                <w:lang w:val="ru-RU"/>
              </w:rPr>
            </w:pPr>
            <w:bookmarkStart w:id="425" w:name="_Toc79224715"/>
            <w:r w:rsidRPr="008D38F7">
              <w:t>12</w:t>
            </w:r>
            <w:bookmarkEnd w:id="425"/>
          </w:p>
        </w:tc>
        <w:tc>
          <w:tcPr>
            <w:tcW w:w="1701" w:type="dxa"/>
          </w:tcPr>
          <w:p w14:paraId="55797ADC" w14:textId="77777777" w:rsidR="00C34165" w:rsidRPr="008D38F7" w:rsidRDefault="00C34165" w:rsidP="000B4E89">
            <w:pPr>
              <w:spacing w:before="60" w:after="60"/>
              <w:rPr>
                <w:lang w:val="ru-RU"/>
              </w:rPr>
            </w:pPr>
            <w:bookmarkStart w:id="426" w:name="_Toc79224716"/>
            <w:r w:rsidRPr="008D38F7">
              <w:t>C -1</w:t>
            </w:r>
            <w:bookmarkEnd w:id="426"/>
          </w:p>
        </w:tc>
        <w:tc>
          <w:tcPr>
            <w:tcW w:w="6662" w:type="dxa"/>
          </w:tcPr>
          <w:p w14:paraId="306B2243" w14:textId="77777777" w:rsidR="00C34165" w:rsidRPr="008D38F7" w:rsidRDefault="00C34165" w:rsidP="000B4E89">
            <w:pPr>
              <w:spacing w:before="60" w:after="60"/>
            </w:pPr>
            <w:bookmarkStart w:id="427" w:name="_Toc79224717"/>
            <w:r w:rsidRPr="008D38F7">
              <w:t>"2nd string"</w:t>
            </w:r>
            <w:bookmarkEnd w:id="427"/>
          </w:p>
        </w:tc>
      </w:tr>
      <w:tr w:rsidR="007A220D" w:rsidRPr="008D38F7" w14:paraId="085C0A68" w14:textId="77777777" w:rsidTr="000B4E89">
        <w:tc>
          <w:tcPr>
            <w:tcW w:w="993" w:type="dxa"/>
          </w:tcPr>
          <w:p w14:paraId="5357522A" w14:textId="77777777" w:rsidR="00C34165" w:rsidRPr="008D38F7" w:rsidRDefault="00C34165" w:rsidP="000B4E89">
            <w:pPr>
              <w:spacing w:before="60" w:after="60"/>
              <w:rPr>
                <w:lang w:val="ru-RU"/>
              </w:rPr>
            </w:pPr>
            <w:bookmarkStart w:id="428" w:name="_Toc79224718"/>
            <w:r w:rsidRPr="008D38F7">
              <w:t>11</w:t>
            </w:r>
            <w:bookmarkEnd w:id="428"/>
          </w:p>
        </w:tc>
        <w:tc>
          <w:tcPr>
            <w:tcW w:w="1701" w:type="dxa"/>
          </w:tcPr>
          <w:p w14:paraId="57F8025A" w14:textId="77777777" w:rsidR="00C34165" w:rsidRPr="008D38F7" w:rsidRDefault="00C34165" w:rsidP="000B4E89">
            <w:pPr>
              <w:spacing w:before="60" w:after="60"/>
            </w:pPr>
            <w:bookmarkStart w:id="429" w:name="_Toc79224719"/>
            <w:r w:rsidRPr="008D38F7">
              <w:t>B -2</w:t>
            </w:r>
            <w:bookmarkEnd w:id="429"/>
          </w:p>
        </w:tc>
        <w:tc>
          <w:tcPr>
            <w:tcW w:w="6662" w:type="dxa"/>
          </w:tcPr>
          <w:p w14:paraId="607F2284" w14:textId="77777777" w:rsidR="00C34165" w:rsidRPr="008D38F7" w:rsidRDefault="00C34165" w:rsidP="000B4E89">
            <w:pPr>
              <w:spacing w:before="60" w:after="60"/>
            </w:pPr>
            <w:bookmarkStart w:id="430" w:name="_Toc79224720"/>
            <w:r w:rsidRPr="008D38F7">
              <w:t>"3rd string"</w:t>
            </w:r>
            <w:bookmarkEnd w:id="430"/>
          </w:p>
        </w:tc>
      </w:tr>
      <w:tr w:rsidR="007A220D" w:rsidRPr="008D38F7" w14:paraId="691F9961" w14:textId="77777777" w:rsidTr="000B4E89">
        <w:tc>
          <w:tcPr>
            <w:tcW w:w="993" w:type="dxa"/>
          </w:tcPr>
          <w:p w14:paraId="4E07F333" w14:textId="77777777" w:rsidR="00C34165" w:rsidRPr="008D38F7" w:rsidRDefault="00C34165" w:rsidP="000B4E89">
            <w:pPr>
              <w:spacing w:before="60" w:after="60"/>
              <w:rPr>
                <w:lang w:val="ru-RU"/>
              </w:rPr>
            </w:pPr>
            <w:bookmarkStart w:id="431" w:name="_Toc79224721"/>
            <w:r w:rsidRPr="008D38F7">
              <w:t>10</w:t>
            </w:r>
            <w:bookmarkEnd w:id="431"/>
          </w:p>
        </w:tc>
        <w:tc>
          <w:tcPr>
            <w:tcW w:w="1701" w:type="dxa"/>
          </w:tcPr>
          <w:p w14:paraId="2209C6F1" w14:textId="77777777" w:rsidR="00C34165" w:rsidRPr="008D38F7" w:rsidRDefault="00C34165" w:rsidP="000B4E89">
            <w:pPr>
              <w:spacing w:before="60" w:after="60"/>
            </w:pPr>
            <w:bookmarkStart w:id="432" w:name="_Toc79224722"/>
            <w:r w:rsidRPr="008D38F7">
              <w:t>A#-2</w:t>
            </w:r>
            <w:bookmarkEnd w:id="432"/>
          </w:p>
        </w:tc>
        <w:tc>
          <w:tcPr>
            <w:tcW w:w="6662" w:type="dxa"/>
          </w:tcPr>
          <w:p w14:paraId="6C21D61A" w14:textId="77777777" w:rsidR="00C34165" w:rsidRPr="008D38F7" w:rsidRDefault="00C34165" w:rsidP="000B4E89">
            <w:pPr>
              <w:spacing w:before="60" w:after="60"/>
            </w:pPr>
            <w:bookmarkStart w:id="433" w:name="_Toc79224723"/>
            <w:r w:rsidRPr="008D38F7">
              <w:t>"4th string"</w:t>
            </w:r>
            <w:bookmarkEnd w:id="433"/>
          </w:p>
        </w:tc>
      </w:tr>
      <w:tr w:rsidR="007A220D" w:rsidRPr="008D38F7" w14:paraId="004BD1D2" w14:textId="77777777" w:rsidTr="000B4E89">
        <w:tc>
          <w:tcPr>
            <w:tcW w:w="993" w:type="dxa"/>
          </w:tcPr>
          <w:p w14:paraId="7C4C1AD7" w14:textId="77777777" w:rsidR="00C34165" w:rsidRPr="008D38F7" w:rsidRDefault="00C34165" w:rsidP="000B4E89">
            <w:pPr>
              <w:spacing w:before="60" w:after="60"/>
              <w:rPr>
                <w:lang w:val="ru-RU"/>
              </w:rPr>
            </w:pPr>
            <w:bookmarkStart w:id="434" w:name="_Toc79224724"/>
            <w:r w:rsidRPr="008D38F7">
              <w:t>09</w:t>
            </w:r>
            <w:bookmarkEnd w:id="434"/>
          </w:p>
        </w:tc>
        <w:tc>
          <w:tcPr>
            <w:tcW w:w="1701" w:type="dxa"/>
          </w:tcPr>
          <w:p w14:paraId="0EAEACEF" w14:textId="77777777" w:rsidR="00C34165" w:rsidRPr="008D38F7" w:rsidRDefault="00C34165" w:rsidP="000B4E89">
            <w:pPr>
              <w:spacing w:before="60" w:after="60"/>
            </w:pPr>
            <w:bookmarkStart w:id="435" w:name="_Toc79224725"/>
            <w:r w:rsidRPr="008D38F7">
              <w:t>A -2</w:t>
            </w:r>
            <w:bookmarkEnd w:id="435"/>
          </w:p>
        </w:tc>
        <w:tc>
          <w:tcPr>
            <w:tcW w:w="6662" w:type="dxa"/>
          </w:tcPr>
          <w:p w14:paraId="5E2D05FE" w14:textId="77777777" w:rsidR="00C34165" w:rsidRPr="008D38F7" w:rsidRDefault="00C34165" w:rsidP="000B4E89">
            <w:pPr>
              <w:spacing w:before="60" w:after="60"/>
            </w:pPr>
            <w:bookmarkStart w:id="436" w:name="_Toc79224726"/>
            <w:r w:rsidRPr="008D38F7">
              <w:t>"Bass I"</w:t>
            </w:r>
            <w:bookmarkEnd w:id="436"/>
          </w:p>
        </w:tc>
      </w:tr>
      <w:tr w:rsidR="007A220D" w:rsidRPr="008D38F7" w14:paraId="5B178C59" w14:textId="77777777" w:rsidTr="000B4E89">
        <w:tc>
          <w:tcPr>
            <w:tcW w:w="993" w:type="dxa"/>
          </w:tcPr>
          <w:p w14:paraId="77BD1205" w14:textId="77777777" w:rsidR="00C34165" w:rsidRPr="008D38F7" w:rsidRDefault="00C34165" w:rsidP="000B4E89">
            <w:pPr>
              <w:spacing w:before="60" w:after="60"/>
              <w:rPr>
                <w:lang w:val="ru-RU"/>
              </w:rPr>
            </w:pPr>
            <w:bookmarkStart w:id="437" w:name="_Toc79224727"/>
            <w:r w:rsidRPr="008D38F7">
              <w:t>08</w:t>
            </w:r>
            <w:bookmarkEnd w:id="437"/>
          </w:p>
        </w:tc>
        <w:tc>
          <w:tcPr>
            <w:tcW w:w="1701" w:type="dxa"/>
          </w:tcPr>
          <w:p w14:paraId="2B693484" w14:textId="77777777" w:rsidR="00C34165" w:rsidRPr="008D38F7" w:rsidRDefault="00C34165" w:rsidP="000B4E89">
            <w:pPr>
              <w:spacing w:before="60" w:after="60"/>
            </w:pPr>
            <w:bookmarkStart w:id="438" w:name="_Toc79224728"/>
            <w:r w:rsidRPr="008D38F7">
              <w:t>G#-2</w:t>
            </w:r>
            <w:bookmarkEnd w:id="438"/>
          </w:p>
        </w:tc>
        <w:tc>
          <w:tcPr>
            <w:tcW w:w="6662" w:type="dxa"/>
          </w:tcPr>
          <w:p w14:paraId="7E1086FD" w14:textId="77777777" w:rsidR="00C34165" w:rsidRPr="008D38F7" w:rsidRDefault="00C34165" w:rsidP="000B4E89">
            <w:pPr>
              <w:spacing w:before="60" w:after="60"/>
            </w:pPr>
            <w:bookmarkStart w:id="439" w:name="_Toc79224729"/>
            <w:r w:rsidRPr="008D38F7">
              <w:t>"Bass II"</w:t>
            </w:r>
            <w:bookmarkEnd w:id="439"/>
          </w:p>
        </w:tc>
      </w:tr>
      <w:tr w:rsidR="007A220D" w:rsidRPr="008D38F7" w14:paraId="3CDFB4D9" w14:textId="77777777" w:rsidTr="000B4E89">
        <w:tc>
          <w:tcPr>
            <w:tcW w:w="993" w:type="dxa"/>
          </w:tcPr>
          <w:p w14:paraId="317016AA" w14:textId="77777777" w:rsidR="00C34165" w:rsidRPr="008D38F7" w:rsidRDefault="00C34165" w:rsidP="000B4E89">
            <w:pPr>
              <w:spacing w:before="60" w:after="60"/>
              <w:rPr>
                <w:lang w:val="ru-RU"/>
              </w:rPr>
            </w:pPr>
            <w:bookmarkStart w:id="440" w:name="_Toc79224730"/>
            <w:r w:rsidRPr="008D38F7">
              <w:t>07</w:t>
            </w:r>
            <w:bookmarkEnd w:id="440"/>
          </w:p>
        </w:tc>
        <w:tc>
          <w:tcPr>
            <w:tcW w:w="1701" w:type="dxa"/>
          </w:tcPr>
          <w:p w14:paraId="3422338D" w14:textId="77777777" w:rsidR="00C34165" w:rsidRPr="008D38F7" w:rsidRDefault="00C34165" w:rsidP="000B4E89">
            <w:pPr>
              <w:spacing w:before="60" w:after="60"/>
              <w:rPr>
                <w:lang w:val="ru-RU"/>
              </w:rPr>
            </w:pPr>
            <w:bookmarkStart w:id="441" w:name="_Toc79224731"/>
            <w:r w:rsidRPr="008D38F7">
              <w:t>G -2</w:t>
            </w:r>
            <w:bookmarkEnd w:id="441"/>
          </w:p>
        </w:tc>
        <w:tc>
          <w:tcPr>
            <w:tcW w:w="6662" w:type="dxa"/>
          </w:tcPr>
          <w:p w14:paraId="1F20801E" w14:textId="77777777" w:rsidR="00C34165" w:rsidRPr="008D38F7" w:rsidRDefault="00C34165" w:rsidP="000B4E89">
            <w:pPr>
              <w:spacing w:before="60" w:after="60"/>
            </w:pPr>
            <w:bookmarkStart w:id="442" w:name="_Toc79224732"/>
            <w:r w:rsidRPr="008D38F7">
              <w:t>"Muted Top Upstrum"</w:t>
            </w:r>
            <w:bookmarkEnd w:id="442"/>
          </w:p>
        </w:tc>
      </w:tr>
      <w:tr w:rsidR="007A220D" w:rsidRPr="008D38F7" w14:paraId="2A7B1211" w14:textId="77777777" w:rsidTr="000B4E89">
        <w:tc>
          <w:tcPr>
            <w:tcW w:w="993" w:type="dxa"/>
          </w:tcPr>
          <w:p w14:paraId="6D29BA47" w14:textId="77777777" w:rsidR="00C34165" w:rsidRPr="008D38F7" w:rsidRDefault="00C34165" w:rsidP="000B4E89">
            <w:pPr>
              <w:spacing w:before="60" w:after="60"/>
              <w:rPr>
                <w:lang w:val="ru-RU"/>
              </w:rPr>
            </w:pPr>
            <w:bookmarkStart w:id="443" w:name="_Toc79224733"/>
            <w:r w:rsidRPr="008D38F7">
              <w:t>06</w:t>
            </w:r>
            <w:bookmarkEnd w:id="443"/>
          </w:p>
        </w:tc>
        <w:tc>
          <w:tcPr>
            <w:tcW w:w="1701" w:type="dxa"/>
          </w:tcPr>
          <w:p w14:paraId="74DC20A3" w14:textId="77777777" w:rsidR="00C34165" w:rsidRPr="008D38F7" w:rsidRDefault="00C34165" w:rsidP="000B4E89">
            <w:pPr>
              <w:spacing w:before="60" w:after="60"/>
            </w:pPr>
            <w:bookmarkStart w:id="444" w:name="_Toc79224734"/>
            <w:r w:rsidRPr="008D38F7">
              <w:t>F#-2</w:t>
            </w:r>
            <w:bookmarkEnd w:id="444"/>
          </w:p>
        </w:tc>
        <w:tc>
          <w:tcPr>
            <w:tcW w:w="6662" w:type="dxa"/>
          </w:tcPr>
          <w:p w14:paraId="3BDD0E51" w14:textId="77777777" w:rsidR="00C34165" w:rsidRPr="008D38F7" w:rsidRDefault="00C34165" w:rsidP="000B4E89">
            <w:pPr>
              <w:spacing w:before="60" w:after="60"/>
            </w:pPr>
            <w:bookmarkStart w:id="445" w:name="_Toc79224735"/>
            <w:r w:rsidRPr="008D38F7">
              <w:t>"Muted Top Downstrum"</w:t>
            </w:r>
            <w:bookmarkEnd w:id="445"/>
          </w:p>
        </w:tc>
      </w:tr>
      <w:tr w:rsidR="007A220D" w:rsidRPr="008D38F7" w14:paraId="5401EF4F" w14:textId="77777777" w:rsidTr="000B4E89">
        <w:tc>
          <w:tcPr>
            <w:tcW w:w="993" w:type="dxa"/>
          </w:tcPr>
          <w:p w14:paraId="4E70EB72" w14:textId="77777777" w:rsidR="00C34165" w:rsidRPr="008D38F7" w:rsidRDefault="00C34165" w:rsidP="000B4E89">
            <w:pPr>
              <w:spacing w:before="60" w:after="60"/>
              <w:rPr>
                <w:lang w:val="ru-RU"/>
              </w:rPr>
            </w:pPr>
            <w:bookmarkStart w:id="446" w:name="_Toc79224736"/>
            <w:r w:rsidRPr="008D38F7">
              <w:t>05</w:t>
            </w:r>
            <w:bookmarkEnd w:id="446"/>
          </w:p>
        </w:tc>
        <w:tc>
          <w:tcPr>
            <w:tcW w:w="1701" w:type="dxa"/>
          </w:tcPr>
          <w:p w14:paraId="5D054303" w14:textId="77777777" w:rsidR="00C34165" w:rsidRPr="008D38F7" w:rsidRDefault="00C34165" w:rsidP="000B4E89">
            <w:pPr>
              <w:spacing w:before="60" w:after="60"/>
            </w:pPr>
            <w:bookmarkStart w:id="447" w:name="_Toc79224737"/>
            <w:r w:rsidRPr="008D38F7">
              <w:t>F -2</w:t>
            </w:r>
            <w:bookmarkEnd w:id="447"/>
          </w:p>
        </w:tc>
        <w:tc>
          <w:tcPr>
            <w:tcW w:w="6662" w:type="dxa"/>
          </w:tcPr>
          <w:p w14:paraId="2DE8B8AF" w14:textId="77777777" w:rsidR="00C34165" w:rsidRPr="008D38F7" w:rsidRDefault="00C34165" w:rsidP="000B4E89">
            <w:pPr>
              <w:spacing w:before="60" w:after="60"/>
            </w:pPr>
            <w:bookmarkStart w:id="448" w:name="_Toc79224738"/>
            <w:r w:rsidRPr="008D38F7">
              <w:t>"Top Upstrum"</w:t>
            </w:r>
            <w:bookmarkEnd w:id="448"/>
          </w:p>
        </w:tc>
      </w:tr>
      <w:tr w:rsidR="007A220D" w:rsidRPr="008D38F7" w14:paraId="6688E56C" w14:textId="77777777" w:rsidTr="000B4E89">
        <w:tc>
          <w:tcPr>
            <w:tcW w:w="993" w:type="dxa"/>
          </w:tcPr>
          <w:p w14:paraId="69468C74" w14:textId="77777777" w:rsidR="00C34165" w:rsidRPr="008D38F7" w:rsidRDefault="00C34165" w:rsidP="000B4E89">
            <w:pPr>
              <w:spacing w:before="60" w:after="60"/>
              <w:rPr>
                <w:lang w:val="ru-RU"/>
              </w:rPr>
            </w:pPr>
            <w:bookmarkStart w:id="449" w:name="_Toc79224739"/>
            <w:r w:rsidRPr="008D38F7">
              <w:t>04</w:t>
            </w:r>
            <w:bookmarkEnd w:id="449"/>
          </w:p>
        </w:tc>
        <w:tc>
          <w:tcPr>
            <w:tcW w:w="1701" w:type="dxa"/>
          </w:tcPr>
          <w:p w14:paraId="5287276A" w14:textId="77777777" w:rsidR="00C34165" w:rsidRPr="008D38F7" w:rsidRDefault="00C34165" w:rsidP="000B4E89">
            <w:pPr>
              <w:spacing w:before="60" w:after="60"/>
            </w:pPr>
            <w:bookmarkStart w:id="450" w:name="_Toc79224740"/>
            <w:r w:rsidRPr="008D38F7">
              <w:t>E -2</w:t>
            </w:r>
            <w:bookmarkEnd w:id="450"/>
          </w:p>
        </w:tc>
        <w:tc>
          <w:tcPr>
            <w:tcW w:w="6662" w:type="dxa"/>
          </w:tcPr>
          <w:p w14:paraId="25FFEF37" w14:textId="77777777" w:rsidR="00C34165" w:rsidRPr="008D38F7" w:rsidRDefault="00C34165" w:rsidP="000B4E89">
            <w:pPr>
              <w:spacing w:before="60" w:after="60"/>
            </w:pPr>
            <w:bookmarkStart w:id="451" w:name="_Toc79224741"/>
            <w:r w:rsidRPr="008D38F7">
              <w:t>"Top Downstrum"</w:t>
            </w:r>
            <w:bookmarkEnd w:id="451"/>
          </w:p>
        </w:tc>
      </w:tr>
      <w:tr w:rsidR="007A220D" w:rsidRPr="008D38F7" w14:paraId="0299EF94" w14:textId="77777777" w:rsidTr="000B4E89">
        <w:tc>
          <w:tcPr>
            <w:tcW w:w="993" w:type="dxa"/>
          </w:tcPr>
          <w:p w14:paraId="2CD65546" w14:textId="77777777" w:rsidR="00C34165" w:rsidRPr="008D38F7" w:rsidRDefault="00C34165" w:rsidP="000B4E89">
            <w:pPr>
              <w:spacing w:before="60" w:after="60"/>
              <w:rPr>
                <w:lang w:val="ru-RU"/>
              </w:rPr>
            </w:pPr>
            <w:bookmarkStart w:id="452" w:name="_Toc79224742"/>
            <w:r w:rsidRPr="008D38F7">
              <w:t>03</w:t>
            </w:r>
            <w:bookmarkEnd w:id="452"/>
          </w:p>
        </w:tc>
        <w:tc>
          <w:tcPr>
            <w:tcW w:w="1701" w:type="dxa"/>
          </w:tcPr>
          <w:p w14:paraId="35922DA1" w14:textId="77777777" w:rsidR="00C34165" w:rsidRPr="008D38F7" w:rsidRDefault="00C34165" w:rsidP="000B4E89">
            <w:pPr>
              <w:spacing w:before="60" w:after="60"/>
            </w:pPr>
            <w:bookmarkStart w:id="453" w:name="_Toc79224743"/>
            <w:r w:rsidRPr="008D38F7">
              <w:t>D#-2</w:t>
            </w:r>
            <w:bookmarkEnd w:id="453"/>
          </w:p>
        </w:tc>
        <w:tc>
          <w:tcPr>
            <w:tcW w:w="6662" w:type="dxa"/>
          </w:tcPr>
          <w:p w14:paraId="43ED531A" w14:textId="77777777" w:rsidR="00C34165" w:rsidRPr="008D38F7" w:rsidRDefault="00C34165" w:rsidP="000B4E89">
            <w:pPr>
              <w:spacing w:before="60" w:after="60"/>
            </w:pPr>
            <w:bookmarkStart w:id="454" w:name="_Toc79224744"/>
            <w:r w:rsidRPr="008D38F7">
              <w:t>"Top Downstrum 1 semi-tone lower"</w:t>
            </w:r>
            <w:bookmarkEnd w:id="454"/>
          </w:p>
        </w:tc>
      </w:tr>
      <w:tr w:rsidR="007A220D" w:rsidRPr="008D38F7" w14:paraId="2A9B7959" w14:textId="77777777" w:rsidTr="000B4E89">
        <w:tc>
          <w:tcPr>
            <w:tcW w:w="993" w:type="dxa"/>
          </w:tcPr>
          <w:p w14:paraId="6688C027" w14:textId="77777777" w:rsidR="00C34165" w:rsidRPr="008D38F7" w:rsidRDefault="00C34165" w:rsidP="000B4E89">
            <w:pPr>
              <w:spacing w:before="60" w:after="60"/>
              <w:rPr>
                <w:lang w:val="ru-RU"/>
              </w:rPr>
            </w:pPr>
            <w:bookmarkStart w:id="455" w:name="_Toc79224745"/>
            <w:r w:rsidRPr="008D38F7">
              <w:t>02</w:t>
            </w:r>
            <w:bookmarkEnd w:id="455"/>
          </w:p>
        </w:tc>
        <w:tc>
          <w:tcPr>
            <w:tcW w:w="1701" w:type="dxa"/>
          </w:tcPr>
          <w:p w14:paraId="27408BA3" w14:textId="77777777" w:rsidR="00C34165" w:rsidRPr="008D38F7" w:rsidRDefault="00C34165" w:rsidP="000B4E89">
            <w:pPr>
              <w:spacing w:before="60" w:after="60"/>
            </w:pPr>
            <w:bookmarkStart w:id="456" w:name="_Toc79224746"/>
            <w:r w:rsidRPr="008D38F7">
              <w:t>D -2</w:t>
            </w:r>
            <w:bookmarkEnd w:id="456"/>
          </w:p>
        </w:tc>
        <w:tc>
          <w:tcPr>
            <w:tcW w:w="6662" w:type="dxa"/>
          </w:tcPr>
          <w:p w14:paraId="7239B32B" w14:textId="77777777" w:rsidR="00C34165" w:rsidRPr="008D38F7" w:rsidRDefault="00C34165" w:rsidP="000B4E89">
            <w:pPr>
              <w:spacing w:before="60" w:after="60"/>
            </w:pPr>
            <w:bookmarkStart w:id="457" w:name="_Toc79224747"/>
            <w:r w:rsidRPr="008D38F7">
              <w:t>"Top Downstrum 2 semi-tones lower"</w:t>
            </w:r>
            <w:bookmarkEnd w:id="457"/>
          </w:p>
        </w:tc>
      </w:tr>
      <w:tr w:rsidR="007A220D" w:rsidRPr="008D38F7" w14:paraId="77BD5BF2" w14:textId="77777777" w:rsidTr="000B4E89">
        <w:tc>
          <w:tcPr>
            <w:tcW w:w="993" w:type="dxa"/>
          </w:tcPr>
          <w:p w14:paraId="298B2792" w14:textId="77777777" w:rsidR="00C34165" w:rsidRPr="008D38F7" w:rsidRDefault="00C34165" w:rsidP="000B4E89">
            <w:pPr>
              <w:spacing w:before="60" w:after="60"/>
              <w:rPr>
                <w:lang w:val="ru-RU"/>
              </w:rPr>
            </w:pPr>
            <w:bookmarkStart w:id="458" w:name="_Toc79224748"/>
            <w:r w:rsidRPr="008D38F7">
              <w:t>01</w:t>
            </w:r>
            <w:bookmarkEnd w:id="458"/>
          </w:p>
        </w:tc>
        <w:tc>
          <w:tcPr>
            <w:tcW w:w="1701" w:type="dxa"/>
          </w:tcPr>
          <w:p w14:paraId="5A79D684" w14:textId="77777777" w:rsidR="00C34165" w:rsidRPr="008D38F7" w:rsidRDefault="00C34165" w:rsidP="000B4E89">
            <w:pPr>
              <w:spacing w:before="60" w:after="60"/>
              <w:rPr>
                <w:lang w:val="ru-RU"/>
              </w:rPr>
            </w:pPr>
            <w:bookmarkStart w:id="459" w:name="_Toc79224749"/>
            <w:r w:rsidRPr="008D38F7">
              <w:t>C#-2</w:t>
            </w:r>
            <w:bookmarkEnd w:id="459"/>
          </w:p>
        </w:tc>
        <w:tc>
          <w:tcPr>
            <w:tcW w:w="6662" w:type="dxa"/>
          </w:tcPr>
          <w:p w14:paraId="0F2774ED" w14:textId="77777777" w:rsidR="00C34165" w:rsidRPr="008D38F7" w:rsidRDefault="00C34165" w:rsidP="000B4E89">
            <w:pPr>
              <w:spacing w:before="60" w:after="60"/>
            </w:pPr>
            <w:bookmarkStart w:id="460" w:name="_Toc79224750"/>
            <w:r w:rsidRPr="008D38F7">
              <w:t>"Top Downstrum 3 semi-tones lower"</w:t>
            </w:r>
            <w:bookmarkEnd w:id="460"/>
          </w:p>
        </w:tc>
      </w:tr>
    </w:tbl>
    <w:p w14:paraId="367D476E" w14:textId="77777777" w:rsidR="00C34165" w:rsidRPr="008D38F7" w:rsidRDefault="00C34165" w:rsidP="000B4E89">
      <w:pPr>
        <w:spacing w:before="120" w:after="0"/>
        <w:rPr>
          <w:i/>
        </w:rPr>
      </w:pPr>
      <w:bookmarkStart w:id="461" w:name="_Toc79224754"/>
      <w:r w:rsidRPr="008D38F7">
        <w:rPr>
          <w:i/>
        </w:rPr>
        <w:t>Top strum - strum on the 3-4 higher strings (Bass strings omitted)</w:t>
      </w:r>
      <w:bookmarkEnd w:id="461"/>
    </w:p>
    <w:p w14:paraId="166A06BB" w14:textId="77777777" w:rsidR="000E1C1A" w:rsidRPr="008D38F7" w:rsidRDefault="000E1C1A" w:rsidP="00352E1D">
      <w:pPr>
        <w:pStyle w:val="Heading1"/>
      </w:pPr>
      <w:bookmarkStart w:id="462" w:name="_Toc307260057"/>
      <w:bookmarkStart w:id="463" w:name="_Toc307260263"/>
      <w:bookmarkStart w:id="464" w:name="_Toc308106900"/>
      <w:bookmarkStart w:id="465" w:name="_Toc318380100"/>
      <w:bookmarkStart w:id="466" w:name="_Toc62840897"/>
      <w:bookmarkStart w:id="467" w:name="_Toc108455686"/>
      <w:bookmarkStart w:id="468" w:name="_Toc79224760"/>
      <w:bookmarkStart w:id="469" w:name="_Toc79224840"/>
      <w:bookmarkStart w:id="470" w:name="_Toc79224944"/>
      <w:bookmarkStart w:id="471" w:name="_Toc79226148"/>
      <w:bookmarkEnd w:id="281"/>
      <w:r w:rsidRPr="008D38F7">
        <w:t>Song Global Mode</w:t>
      </w:r>
      <w:bookmarkEnd w:id="462"/>
      <w:bookmarkEnd w:id="463"/>
      <w:bookmarkEnd w:id="464"/>
      <w:bookmarkEnd w:id="465"/>
      <w:bookmarkEnd w:id="466"/>
      <w:bookmarkEnd w:id="467"/>
    </w:p>
    <w:p w14:paraId="7C90F6FE" w14:textId="7D3D6467" w:rsidR="000E1C1A" w:rsidRPr="008D38F7" w:rsidRDefault="004C2CB3" w:rsidP="00AC12AB">
      <w:r>
        <w:rPr>
          <w:noProof/>
        </w:rPr>
        <w:drawing>
          <wp:inline distT="0" distB="0" distL="0" distR="0" wp14:anchorId="3741D022" wp14:editId="37A4DB47">
            <wp:extent cx="6120130" cy="2546985"/>
            <wp:effectExtent l="0" t="0" r="0" b="5715"/>
            <wp:docPr id="2288" name="Picture 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8" name="Picture 2288"/>
                    <pic:cNvPicPr/>
                  </pic:nvPicPr>
                  <pic:blipFill>
                    <a:blip r:embed="rId116">
                      <a:extLst>
                        <a:ext uri="{28A0092B-C50C-407E-A947-70E740481C1C}">
                          <a14:useLocalDpi xmlns:a14="http://schemas.microsoft.com/office/drawing/2010/main" val="0"/>
                        </a:ext>
                      </a:extLst>
                    </a:blip>
                    <a:stretch>
                      <a:fillRect/>
                    </a:stretch>
                  </pic:blipFill>
                  <pic:spPr>
                    <a:xfrm>
                      <a:off x="0" y="0"/>
                      <a:ext cx="6120130" cy="2546985"/>
                    </a:xfrm>
                    <a:prstGeom prst="rect">
                      <a:avLst/>
                    </a:prstGeom>
                  </pic:spPr>
                </pic:pic>
              </a:graphicData>
            </a:graphic>
          </wp:inline>
        </w:drawing>
      </w:r>
    </w:p>
    <w:p w14:paraId="60605DEA" w14:textId="77777777" w:rsidR="000E1C1A" w:rsidRPr="008D38F7" w:rsidRDefault="000E1C1A" w:rsidP="0018732E">
      <w:pPr>
        <w:pStyle w:val="a"/>
      </w:pPr>
      <w:r w:rsidRPr="008D38F7">
        <w:t>Song mode window</w:t>
      </w:r>
    </w:p>
    <w:p w14:paraId="6BFFCCB8" w14:textId="77777777" w:rsidR="000E1C1A" w:rsidRPr="008D38F7" w:rsidRDefault="000E1C1A" w:rsidP="000E1C1A">
      <w:r w:rsidRPr="008D38F7">
        <w:t xml:space="preserve">Song mode turns </w:t>
      </w:r>
      <w:r w:rsidR="00E63262" w:rsidRPr="008D38F7">
        <w:t>RealRick</w:t>
      </w:r>
      <w:r w:rsidRPr="008D38F7">
        <w:t xml:space="preserve"> 4 into a powerful and easy-to-use songwriting tool allowing you in no time create perfect guitar backing tracks for your songs. Insert chord symbols in the needed measures of the built-in Song Track, browse and drag and drop patterns into it - and your guitar part is ready!</w:t>
      </w:r>
    </w:p>
    <w:p w14:paraId="4F5DB291" w14:textId="77777777" w:rsidR="000E1C1A" w:rsidRPr="008D38F7" w:rsidRDefault="000E1C1A" w:rsidP="000E1C1A">
      <w:r w:rsidRPr="008D38F7">
        <w:t xml:space="preserve">At the bottom is the Song track section where you can insert chords and patterns to construct your guitar part. </w:t>
      </w:r>
    </w:p>
    <w:p w14:paraId="58984B1A" w14:textId="77777777" w:rsidR="000E1C1A" w:rsidRPr="008D38F7" w:rsidRDefault="000E1C1A" w:rsidP="00352E1D">
      <w:pPr>
        <w:pStyle w:val="Heading2"/>
      </w:pPr>
      <w:bookmarkStart w:id="472" w:name="_Toc307260058"/>
      <w:bookmarkStart w:id="473" w:name="_Toc307260264"/>
      <w:bookmarkStart w:id="474" w:name="_Toc308106901"/>
      <w:bookmarkStart w:id="475" w:name="_Toc318380101"/>
      <w:bookmarkStart w:id="476" w:name="_Toc62840898"/>
      <w:bookmarkStart w:id="477" w:name="_Toc108455687"/>
      <w:r w:rsidRPr="008D38F7">
        <w:t>Working with Patterns</w:t>
      </w:r>
      <w:bookmarkEnd w:id="472"/>
      <w:bookmarkEnd w:id="473"/>
      <w:bookmarkEnd w:id="474"/>
      <w:bookmarkEnd w:id="475"/>
      <w:bookmarkEnd w:id="476"/>
      <w:bookmarkEnd w:id="477"/>
    </w:p>
    <w:p w14:paraId="658609E5" w14:textId="77777777" w:rsidR="000E1C1A" w:rsidRPr="008D38F7" w:rsidRDefault="000E1C1A" w:rsidP="00352E1D">
      <w:pPr>
        <w:pStyle w:val="Heading3"/>
      </w:pPr>
      <w:bookmarkStart w:id="478" w:name="_Toc307260059"/>
      <w:bookmarkStart w:id="479" w:name="_Toc307260265"/>
      <w:bookmarkStart w:id="480" w:name="_Toc308106902"/>
      <w:bookmarkStart w:id="481" w:name="_Toc62840899"/>
      <w:r w:rsidRPr="008D38F7">
        <w:t>Pattern Library Browser</w:t>
      </w:r>
      <w:bookmarkEnd w:id="478"/>
      <w:bookmarkEnd w:id="479"/>
      <w:bookmarkEnd w:id="480"/>
      <w:bookmarkEnd w:id="481"/>
    </w:p>
    <w:p w14:paraId="62369425" w14:textId="64F8AE3A" w:rsidR="000E1C1A" w:rsidRPr="008D38F7" w:rsidRDefault="00D061C6" w:rsidP="000E1C1A">
      <w:pPr>
        <w:jc w:val="center"/>
      </w:pPr>
      <w:r w:rsidRPr="008D38F7">
        <w:rPr>
          <w:noProof/>
        </w:rPr>
        <w:drawing>
          <wp:inline distT="0" distB="0" distL="0" distR="0" wp14:anchorId="3340E6E6" wp14:editId="0FFA1401">
            <wp:extent cx="6120130" cy="4476115"/>
            <wp:effectExtent l="0" t="0" r="0" b="635"/>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9" name="Picture 2759"/>
                    <pic:cNvPicPr/>
                  </pic:nvPicPr>
                  <pic:blipFill>
                    <a:blip r:embed="rId117">
                      <a:extLst>
                        <a:ext uri="{28A0092B-C50C-407E-A947-70E740481C1C}">
                          <a14:useLocalDpi xmlns:a14="http://schemas.microsoft.com/office/drawing/2010/main" val="0"/>
                        </a:ext>
                      </a:extLst>
                    </a:blip>
                    <a:stretch>
                      <a:fillRect/>
                    </a:stretch>
                  </pic:blipFill>
                  <pic:spPr>
                    <a:xfrm>
                      <a:off x="0" y="0"/>
                      <a:ext cx="6120130" cy="4476115"/>
                    </a:xfrm>
                    <a:prstGeom prst="rect">
                      <a:avLst/>
                    </a:prstGeom>
                  </pic:spPr>
                </pic:pic>
              </a:graphicData>
            </a:graphic>
          </wp:inline>
        </w:drawing>
      </w:r>
    </w:p>
    <w:p w14:paraId="62DE363E" w14:textId="77777777" w:rsidR="00984D1C" w:rsidRPr="008D38F7" w:rsidRDefault="00984D1C" w:rsidP="00984D1C">
      <w:bookmarkStart w:id="482" w:name="_Toc307260060"/>
      <w:bookmarkStart w:id="483" w:name="_Toc307260266"/>
      <w:bookmarkStart w:id="484" w:name="_Toc308106903"/>
      <w:r w:rsidRPr="008D38F7">
        <w:t xml:space="preserve">Click the ‘Library’ button to open Pattern Library browser. </w:t>
      </w:r>
    </w:p>
    <w:p w14:paraId="01D3CA75" w14:textId="77777777" w:rsidR="000E1C1A" w:rsidRPr="008D38F7" w:rsidRDefault="000E1C1A" w:rsidP="00352E1D">
      <w:pPr>
        <w:pStyle w:val="Heading3"/>
      </w:pPr>
      <w:bookmarkStart w:id="485" w:name="_Toc62840900"/>
      <w:r w:rsidRPr="008D38F7">
        <w:t>Style Filter</w:t>
      </w:r>
      <w:bookmarkEnd w:id="482"/>
      <w:bookmarkEnd w:id="483"/>
      <w:bookmarkEnd w:id="484"/>
      <w:bookmarkEnd w:id="485"/>
    </w:p>
    <w:p w14:paraId="350AAD7E" w14:textId="77777777" w:rsidR="000E1C1A" w:rsidRPr="008D38F7" w:rsidRDefault="000E1C1A" w:rsidP="000E1C1A">
      <w:r w:rsidRPr="008D38F7">
        <w:t xml:space="preserve">Pattern Library includes 1250 guitar rhythm patterns organized in various musical categories and styles (folders and subfolders). To let you easily find the suitable patterns for your song we have developed the powerful Style Filter allowing to automatically select pattern sets by musical criteria: tempo range, meter, playing technique, and rhythm feel. </w:t>
      </w:r>
    </w:p>
    <w:p w14:paraId="75AE7D16" w14:textId="0EC2F651" w:rsidR="000E1C1A" w:rsidRPr="008D38F7" w:rsidRDefault="00296EEE" w:rsidP="000E1C1A">
      <w:pPr>
        <w:jc w:val="center"/>
      </w:pPr>
      <w:r w:rsidRPr="008D38F7">
        <w:rPr>
          <w:noProof/>
        </w:rPr>
        <w:drawing>
          <wp:inline distT="0" distB="0" distL="0" distR="0" wp14:anchorId="3C14C669" wp14:editId="1BE72D56">
            <wp:extent cx="4146550" cy="1265555"/>
            <wp:effectExtent l="0" t="0" r="0" b="0"/>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146550" cy="1265555"/>
                    </a:xfrm>
                    <a:prstGeom prst="rect">
                      <a:avLst/>
                    </a:prstGeom>
                    <a:noFill/>
                    <a:ln>
                      <a:noFill/>
                    </a:ln>
                  </pic:spPr>
                </pic:pic>
              </a:graphicData>
            </a:graphic>
          </wp:inline>
        </w:drawing>
      </w:r>
    </w:p>
    <w:p w14:paraId="42019C52" w14:textId="77777777" w:rsidR="000E1C1A" w:rsidRPr="008D38F7" w:rsidRDefault="000E1C1A" w:rsidP="000E1C1A">
      <w:r w:rsidRPr="008D38F7">
        <w:t xml:space="preserve">Simply press Filter button to switch it on, select the needed item in popup menu of the appropriate Filter combo boxes, and the Filter will hide folders and patterns not matching the required criteria. </w:t>
      </w:r>
    </w:p>
    <w:p w14:paraId="52D6BBD9" w14:textId="77777777" w:rsidR="000E1C1A" w:rsidRPr="008D38F7" w:rsidRDefault="000E1C1A" w:rsidP="000E1C1A">
      <w:r w:rsidRPr="008D38F7">
        <w:t xml:space="preserve">Selecting the folder or subfolder of the Pattern Library tree view will load the available set of patterns into Pattern list pane at the right. </w:t>
      </w:r>
    </w:p>
    <w:p w14:paraId="12F1474E" w14:textId="77777777" w:rsidR="000E1C1A" w:rsidRPr="008D38F7" w:rsidRDefault="000E1C1A" w:rsidP="000E1C1A">
      <w:r w:rsidRPr="008D38F7">
        <w:t>Select pattern name in the list to load pattern to Pattern view strip and press Play button at the left of Pattern view to audition the selected pattern. Navigate through the pattern list by clicking arrow buttons at the right of Pattern view or alternatively use Up/Down Arrow keys of the computer keyboard.</w:t>
      </w:r>
    </w:p>
    <w:p w14:paraId="4D493C26" w14:textId="127E23CD" w:rsidR="000E1C1A" w:rsidRPr="008D38F7" w:rsidRDefault="00296EEE" w:rsidP="000E1C1A">
      <w:pPr>
        <w:jc w:val="center"/>
      </w:pPr>
      <w:r w:rsidRPr="008D38F7">
        <w:rPr>
          <w:noProof/>
        </w:rPr>
        <w:drawing>
          <wp:inline distT="0" distB="0" distL="0" distR="0" wp14:anchorId="040C7467" wp14:editId="23306422">
            <wp:extent cx="6145530" cy="340360"/>
            <wp:effectExtent l="0" t="0" r="0" b="0"/>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145530" cy="340360"/>
                    </a:xfrm>
                    <a:prstGeom prst="rect">
                      <a:avLst/>
                    </a:prstGeom>
                    <a:noFill/>
                    <a:ln>
                      <a:noFill/>
                    </a:ln>
                  </pic:spPr>
                </pic:pic>
              </a:graphicData>
            </a:graphic>
          </wp:inline>
        </w:drawing>
      </w:r>
    </w:p>
    <w:p w14:paraId="0D955C38" w14:textId="77777777" w:rsidR="000E1C1A" w:rsidRPr="008D38F7" w:rsidRDefault="000E1C1A" w:rsidP="00AC12AB">
      <w:r w:rsidRPr="008D38F7">
        <w:t>To the left of Pattern view is the Tempo combo box allowing you to make pattern tempo twice lower or higher by simply selecting the appropriate item in popup menu. Note, that pattern inserted into the Song Track will play in the current tempo selection.</w:t>
      </w:r>
    </w:p>
    <w:p w14:paraId="35FF7EBA" w14:textId="77777777" w:rsidR="000E1C1A" w:rsidRPr="008D38F7" w:rsidRDefault="00984D1C" w:rsidP="00AC12AB">
      <w:r w:rsidRPr="008D38F7">
        <w:t>In case you find pattern that you want to keep for future use, drag it from the Pattern list to the ‘Favorites’ section, or alternatively right click the pattern and select ‘Add to favorites’ in popup menu.</w:t>
      </w:r>
    </w:p>
    <w:p w14:paraId="25AD69C2" w14:textId="0020B807" w:rsidR="000E1C1A" w:rsidRPr="008D38F7" w:rsidRDefault="00296EEE" w:rsidP="0018732E">
      <w:pPr>
        <w:jc w:val="center"/>
      </w:pPr>
      <w:r w:rsidRPr="008D38F7">
        <w:rPr>
          <w:noProof/>
        </w:rPr>
        <w:drawing>
          <wp:inline distT="0" distB="0" distL="0" distR="0" wp14:anchorId="6CDA471E" wp14:editId="687C3596">
            <wp:extent cx="3540760" cy="1233170"/>
            <wp:effectExtent l="0" t="0" r="0" b="0"/>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540760" cy="1233170"/>
                    </a:xfrm>
                    <a:prstGeom prst="rect">
                      <a:avLst/>
                    </a:prstGeom>
                    <a:noFill/>
                    <a:ln>
                      <a:noFill/>
                    </a:ln>
                  </pic:spPr>
                </pic:pic>
              </a:graphicData>
            </a:graphic>
          </wp:inline>
        </w:drawing>
      </w:r>
    </w:p>
    <w:p w14:paraId="08BEF632" w14:textId="77777777" w:rsidR="000E1C1A" w:rsidRPr="008D38F7" w:rsidRDefault="000E1C1A" w:rsidP="000E1C1A">
      <w:r w:rsidRPr="008D38F7">
        <w:t xml:space="preserve">Once you find the </w:t>
      </w:r>
      <w:r w:rsidR="00984D1C" w:rsidRPr="008D38F7">
        <w:t>needed</w:t>
      </w:r>
      <w:r w:rsidRPr="008D38F7">
        <w:t xml:space="preserve"> pattern simply drag and drop it into the Pattern track located in the lower part of the Song track. You can drag patterns from Pattern view, Pattern list, ‘Favorites’, and ‘Used in the track’ sections.</w:t>
      </w:r>
    </w:p>
    <w:p w14:paraId="20F790EA" w14:textId="77777777" w:rsidR="000E1C1A" w:rsidRPr="008D38F7" w:rsidRDefault="000E1C1A" w:rsidP="00352E1D">
      <w:pPr>
        <w:pStyle w:val="Heading3"/>
      </w:pPr>
      <w:bookmarkStart w:id="486" w:name="_Toc307260061"/>
      <w:bookmarkStart w:id="487" w:name="_Toc307260267"/>
      <w:bookmarkStart w:id="488" w:name="_Toc308106904"/>
      <w:bookmarkStart w:id="489" w:name="_Toc62840901"/>
      <w:r w:rsidRPr="008D38F7">
        <w:t>Pattern Track</w:t>
      </w:r>
      <w:bookmarkEnd w:id="486"/>
      <w:bookmarkEnd w:id="487"/>
      <w:bookmarkEnd w:id="488"/>
      <w:bookmarkEnd w:id="489"/>
    </w:p>
    <w:p w14:paraId="547F360D" w14:textId="77777777" w:rsidR="000E1C1A" w:rsidRPr="008D38F7" w:rsidRDefault="000E1C1A" w:rsidP="000E1C1A">
      <w:r w:rsidRPr="008D38F7">
        <w:t xml:space="preserve">Pattern inserted into the Song track will automatically appear in ‘Used in the track’ section, which allows you to easily use it in other places of the song by dragging it directly from ‘Used in the track’ section. </w:t>
      </w:r>
    </w:p>
    <w:p w14:paraId="2F4970C8" w14:textId="77777777" w:rsidR="00984D1C" w:rsidRPr="008D38F7" w:rsidRDefault="00984D1C" w:rsidP="00984D1C">
      <w:r w:rsidRPr="008D38F7">
        <w:t>You can shorten or multiply pattern in the Song track by simply dragging its right boundary.</w:t>
      </w:r>
    </w:p>
    <w:p w14:paraId="2F787D40" w14:textId="2CA23735" w:rsidR="000E1C1A" w:rsidRPr="008D38F7" w:rsidRDefault="00296EEE" w:rsidP="003C0DFD">
      <w:pPr>
        <w:jc w:val="center"/>
      </w:pPr>
      <w:r w:rsidRPr="008D38F7">
        <w:rPr>
          <w:noProof/>
        </w:rPr>
        <w:drawing>
          <wp:inline distT="0" distB="0" distL="0" distR="0" wp14:anchorId="0CE7307B" wp14:editId="687A086D">
            <wp:extent cx="4135755" cy="1169670"/>
            <wp:effectExtent l="0" t="0" r="0" b="0"/>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135755" cy="1169670"/>
                    </a:xfrm>
                    <a:prstGeom prst="rect">
                      <a:avLst/>
                    </a:prstGeom>
                    <a:noFill/>
                    <a:ln>
                      <a:noFill/>
                    </a:ln>
                  </pic:spPr>
                </pic:pic>
              </a:graphicData>
            </a:graphic>
          </wp:inline>
        </w:drawing>
      </w:r>
    </w:p>
    <w:p w14:paraId="3C69DCDD" w14:textId="77777777" w:rsidR="00984D1C" w:rsidRPr="008D38F7" w:rsidRDefault="00984D1C" w:rsidP="00984D1C">
      <w:r w:rsidRPr="008D38F7">
        <w:t xml:space="preserve">Right-click the song pattern to open a context menu allowing you to copy/paste/delete pattern(s), or split and chop the multiplied pattern, as well as get access to Pattern Properties panel. </w:t>
      </w:r>
    </w:p>
    <w:p w14:paraId="444AD13E" w14:textId="77777777" w:rsidR="000E1C1A" w:rsidRPr="008D38F7" w:rsidRDefault="000E1C1A" w:rsidP="003C0DFD">
      <w:pPr>
        <w:keepNext/>
      </w:pPr>
      <w:r w:rsidRPr="008D38F7">
        <w:t>Properties panel displays the pattern name and allows modifying the dynamics of the pattern by adding/reducing the output velocity of pattern notes.</w:t>
      </w:r>
    </w:p>
    <w:p w14:paraId="054A11E4" w14:textId="43DED8AD" w:rsidR="000E1C1A" w:rsidRPr="008D38F7" w:rsidRDefault="00296EEE" w:rsidP="000E1C1A">
      <w:pPr>
        <w:jc w:val="center"/>
      </w:pPr>
      <w:r w:rsidRPr="008D38F7">
        <w:rPr>
          <w:noProof/>
        </w:rPr>
        <w:drawing>
          <wp:inline distT="0" distB="0" distL="0" distR="0" wp14:anchorId="1C3B856D" wp14:editId="76DE292F">
            <wp:extent cx="2806700" cy="1127125"/>
            <wp:effectExtent l="0" t="0" r="0" b="0"/>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806700" cy="1127125"/>
                    </a:xfrm>
                    <a:prstGeom prst="rect">
                      <a:avLst/>
                    </a:prstGeom>
                    <a:noFill/>
                    <a:ln>
                      <a:noFill/>
                    </a:ln>
                  </pic:spPr>
                </pic:pic>
              </a:graphicData>
            </a:graphic>
          </wp:inline>
        </w:drawing>
      </w:r>
    </w:p>
    <w:p w14:paraId="059D0D8E" w14:textId="77777777" w:rsidR="000E1C1A" w:rsidRPr="008D38F7" w:rsidRDefault="000E1C1A" w:rsidP="000E1C1A">
      <w:r w:rsidRPr="008D38F7">
        <w:t>Double-clicking song pattern will reveal it in Pattern Library, alternatively you may right-click the pattern and select ‘Find in Library’ item in popup menu.</w:t>
      </w:r>
    </w:p>
    <w:p w14:paraId="751DBD20" w14:textId="77777777" w:rsidR="000E1C1A" w:rsidRPr="008D38F7" w:rsidRDefault="000E1C1A" w:rsidP="00352E1D">
      <w:pPr>
        <w:pStyle w:val="Heading3"/>
      </w:pPr>
      <w:bookmarkStart w:id="490" w:name="_Toc307260062"/>
      <w:bookmarkStart w:id="491" w:name="_Toc307260268"/>
      <w:bookmarkStart w:id="492" w:name="_Toc308106905"/>
      <w:bookmarkStart w:id="493" w:name="_Toc62840902"/>
      <w:r w:rsidRPr="008D38F7">
        <w:t>Inserting Single Strum</w:t>
      </w:r>
      <w:bookmarkEnd w:id="490"/>
      <w:bookmarkEnd w:id="491"/>
      <w:bookmarkEnd w:id="492"/>
      <w:bookmarkEnd w:id="493"/>
    </w:p>
    <w:p w14:paraId="10ED6BD7" w14:textId="77777777" w:rsidR="000E1C1A" w:rsidRPr="008D38F7" w:rsidRDefault="000E1C1A" w:rsidP="000E1C1A">
      <w:r w:rsidRPr="008D38F7">
        <w:t>It is possible to insert a single strum directly into the Pattern track rather than finding it in the Library. Right-click the Pattern track in the needed place and select Insert Strum or Insert Slow Strum in popup menu.</w:t>
      </w:r>
    </w:p>
    <w:p w14:paraId="7F4ECA47" w14:textId="21B98750" w:rsidR="000E1C1A" w:rsidRPr="008D38F7" w:rsidRDefault="00296EEE" w:rsidP="000E1C1A">
      <w:pPr>
        <w:jc w:val="center"/>
      </w:pPr>
      <w:r w:rsidRPr="008D38F7">
        <w:rPr>
          <w:noProof/>
        </w:rPr>
        <w:drawing>
          <wp:inline distT="0" distB="0" distL="0" distR="0" wp14:anchorId="327A568E" wp14:editId="1C55C6D4">
            <wp:extent cx="2870835" cy="1552575"/>
            <wp:effectExtent l="0" t="0" r="0" b="0"/>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870835" cy="1552575"/>
                    </a:xfrm>
                    <a:prstGeom prst="rect">
                      <a:avLst/>
                    </a:prstGeom>
                    <a:noFill/>
                    <a:ln>
                      <a:noFill/>
                    </a:ln>
                  </pic:spPr>
                </pic:pic>
              </a:graphicData>
            </a:graphic>
          </wp:inline>
        </w:drawing>
      </w:r>
    </w:p>
    <w:p w14:paraId="0CB30852" w14:textId="77777777" w:rsidR="000E1C1A" w:rsidRPr="008D38F7" w:rsidRDefault="000E1C1A" w:rsidP="00AC12AB"/>
    <w:p w14:paraId="4B52F573" w14:textId="77777777" w:rsidR="000E1C1A" w:rsidRPr="008D38F7" w:rsidRDefault="000E1C1A" w:rsidP="00352E1D">
      <w:pPr>
        <w:pStyle w:val="Heading2"/>
      </w:pPr>
      <w:bookmarkStart w:id="494" w:name="_Toc307260063"/>
      <w:bookmarkStart w:id="495" w:name="_Toc307260269"/>
      <w:bookmarkStart w:id="496" w:name="_Toc308106906"/>
      <w:bookmarkStart w:id="497" w:name="_Toc318380102"/>
      <w:bookmarkStart w:id="498" w:name="_Toc62840903"/>
      <w:bookmarkStart w:id="499" w:name="_Toc108455688"/>
      <w:r w:rsidRPr="008D38F7">
        <w:t>Working with Chords</w:t>
      </w:r>
      <w:bookmarkEnd w:id="494"/>
      <w:bookmarkEnd w:id="495"/>
      <w:bookmarkEnd w:id="496"/>
      <w:bookmarkEnd w:id="497"/>
      <w:bookmarkEnd w:id="498"/>
      <w:bookmarkEnd w:id="499"/>
    </w:p>
    <w:p w14:paraId="489F1771" w14:textId="77777777" w:rsidR="000E1C1A" w:rsidRPr="008D38F7" w:rsidRDefault="000E1C1A" w:rsidP="00352E1D">
      <w:pPr>
        <w:pStyle w:val="Heading3"/>
      </w:pPr>
      <w:bookmarkStart w:id="500" w:name="_Toc307260064"/>
      <w:bookmarkStart w:id="501" w:name="_Toc307260270"/>
      <w:bookmarkStart w:id="502" w:name="_Toc308106907"/>
      <w:bookmarkStart w:id="503" w:name="_Toc62840904"/>
      <w:r w:rsidRPr="008D38F7">
        <w:t>Chord Selector</w:t>
      </w:r>
      <w:bookmarkEnd w:id="500"/>
      <w:bookmarkEnd w:id="501"/>
      <w:bookmarkEnd w:id="502"/>
      <w:bookmarkEnd w:id="503"/>
    </w:p>
    <w:p w14:paraId="1A531BA6" w14:textId="4865A76B" w:rsidR="000E1C1A" w:rsidRPr="008D38F7" w:rsidRDefault="00296EEE" w:rsidP="000E1C1A">
      <w:pPr>
        <w:jc w:val="center"/>
      </w:pPr>
      <w:r w:rsidRPr="008D38F7">
        <w:rPr>
          <w:noProof/>
        </w:rPr>
        <w:drawing>
          <wp:inline distT="0" distB="0" distL="0" distR="0" wp14:anchorId="1A5742A8" wp14:editId="61DBCD73">
            <wp:extent cx="1711960" cy="1903095"/>
            <wp:effectExtent l="0" t="0" r="0" b="0"/>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711960" cy="1903095"/>
                    </a:xfrm>
                    <a:prstGeom prst="rect">
                      <a:avLst/>
                    </a:prstGeom>
                    <a:noFill/>
                    <a:ln>
                      <a:noFill/>
                    </a:ln>
                  </pic:spPr>
                </pic:pic>
              </a:graphicData>
            </a:graphic>
          </wp:inline>
        </w:drawing>
      </w:r>
    </w:p>
    <w:p w14:paraId="015881BB" w14:textId="77777777" w:rsidR="00984D1C" w:rsidRPr="008D38F7" w:rsidRDefault="00984D1C" w:rsidP="00984D1C">
      <w:r w:rsidRPr="008D38F7">
        <w:t xml:space="preserve">Double-click the chord track to open the Chord Selector based on the Circle of Fifths (alternatively right-click and select ‘Insert chord’ in popup menu, or press Enter on computer keyboard). Chord Circle provides all major and minor chords and displays a Key Center including six relative chords at the top. To change the Key Center simply right-click the appropriate major or minor chord name in the circle.  </w:t>
      </w:r>
    </w:p>
    <w:p w14:paraId="3B758EEB" w14:textId="77777777" w:rsidR="00984D1C" w:rsidRPr="008D38F7" w:rsidRDefault="00984D1C" w:rsidP="00984D1C">
      <w:r w:rsidRPr="008D38F7">
        <w:t>Click chord name button to select minor or major chord. Buttons on the upper panel allow selecting other chord types and/or extensions.</w:t>
      </w:r>
    </w:p>
    <w:p w14:paraId="27F898C0" w14:textId="77777777" w:rsidR="000E1C1A" w:rsidRPr="008D38F7" w:rsidRDefault="000E1C1A" w:rsidP="00AC12AB">
      <w:r w:rsidRPr="008D38F7">
        <w:t>You can change Chord Position (inversion) of the chord by clicking the upper segment of inner circle and selecting the needed position number in popup list.</w:t>
      </w:r>
    </w:p>
    <w:p w14:paraId="0708D8B7" w14:textId="594F5A93" w:rsidR="000E1C1A" w:rsidRPr="008D38F7" w:rsidRDefault="00296EEE" w:rsidP="003C0DFD">
      <w:pPr>
        <w:jc w:val="center"/>
      </w:pPr>
      <w:r w:rsidRPr="008D38F7">
        <w:rPr>
          <w:noProof/>
        </w:rPr>
        <w:drawing>
          <wp:inline distT="0" distB="0" distL="0" distR="0" wp14:anchorId="20A4DBEF" wp14:editId="041FF6E5">
            <wp:extent cx="1732915" cy="1924685"/>
            <wp:effectExtent l="0" t="0" r="0" b="0"/>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732915" cy="1924685"/>
                    </a:xfrm>
                    <a:prstGeom prst="rect">
                      <a:avLst/>
                    </a:prstGeom>
                    <a:noFill/>
                    <a:ln>
                      <a:noFill/>
                    </a:ln>
                  </pic:spPr>
                </pic:pic>
              </a:graphicData>
            </a:graphic>
          </wp:inline>
        </w:drawing>
      </w:r>
    </w:p>
    <w:p w14:paraId="796EAB96" w14:textId="77777777" w:rsidR="000E1C1A" w:rsidRPr="008D38F7" w:rsidRDefault="000E1C1A" w:rsidP="00AC12AB">
      <w:r w:rsidRPr="008D38F7">
        <w:t>If you want to create slash bass chord you can add alternative bass note to the chord by clicking the lower segment of the inner circle and selecting the needed note in popup list.</w:t>
      </w:r>
    </w:p>
    <w:p w14:paraId="25B981CB" w14:textId="385134E8" w:rsidR="000E1C1A" w:rsidRPr="008D38F7" w:rsidRDefault="00296EEE" w:rsidP="0018732E">
      <w:pPr>
        <w:jc w:val="center"/>
      </w:pPr>
      <w:r w:rsidRPr="008D38F7">
        <w:rPr>
          <w:noProof/>
        </w:rPr>
        <w:drawing>
          <wp:inline distT="0" distB="0" distL="0" distR="0" wp14:anchorId="6F961C70" wp14:editId="3EFE2EAB">
            <wp:extent cx="1754505" cy="4253230"/>
            <wp:effectExtent l="0" t="0" r="0" b="0"/>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54505" cy="4253230"/>
                    </a:xfrm>
                    <a:prstGeom prst="rect">
                      <a:avLst/>
                    </a:prstGeom>
                    <a:noFill/>
                    <a:ln>
                      <a:noFill/>
                    </a:ln>
                  </pic:spPr>
                </pic:pic>
              </a:graphicData>
            </a:graphic>
          </wp:inline>
        </w:drawing>
      </w:r>
    </w:p>
    <w:p w14:paraId="58B51C97" w14:textId="77777777" w:rsidR="000E1C1A" w:rsidRPr="008D38F7" w:rsidRDefault="000E1C1A" w:rsidP="000E1C1A">
      <w:r w:rsidRPr="008D38F7">
        <w:t>To insert the selected chord into the chord track press Enter key on computer keyboard, or alternatively click the center part of Chord Selector. To cancel inserting press Esc key.</w:t>
      </w:r>
    </w:p>
    <w:p w14:paraId="3716B083" w14:textId="77777777" w:rsidR="000E1C1A" w:rsidRPr="008D38F7" w:rsidRDefault="000E1C1A" w:rsidP="00352E1D">
      <w:pPr>
        <w:pStyle w:val="Heading3"/>
      </w:pPr>
      <w:bookmarkStart w:id="504" w:name="_Toc307260065"/>
      <w:bookmarkStart w:id="505" w:name="_Toc307260271"/>
      <w:bookmarkStart w:id="506" w:name="_Toc308106908"/>
      <w:bookmarkStart w:id="507" w:name="_Toc62840905"/>
      <w:r w:rsidRPr="008D38F7">
        <w:t>Editing Chords</w:t>
      </w:r>
      <w:bookmarkEnd w:id="504"/>
      <w:bookmarkEnd w:id="505"/>
      <w:bookmarkEnd w:id="506"/>
      <w:bookmarkEnd w:id="507"/>
    </w:p>
    <w:p w14:paraId="7C7E5B64" w14:textId="77777777" w:rsidR="000E1C1A" w:rsidRPr="008D38F7" w:rsidRDefault="000E1C1A" w:rsidP="000E1C1A">
      <w:r w:rsidRPr="008D38F7">
        <w:t>Select the chord and press Enter, or simply double-click it, or alternatively right-click the chord and select Edit Chord in popup menu to bring up the Chord Selector. When the edits are done press Enter to confirm the changes. To cancel edits press Esc key.</w:t>
      </w:r>
    </w:p>
    <w:p w14:paraId="16850850" w14:textId="77777777" w:rsidR="000E1C1A" w:rsidRPr="008D38F7" w:rsidRDefault="000E1C1A" w:rsidP="00AC12AB">
      <w:r w:rsidRPr="008D38F7">
        <w:t xml:space="preserve">Right-clicking the chord will bring up a menu for copying and pasting of chord(s), deleting selected chord(s), bringing up Chord Selector to edit a chord, as well as getting access to Chord Properties panel. </w:t>
      </w:r>
    </w:p>
    <w:p w14:paraId="089C97A5" w14:textId="184876C6" w:rsidR="000E1C1A" w:rsidRPr="008D38F7" w:rsidRDefault="00296EEE" w:rsidP="00AC12AB">
      <w:pPr>
        <w:jc w:val="center"/>
      </w:pPr>
      <w:r w:rsidRPr="008D38F7">
        <w:rPr>
          <w:noProof/>
        </w:rPr>
        <w:drawing>
          <wp:inline distT="0" distB="0" distL="0" distR="0" wp14:anchorId="6CCDF2DD" wp14:editId="1472EF06">
            <wp:extent cx="2052320" cy="871855"/>
            <wp:effectExtent l="0" t="0" r="0" b="0"/>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052320" cy="871855"/>
                    </a:xfrm>
                    <a:prstGeom prst="rect">
                      <a:avLst/>
                    </a:prstGeom>
                    <a:noFill/>
                    <a:ln>
                      <a:noFill/>
                    </a:ln>
                  </pic:spPr>
                </pic:pic>
              </a:graphicData>
            </a:graphic>
          </wp:inline>
        </w:drawing>
      </w:r>
    </w:p>
    <w:p w14:paraId="7A72395A" w14:textId="77777777" w:rsidR="000E1C1A" w:rsidRPr="008D38F7" w:rsidRDefault="000E1C1A" w:rsidP="00AC12AB">
      <w:r w:rsidRPr="008D38F7">
        <w:t>Clicking on Up/Down buttons will transpose chord(s) by semitones (alternatively use +/- computer keys), as well as change chord position (alternatively use Ctrl + ’+/-‘ computer keys)</w:t>
      </w:r>
      <w:r w:rsidR="00AC12AB" w:rsidRPr="008D38F7">
        <w:t>.</w:t>
      </w:r>
    </w:p>
    <w:p w14:paraId="0B0F3C8A" w14:textId="77777777" w:rsidR="000E1C1A" w:rsidRPr="008D38F7" w:rsidRDefault="000E1C1A" w:rsidP="000E1C1A">
      <w:r w:rsidRPr="008D38F7">
        <w:t>You can also change ‘#’</w:t>
      </w:r>
      <w:r w:rsidR="005E286A" w:rsidRPr="008D38F7">
        <w:t xml:space="preserve"> (sharp)</w:t>
      </w:r>
      <w:r w:rsidRPr="008D38F7">
        <w:t xml:space="preserve"> to ‘b’</w:t>
      </w:r>
      <w:r w:rsidR="005E286A" w:rsidRPr="008D38F7">
        <w:t xml:space="preserve"> (flat)</w:t>
      </w:r>
      <w:r w:rsidRPr="008D38F7">
        <w:t xml:space="preserve"> and v</w:t>
      </w:r>
      <w:r w:rsidR="005E286A" w:rsidRPr="008D38F7">
        <w:t xml:space="preserve">ice </w:t>
      </w:r>
      <w:r w:rsidRPr="008D38F7">
        <w:t>v</w:t>
      </w:r>
      <w:r w:rsidR="005E286A" w:rsidRPr="008D38F7">
        <w:t>ersa</w:t>
      </w:r>
      <w:r w:rsidRPr="008D38F7">
        <w:t xml:space="preserve"> in the chord name by right-clicking the chord and selecting ‘Enharmonic shift’ item in popup menu, or alternatively press ‘*’ computer key. </w:t>
      </w:r>
    </w:p>
    <w:p w14:paraId="629243EF" w14:textId="77777777" w:rsidR="000E1C1A" w:rsidRPr="008D38F7" w:rsidRDefault="000E1C1A" w:rsidP="00352E1D">
      <w:pPr>
        <w:pStyle w:val="Heading3"/>
      </w:pPr>
      <w:bookmarkStart w:id="508" w:name="_Toc307260066"/>
      <w:bookmarkStart w:id="509" w:name="_Toc307260272"/>
      <w:bookmarkStart w:id="510" w:name="_Toc308106909"/>
      <w:bookmarkStart w:id="511" w:name="_Toc62840906"/>
      <w:r w:rsidRPr="008D38F7">
        <w:t>‘Favorites’ Section</w:t>
      </w:r>
      <w:bookmarkEnd w:id="508"/>
      <w:bookmarkEnd w:id="509"/>
      <w:bookmarkEnd w:id="510"/>
      <w:bookmarkEnd w:id="511"/>
    </w:p>
    <w:p w14:paraId="204524CF" w14:textId="77777777" w:rsidR="000E1C1A" w:rsidRPr="008D38F7" w:rsidRDefault="000E1C1A" w:rsidP="000E1C1A">
      <w:r w:rsidRPr="008D38F7">
        <w:t xml:space="preserve">This section allows you to reserve the chord set you are going to further use in a song and then simply drag them to the needed measures of the Chord track. </w:t>
      </w:r>
    </w:p>
    <w:p w14:paraId="17A1CBC7" w14:textId="77777777" w:rsidR="0078282F" w:rsidRPr="008D38F7" w:rsidRDefault="0078282F" w:rsidP="0078282F">
      <w:r w:rsidRPr="008D38F7">
        <w:t>There are three ways to put chords into the ‘Favorites’ section:</w:t>
      </w:r>
    </w:p>
    <w:p w14:paraId="35135C13" w14:textId="77777777" w:rsidR="0078282F" w:rsidRPr="008D38F7" w:rsidRDefault="0078282F" w:rsidP="00A23C39">
      <w:pPr>
        <w:numPr>
          <w:ilvl w:val="0"/>
          <w:numId w:val="22"/>
        </w:numPr>
        <w:spacing w:after="160"/>
      </w:pPr>
      <w:r w:rsidRPr="008D38F7">
        <w:t>Import the chord set from the WEB page by simply dragging the selected text directly to ‘Favorites’ section</w:t>
      </w:r>
    </w:p>
    <w:p w14:paraId="42C00305" w14:textId="77777777" w:rsidR="0078282F" w:rsidRPr="008D38F7" w:rsidRDefault="0078282F" w:rsidP="00A23C39">
      <w:pPr>
        <w:numPr>
          <w:ilvl w:val="0"/>
          <w:numId w:val="22"/>
        </w:numPr>
        <w:spacing w:after="160"/>
      </w:pPr>
      <w:r w:rsidRPr="008D38F7">
        <w:t>Import the chord set from any standard chords/lyrics Text Document file containing chord names.</w:t>
      </w:r>
    </w:p>
    <w:p w14:paraId="5B40A08B" w14:textId="77777777" w:rsidR="0078282F" w:rsidRPr="008D38F7" w:rsidRDefault="0078282F" w:rsidP="00A23C39">
      <w:pPr>
        <w:numPr>
          <w:ilvl w:val="0"/>
          <w:numId w:val="22"/>
        </w:numPr>
        <w:spacing w:after="160"/>
      </w:pPr>
      <w:r w:rsidRPr="008D38F7">
        <w:t>Insert chords one-by-one using Chord Selector (double-click to open Chord Selector, or alternatively right-click and select ‘Add chord’ in popup menu)</w:t>
      </w:r>
    </w:p>
    <w:p w14:paraId="595BEA82" w14:textId="77777777" w:rsidR="0078282F" w:rsidRPr="008D38F7" w:rsidRDefault="0078282F" w:rsidP="002874CC">
      <w:pPr>
        <w:pStyle w:val="Heading4"/>
        <w:pageBreakBefore/>
      </w:pPr>
      <w:r w:rsidRPr="008D38F7">
        <w:t>Importing chords from the WEB page</w:t>
      </w:r>
    </w:p>
    <w:p w14:paraId="36405A4A" w14:textId="77777777" w:rsidR="0078282F" w:rsidRPr="008D38F7" w:rsidRDefault="0078282F" w:rsidP="0078282F">
      <w:r w:rsidRPr="008D38F7">
        <w:t>Find chords/lyrics content of the needed song on any site, such as Ultimate Guitar</w:t>
      </w:r>
      <w:r w:rsidR="00C20153" w:rsidRPr="008D38F7">
        <w:t xml:space="preserve"> </w:t>
      </w:r>
      <w:hyperlink r:id="rId128" w:history="1">
        <w:r w:rsidRPr="008D38F7">
          <w:rPr>
            <w:rStyle w:val="Hyperlink"/>
            <w:i/>
          </w:rPr>
          <w:t>http://www.ultimate-guitar.com</w:t>
        </w:r>
      </w:hyperlink>
      <w:r w:rsidRPr="008D38F7">
        <w:t>, Chordie</w:t>
      </w:r>
      <w:r w:rsidR="00C20153" w:rsidRPr="008D38F7">
        <w:t xml:space="preserve"> </w:t>
      </w:r>
      <w:hyperlink r:id="rId129" w:history="1">
        <w:r w:rsidRPr="008D38F7">
          <w:rPr>
            <w:rStyle w:val="Hyperlink"/>
            <w:i/>
          </w:rPr>
          <w:t>http://www.chordie.com</w:t>
        </w:r>
      </w:hyperlink>
      <w:r w:rsidRPr="008D38F7">
        <w:t xml:space="preserve">, </w:t>
      </w:r>
      <w:r w:rsidR="00C20153" w:rsidRPr="008D38F7">
        <w:t xml:space="preserve">Heartwood Guitar Instruction </w:t>
      </w:r>
      <w:hyperlink r:id="rId130" w:history="1">
        <w:r w:rsidRPr="008D38F7">
          <w:rPr>
            <w:rStyle w:val="Hyperlink"/>
            <w:i/>
          </w:rPr>
          <w:t>http://www.heartwoodguitar.com</w:t>
        </w:r>
      </w:hyperlink>
      <w:r w:rsidRPr="008D38F7">
        <w:t xml:space="preserve">, Guitar Chords and Lyrics </w:t>
      </w:r>
      <w:hyperlink r:id="rId131" w:history="1">
        <w:r w:rsidRPr="008D38F7">
          <w:rPr>
            <w:rStyle w:val="Hyperlink"/>
            <w:i/>
          </w:rPr>
          <w:t>http://www.guitarsongs.info</w:t>
        </w:r>
      </w:hyperlink>
      <w:r w:rsidR="0044712C" w:rsidRPr="008D38F7">
        <w:t xml:space="preserve"> to name a few.</w:t>
      </w:r>
      <w:r w:rsidRPr="008D38F7">
        <w:t xml:space="preserve"> </w:t>
      </w:r>
    </w:p>
    <w:p w14:paraId="5DD49349" w14:textId="77777777" w:rsidR="0078282F" w:rsidRPr="008D38F7" w:rsidRDefault="0078282F" w:rsidP="000E1C19">
      <w:pPr>
        <w:keepNext/>
      </w:pPr>
      <w:r w:rsidRPr="008D38F7">
        <w:t xml:space="preserve">Select the text with a mouse, </w:t>
      </w:r>
    </w:p>
    <w:p w14:paraId="3F233F85" w14:textId="3E2EB471" w:rsidR="001B3FFF" w:rsidRPr="008D38F7" w:rsidRDefault="00296EEE" w:rsidP="0078282F">
      <w:r w:rsidRPr="008D38F7">
        <w:rPr>
          <w:noProof/>
        </w:rPr>
        <w:drawing>
          <wp:inline distT="0" distB="0" distL="0" distR="0" wp14:anchorId="33EB03FE" wp14:editId="09027427">
            <wp:extent cx="5986145" cy="3668395"/>
            <wp:effectExtent l="0" t="0" r="0" b="0"/>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9"/>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86145" cy="3668395"/>
                    </a:xfrm>
                    <a:prstGeom prst="rect">
                      <a:avLst/>
                    </a:prstGeom>
                    <a:noFill/>
                    <a:ln>
                      <a:noFill/>
                    </a:ln>
                  </pic:spPr>
                </pic:pic>
              </a:graphicData>
            </a:graphic>
          </wp:inline>
        </w:drawing>
      </w:r>
    </w:p>
    <w:p w14:paraId="4648AFA7" w14:textId="77777777" w:rsidR="000E1C19" w:rsidRPr="008D38F7" w:rsidRDefault="000E1C19" w:rsidP="000E1C19">
      <w:r w:rsidRPr="008D38F7">
        <w:t>drag and drop it directly into ‘Favorites’ section,</w:t>
      </w:r>
    </w:p>
    <w:p w14:paraId="6D876771" w14:textId="1E211A38" w:rsidR="00705F90" w:rsidRPr="008D38F7" w:rsidRDefault="00296EEE" w:rsidP="00705F90">
      <w:pPr>
        <w:jc w:val="center"/>
      </w:pPr>
      <w:r w:rsidRPr="008D38F7">
        <w:rPr>
          <w:noProof/>
        </w:rPr>
        <w:drawing>
          <wp:inline distT="0" distB="0" distL="0" distR="0" wp14:anchorId="5A04FCEA" wp14:editId="18054B29">
            <wp:extent cx="1595120" cy="1403350"/>
            <wp:effectExtent l="0" t="0" r="0" b="0"/>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595120" cy="1403350"/>
                    </a:xfrm>
                    <a:prstGeom prst="rect">
                      <a:avLst/>
                    </a:prstGeom>
                    <a:noFill/>
                    <a:ln>
                      <a:noFill/>
                    </a:ln>
                  </pic:spPr>
                </pic:pic>
              </a:graphicData>
            </a:graphic>
          </wp:inline>
        </w:drawing>
      </w:r>
      <w:r w:rsidR="0078282F" w:rsidRPr="008D38F7">
        <w:t xml:space="preserve">  </w:t>
      </w:r>
    </w:p>
    <w:p w14:paraId="7E9848B7" w14:textId="77777777" w:rsidR="000E1C19" w:rsidRPr="008D38F7" w:rsidRDefault="000E1C19" w:rsidP="000E1C19">
      <w:r w:rsidRPr="008D38F7">
        <w:t>and instantly get ready to use chord set for your song!</w:t>
      </w:r>
    </w:p>
    <w:p w14:paraId="332A9FA0" w14:textId="2BC55AAC" w:rsidR="00705F90" w:rsidRPr="008D38F7" w:rsidRDefault="00296EEE" w:rsidP="00705F90">
      <w:pPr>
        <w:jc w:val="center"/>
      </w:pPr>
      <w:r w:rsidRPr="008D38F7">
        <w:rPr>
          <w:noProof/>
        </w:rPr>
        <w:drawing>
          <wp:inline distT="0" distB="0" distL="0" distR="0" wp14:anchorId="0C678E74" wp14:editId="02D12000">
            <wp:extent cx="1595120" cy="1711960"/>
            <wp:effectExtent l="0" t="0" r="0" b="0"/>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595120" cy="1711960"/>
                    </a:xfrm>
                    <a:prstGeom prst="rect">
                      <a:avLst/>
                    </a:prstGeom>
                    <a:noFill/>
                    <a:ln>
                      <a:noFill/>
                    </a:ln>
                  </pic:spPr>
                </pic:pic>
              </a:graphicData>
            </a:graphic>
          </wp:inline>
        </w:drawing>
      </w:r>
    </w:p>
    <w:p w14:paraId="053A7C71" w14:textId="77777777" w:rsidR="00B20784" w:rsidRPr="008D38F7" w:rsidRDefault="00B20784" w:rsidP="00B20784">
      <w:pPr>
        <w:pStyle w:val="Heading4"/>
      </w:pPr>
      <w:r w:rsidRPr="008D38F7">
        <w:t>Import</w:t>
      </w:r>
      <w:r w:rsidR="0044712C" w:rsidRPr="008D38F7">
        <w:t>ing</w:t>
      </w:r>
      <w:r w:rsidRPr="008D38F7">
        <w:t xml:space="preserve"> the chord set from a Text Document</w:t>
      </w:r>
    </w:p>
    <w:p w14:paraId="2FC4C12F" w14:textId="77777777" w:rsidR="000E1C1A" w:rsidRPr="008D38F7" w:rsidRDefault="000E1C1A" w:rsidP="00B20784">
      <w:pPr>
        <w:keepNext/>
      </w:pPr>
      <w:r w:rsidRPr="008D38F7">
        <w:t xml:space="preserve">You may simply drag </w:t>
      </w:r>
      <w:r w:rsidR="005E286A" w:rsidRPr="008D38F7">
        <w:rPr>
          <w:i/>
        </w:rPr>
        <w:t>*.</w:t>
      </w:r>
      <w:r w:rsidRPr="008D38F7">
        <w:rPr>
          <w:i/>
        </w:rPr>
        <w:t>txt</w:t>
      </w:r>
      <w:r w:rsidRPr="008D38F7">
        <w:t xml:space="preserve"> file directly into ‘Favorites’ section, or alternatively right-click the section and select ‘Import from *.txt file’ item in popup menu, and then browse the needed file in the opened dialog.</w:t>
      </w:r>
    </w:p>
    <w:p w14:paraId="2A340284" w14:textId="310F6D9B" w:rsidR="000E1C1A" w:rsidRPr="008D38F7" w:rsidRDefault="00296EEE" w:rsidP="000E1C1A">
      <w:pPr>
        <w:jc w:val="center"/>
      </w:pPr>
      <w:r w:rsidRPr="008D38F7">
        <w:rPr>
          <w:noProof/>
        </w:rPr>
        <w:drawing>
          <wp:inline distT="0" distB="0" distL="0" distR="0" wp14:anchorId="7BD0ABC3" wp14:editId="5139CA36">
            <wp:extent cx="1977390" cy="2105025"/>
            <wp:effectExtent l="0" t="0" r="0" b="0"/>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977390" cy="2105025"/>
                    </a:xfrm>
                    <a:prstGeom prst="rect">
                      <a:avLst/>
                    </a:prstGeom>
                    <a:noFill/>
                    <a:ln>
                      <a:noFill/>
                    </a:ln>
                  </pic:spPr>
                </pic:pic>
              </a:graphicData>
            </a:graphic>
          </wp:inline>
        </w:drawing>
      </w:r>
    </w:p>
    <w:p w14:paraId="28513EA6" w14:textId="77777777" w:rsidR="000E1C1A" w:rsidRPr="008D38F7" w:rsidRDefault="000E1C1A" w:rsidP="00352E1D">
      <w:pPr>
        <w:keepNext/>
      </w:pPr>
      <w:r w:rsidRPr="008D38F7">
        <w:t>Example:</w:t>
      </w:r>
    </w:p>
    <w:tbl>
      <w:tblPr>
        <w:tblW w:w="0" w:type="auto"/>
        <w:tblInd w:w="1284"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6267"/>
      </w:tblGrid>
      <w:tr w:rsidR="000E1C1A" w:rsidRPr="008D38F7" w14:paraId="70F096CA" w14:textId="77777777" w:rsidTr="00B6148F">
        <w:trPr>
          <w:cantSplit/>
          <w:trHeight w:val="261"/>
        </w:trPr>
        <w:tc>
          <w:tcPr>
            <w:tcW w:w="6267" w:type="dxa"/>
            <w:shd w:val="clear" w:color="auto" w:fill="auto"/>
          </w:tcPr>
          <w:p w14:paraId="4FDD1EBA" w14:textId="77777777" w:rsidR="000E1C1A" w:rsidRPr="008D38F7" w:rsidRDefault="000E1C1A" w:rsidP="00B6148F">
            <w:pPr>
              <w:pStyle w:val="PlainText"/>
              <w:keepNext/>
              <w:keepLines/>
              <w:rPr>
                <w:lang w:val="en-US"/>
              </w:rPr>
            </w:pPr>
            <w:r w:rsidRPr="008D38F7">
              <w:rPr>
                <w:lang w:val="en-US"/>
              </w:rPr>
              <w:t xml:space="preserve">      La Belle Dame Sans Regrets</w:t>
            </w:r>
          </w:p>
        </w:tc>
      </w:tr>
      <w:tr w:rsidR="000E1C1A" w:rsidRPr="008D38F7" w14:paraId="1B27A9F7" w14:textId="77777777" w:rsidTr="00B6148F">
        <w:trPr>
          <w:cantSplit/>
          <w:trHeight w:val="261"/>
        </w:trPr>
        <w:tc>
          <w:tcPr>
            <w:tcW w:w="6267" w:type="dxa"/>
            <w:shd w:val="clear" w:color="auto" w:fill="auto"/>
          </w:tcPr>
          <w:p w14:paraId="58D5BFB0" w14:textId="77777777" w:rsidR="000E1C1A" w:rsidRPr="008D38F7" w:rsidRDefault="000E1C1A" w:rsidP="00B6148F">
            <w:pPr>
              <w:pStyle w:val="PlainText"/>
              <w:keepNext/>
              <w:keepLines/>
              <w:rPr>
                <w:lang w:val="en-US"/>
              </w:rPr>
            </w:pPr>
          </w:p>
        </w:tc>
      </w:tr>
      <w:tr w:rsidR="000E1C1A" w:rsidRPr="008D38F7" w14:paraId="128F5CE1" w14:textId="77777777" w:rsidTr="00B6148F">
        <w:trPr>
          <w:cantSplit/>
          <w:trHeight w:val="261"/>
        </w:trPr>
        <w:tc>
          <w:tcPr>
            <w:tcW w:w="6267" w:type="dxa"/>
            <w:shd w:val="clear" w:color="auto" w:fill="auto"/>
          </w:tcPr>
          <w:p w14:paraId="5BB03934" w14:textId="77777777" w:rsidR="000E1C1A" w:rsidRPr="008D38F7" w:rsidRDefault="000E1C1A" w:rsidP="00B6148F">
            <w:pPr>
              <w:pStyle w:val="PlainText"/>
              <w:keepNext/>
              <w:keepLines/>
              <w:rPr>
                <w:lang w:val="en-US"/>
              </w:rPr>
            </w:pPr>
            <w:r w:rsidRPr="008D38F7">
              <w:rPr>
                <w:lang w:val="en-US"/>
              </w:rPr>
              <w:t xml:space="preserve">      Cm7     D7b9    Gm9     Gm    </w:t>
            </w:r>
          </w:p>
        </w:tc>
      </w:tr>
      <w:tr w:rsidR="000E1C1A" w:rsidRPr="008D38F7" w14:paraId="6EB36F1A" w14:textId="77777777" w:rsidTr="00B6148F">
        <w:trPr>
          <w:cantSplit/>
          <w:trHeight w:val="261"/>
        </w:trPr>
        <w:tc>
          <w:tcPr>
            <w:tcW w:w="6267" w:type="dxa"/>
            <w:shd w:val="clear" w:color="auto" w:fill="auto"/>
          </w:tcPr>
          <w:p w14:paraId="20EAE72D" w14:textId="77777777" w:rsidR="000E1C1A" w:rsidRPr="008D38F7" w:rsidRDefault="000E1C1A" w:rsidP="00B6148F">
            <w:pPr>
              <w:pStyle w:val="PlainText"/>
              <w:keepNext/>
              <w:keepLines/>
              <w:rPr>
                <w:lang w:val="en-US"/>
              </w:rPr>
            </w:pPr>
            <w:r w:rsidRPr="008D38F7">
              <w:rPr>
                <w:lang w:val="en-US"/>
              </w:rPr>
              <w:t>1. Dansons tu dis  et moi, je suis</w:t>
            </w:r>
          </w:p>
        </w:tc>
      </w:tr>
      <w:tr w:rsidR="000E1C1A" w:rsidRPr="008D38F7" w14:paraId="27BA2304" w14:textId="77777777" w:rsidTr="00B6148F">
        <w:trPr>
          <w:cantSplit/>
          <w:trHeight w:val="261"/>
        </w:trPr>
        <w:tc>
          <w:tcPr>
            <w:tcW w:w="6267" w:type="dxa"/>
            <w:shd w:val="clear" w:color="auto" w:fill="auto"/>
          </w:tcPr>
          <w:p w14:paraId="74BA3CC4" w14:textId="77777777" w:rsidR="000E1C1A" w:rsidRPr="008D38F7" w:rsidRDefault="000E1C1A" w:rsidP="00B6148F">
            <w:pPr>
              <w:pStyle w:val="PlainText"/>
              <w:keepNext/>
              <w:keepLines/>
              <w:rPr>
                <w:lang w:val="en-US"/>
              </w:rPr>
            </w:pPr>
            <w:r w:rsidRPr="008D38F7">
              <w:rPr>
                <w:lang w:val="en-US"/>
              </w:rPr>
              <w:t xml:space="preserve">   Ebmaj7       D7b9        G7sus    G/F </w:t>
            </w:r>
          </w:p>
        </w:tc>
      </w:tr>
      <w:tr w:rsidR="000E1C1A" w:rsidRPr="008D38F7" w14:paraId="24D8F5A6" w14:textId="77777777" w:rsidTr="00B6148F">
        <w:trPr>
          <w:cantSplit/>
          <w:trHeight w:val="261"/>
        </w:trPr>
        <w:tc>
          <w:tcPr>
            <w:tcW w:w="6267" w:type="dxa"/>
            <w:shd w:val="clear" w:color="auto" w:fill="auto"/>
          </w:tcPr>
          <w:p w14:paraId="2ADE1504" w14:textId="77777777" w:rsidR="000E1C1A" w:rsidRPr="008D38F7" w:rsidRDefault="000E1C1A" w:rsidP="00B6148F">
            <w:pPr>
              <w:pStyle w:val="PlainText"/>
              <w:keepNext/>
              <w:keepLines/>
              <w:rPr>
                <w:lang w:val="en-US"/>
              </w:rPr>
            </w:pPr>
            <w:r w:rsidRPr="008D38F7">
              <w:rPr>
                <w:lang w:val="en-US"/>
              </w:rPr>
              <w:t xml:space="preserve">   Mes pas sont gauches mes pieds tu fauches</w:t>
            </w:r>
          </w:p>
        </w:tc>
      </w:tr>
      <w:tr w:rsidR="000E1C1A" w:rsidRPr="008D38F7" w14:paraId="74B6AD7A" w14:textId="77777777" w:rsidTr="00B6148F">
        <w:trPr>
          <w:cantSplit/>
          <w:trHeight w:val="261"/>
        </w:trPr>
        <w:tc>
          <w:tcPr>
            <w:tcW w:w="6267" w:type="dxa"/>
            <w:shd w:val="clear" w:color="auto" w:fill="auto"/>
          </w:tcPr>
          <w:p w14:paraId="3254A7D0" w14:textId="77777777" w:rsidR="000E1C1A" w:rsidRPr="008D38F7" w:rsidRDefault="000E1C1A" w:rsidP="00B6148F">
            <w:pPr>
              <w:pStyle w:val="PlainText"/>
              <w:keepNext/>
              <w:keepLines/>
              <w:rPr>
                <w:lang w:val="en-US"/>
              </w:rPr>
            </w:pPr>
            <w:r w:rsidRPr="008D38F7">
              <w:rPr>
                <w:lang w:val="en-US"/>
              </w:rPr>
              <w:t xml:space="preserve">      Gm/E       Cm/Eb   Gm/D                Gm  </w:t>
            </w:r>
          </w:p>
        </w:tc>
      </w:tr>
      <w:tr w:rsidR="000E1C1A" w:rsidRPr="008D38F7" w14:paraId="2C9FF716" w14:textId="77777777" w:rsidTr="00B6148F">
        <w:trPr>
          <w:cantSplit/>
          <w:trHeight w:val="261"/>
        </w:trPr>
        <w:tc>
          <w:tcPr>
            <w:tcW w:w="6267" w:type="dxa"/>
            <w:shd w:val="clear" w:color="auto" w:fill="auto"/>
          </w:tcPr>
          <w:p w14:paraId="1F2A1623" w14:textId="77777777" w:rsidR="000E1C1A" w:rsidRPr="008D38F7" w:rsidRDefault="000E1C1A" w:rsidP="00B6148F">
            <w:pPr>
              <w:pStyle w:val="PlainText"/>
              <w:keepNext/>
              <w:keepLines/>
              <w:rPr>
                <w:lang w:val="en-US"/>
              </w:rPr>
            </w:pPr>
            <w:r w:rsidRPr="008D38F7">
              <w:rPr>
                <w:lang w:val="en-US"/>
              </w:rPr>
              <w:t xml:space="preserve">   Je crains les sots je cherche en vain les mots</w:t>
            </w:r>
          </w:p>
        </w:tc>
      </w:tr>
      <w:tr w:rsidR="000E1C1A" w:rsidRPr="008D38F7" w14:paraId="3E995E4A" w14:textId="77777777" w:rsidTr="00B6148F">
        <w:trPr>
          <w:cantSplit/>
          <w:trHeight w:val="261"/>
        </w:trPr>
        <w:tc>
          <w:tcPr>
            <w:tcW w:w="6267" w:type="dxa"/>
            <w:shd w:val="clear" w:color="auto" w:fill="auto"/>
          </w:tcPr>
          <w:p w14:paraId="0FD6CD94" w14:textId="77777777" w:rsidR="000E1C1A" w:rsidRPr="008D38F7" w:rsidRDefault="000E1C1A" w:rsidP="00B6148F">
            <w:pPr>
              <w:pStyle w:val="PlainText"/>
              <w:keepNext/>
              <w:keepLines/>
              <w:rPr>
                <w:lang w:val="en-US"/>
              </w:rPr>
            </w:pPr>
            <w:r w:rsidRPr="008D38F7">
              <w:rPr>
                <w:lang w:val="en-US"/>
              </w:rPr>
              <w:t xml:space="preserve">        Gm/E   Eb/Gb   Bmaj7 G7sus</w:t>
            </w:r>
          </w:p>
        </w:tc>
      </w:tr>
      <w:tr w:rsidR="000E1C1A" w:rsidRPr="008D38F7" w14:paraId="00F883A7" w14:textId="77777777" w:rsidTr="00B6148F">
        <w:trPr>
          <w:cantSplit/>
          <w:trHeight w:val="274"/>
        </w:trPr>
        <w:tc>
          <w:tcPr>
            <w:tcW w:w="6267" w:type="dxa"/>
            <w:shd w:val="clear" w:color="auto" w:fill="auto"/>
          </w:tcPr>
          <w:p w14:paraId="1CC30737" w14:textId="77777777" w:rsidR="000E1C1A" w:rsidRPr="008D38F7" w:rsidRDefault="000E1C1A" w:rsidP="00B6148F">
            <w:pPr>
              <w:pStyle w:val="PlainText"/>
              <w:keepNext/>
              <w:keepLines/>
              <w:rPr>
                <w:lang w:val="en-US"/>
              </w:rPr>
            </w:pPr>
            <w:r w:rsidRPr="008D38F7">
              <w:rPr>
                <w:lang w:val="en-US"/>
              </w:rPr>
              <w:t xml:space="preserve">   Pour m'expliquer ta vie   alors...</w:t>
            </w:r>
          </w:p>
        </w:tc>
      </w:tr>
    </w:tbl>
    <w:p w14:paraId="58DF59C2" w14:textId="77777777" w:rsidR="000E1C1A" w:rsidRPr="008D38F7" w:rsidRDefault="000E1C1A" w:rsidP="000E1C1A">
      <w:pPr>
        <w:pStyle w:val="PlainText"/>
      </w:pPr>
    </w:p>
    <w:p w14:paraId="0B835B3F" w14:textId="77777777" w:rsidR="000E1C1A" w:rsidRPr="008D38F7" w:rsidRDefault="000E1C1A" w:rsidP="000E1C1A">
      <w:pPr>
        <w:keepNext/>
      </w:pPr>
      <w:r w:rsidRPr="008D38F7">
        <w:t>Import the Sting song lyrics/chords file.</w:t>
      </w:r>
    </w:p>
    <w:p w14:paraId="495030D1" w14:textId="7B44AAE2" w:rsidR="000E1C1A" w:rsidRPr="008D38F7" w:rsidRDefault="00296EEE" w:rsidP="000E1C1A">
      <w:pPr>
        <w:jc w:val="center"/>
      </w:pPr>
      <w:r w:rsidRPr="008D38F7">
        <w:rPr>
          <w:noProof/>
        </w:rPr>
        <w:drawing>
          <wp:inline distT="0" distB="0" distL="0" distR="0" wp14:anchorId="0F5A5DD1" wp14:editId="54E1F36E">
            <wp:extent cx="5805170" cy="3455670"/>
            <wp:effectExtent l="0" t="0" r="0" b="0"/>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05170" cy="3455670"/>
                    </a:xfrm>
                    <a:prstGeom prst="rect">
                      <a:avLst/>
                    </a:prstGeom>
                    <a:noFill/>
                    <a:ln>
                      <a:noFill/>
                    </a:ln>
                  </pic:spPr>
                </pic:pic>
              </a:graphicData>
            </a:graphic>
          </wp:inline>
        </w:drawing>
      </w:r>
    </w:p>
    <w:p w14:paraId="246D8CDB" w14:textId="77777777" w:rsidR="000E1C1A" w:rsidRPr="008D38F7" w:rsidRDefault="000E1C1A" w:rsidP="000E1C1A">
      <w:r w:rsidRPr="008D38F7">
        <w:t>Or simply drag and drop the file into the ‘Favorites section and instantly get ready to use chord set:</w:t>
      </w:r>
    </w:p>
    <w:p w14:paraId="19C1799D" w14:textId="34291BC9" w:rsidR="000E1C1A" w:rsidRPr="008D38F7" w:rsidRDefault="00296EEE" w:rsidP="000E1C1A">
      <w:pPr>
        <w:pStyle w:val="PlainText"/>
        <w:jc w:val="center"/>
      </w:pPr>
      <w:r w:rsidRPr="008D38F7">
        <w:rPr>
          <w:noProof/>
        </w:rPr>
        <w:drawing>
          <wp:inline distT="0" distB="0" distL="0" distR="0" wp14:anchorId="18CDC5B6" wp14:editId="533F082A">
            <wp:extent cx="1477645" cy="2700655"/>
            <wp:effectExtent l="0" t="0" r="0" b="0"/>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4"/>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477645" cy="2700655"/>
                    </a:xfrm>
                    <a:prstGeom prst="rect">
                      <a:avLst/>
                    </a:prstGeom>
                    <a:noFill/>
                    <a:ln>
                      <a:noFill/>
                    </a:ln>
                  </pic:spPr>
                </pic:pic>
              </a:graphicData>
            </a:graphic>
          </wp:inline>
        </w:drawing>
      </w:r>
    </w:p>
    <w:p w14:paraId="2E633D86" w14:textId="77777777" w:rsidR="000E1C1A" w:rsidRPr="008D38F7" w:rsidRDefault="000E1C1A" w:rsidP="000E1C1A">
      <w:pPr>
        <w:pStyle w:val="PlainText"/>
      </w:pPr>
    </w:p>
    <w:p w14:paraId="303C0E14" w14:textId="77777777" w:rsidR="000E1C1A" w:rsidRPr="008D38F7" w:rsidRDefault="000E1C1A" w:rsidP="000E1C1A">
      <w:r w:rsidRPr="008D38F7">
        <w:t>Once you insert chord into the Song track it will appear in ‘Used in the track’ section on the left side of Library window, which allows you to easily use it in other places of the song by dragging it directly from ‘Used in the track’ section.</w:t>
      </w:r>
    </w:p>
    <w:p w14:paraId="0AF4EB49" w14:textId="77777777" w:rsidR="000E1C1A" w:rsidRPr="008D38F7" w:rsidRDefault="000E1C1A" w:rsidP="00B6148F">
      <w:pPr>
        <w:pStyle w:val="Heading2"/>
      </w:pPr>
      <w:bookmarkStart w:id="512" w:name="_Toc307260067"/>
      <w:bookmarkStart w:id="513" w:name="_Toc307260273"/>
      <w:bookmarkStart w:id="514" w:name="_Toc308106910"/>
      <w:bookmarkStart w:id="515" w:name="_Toc318380103"/>
      <w:bookmarkStart w:id="516" w:name="_Toc62840907"/>
      <w:bookmarkStart w:id="517" w:name="_Toc108455689"/>
      <w:r w:rsidRPr="008D38F7">
        <w:t>Time Line</w:t>
      </w:r>
      <w:bookmarkEnd w:id="512"/>
      <w:bookmarkEnd w:id="513"/>
      <w:bookmarkEnd w:id="514"/>
      <w:bookmarkEnd w:id="515"/>
      <w:bookmarkEnd w:id="516"/>
      <w:bookmarkEnd w:id="517"/>
      <w:r w:rsidRPr="008D38F7">
        <w:t xml:space="preserve"> </w:t>
      </w:r>
    </w:p>
    <w:p w14:paraId="70F31713" w14:textId="77777777" w:rsidR="000E1C1A" w:rsidRPr="008D38F7" w:rsidRDefault="000E1C1A" w:rsidP="000E1C1A">
      <w:r w:rsidRPr="008D38F7">
        <w:t>Time line area allows you to navigate along the song with a mouse click or Left/Right Arrow keys, as well as start/stop playback with a double-click.</w:t>
      </w:r>
    </w:p>
    <w:p w14:paraId="38C91FA6" w14:textId="77777777" w:rsidR="000E1C1A" w:rsidRPr="008D38F7" w:rsidRDefault="000E1C1A" w:rsidP="000E1C1A">
      <w:r w:rsidRPr="008D38F7">
        <w:t>Right clicking on the time line will open settings panel, where you can set the number of measures you need for the song in Song Length numeric box, as well as set triplet beat division (grid) if needed for the track by activating Triplets LED.</w:t>
      </w:r>
    </w:p>
    <w:p w14:paraId="16D004F0" w14:textId="35C19D09" w:rsidR="000E1C1A" w:rsidRPr="008D38F7" w:rsidRDefault="00296EEE" w:rsidP="000E1C1A">
      <w:pPr>
        <w:jc w:val="center"/>
      </w:pPr>
      <w:r w:rsidRPr="008D38F7">
        <w:rPr>
          <w:noProof/>
        </w:rPr>
        <w:drawing>
          <wp:inline distT="0" distB="0" distL="0" distR="0" wp14:anchorId="2926A618" wp14:editId="333FE85A">
            <wp:extent cx="1530985" cy="584835"/>
            <wp:effectExtent l="0" t="0" r="0" b="0"/>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530985" cy="584835"/>
                    </a:xfrm>
                    <a:prstGeom prst="rect">
                      <a:avLst/>
                    </a:prstGeom>
                    <a:noFill/>
                    <a:ln>
                      <a:noFill/>
                    </a:ln>
                  </pic:spPr>
                </pic:pic>
              </a:graphicData>
            </a:graphic>
          </wp:inline>
        </w:drawing>
      </w:r>
    </w:p>
    <w:p w14:paraId="455A38AA" w14:textId="77777777" w:rsidR="000E1C1A" w:rsidRPr="008D38F7" w:rsidRDefault="000E1C1A" w:rsidP="000E1C1A">
      <w:r w:rsidRPr="008D38F7">
        <w:t>To change time signature display from the default 4/4 to any other available in the Library, click the Meter combo box of Filter section and select the needed item in the popup menu.</w:t>
      </w:r>
    </w:p>
    <w:p w14:paraId="313CA48E" w14:textId="0D7ED1A2" w:rsidR="000E1C1A" w:rsidRPr="008D38F7" w:rsidRDefault="00296EEE" w:rsidP="000E1C1A">
      <w:pPr>
        <w:jc w:val="center"/>
      </w:pPr>
      <w:r w:rsidRPr="008D38F7">
        <w:rPr>
          <w:noProof/>
        </w:rPr>
        <w:drawing>
          <wp:inline distT="0" distB="0" distL="0" distR="0" wp14:anchorId="4ABEAB6D" wp14:editId="27EEC16A">
            <wp:extent cx="4146550" cy="1499235"/>
            <wp:effectExtent l="0" t="0" r="0" b="0"/>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6"/>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146550" cy="1499235"/>
                    </a:xfrm>
                    <a:prstGeom prst="rect">
                      <a:avLst/>
                    </a:prstGeom>
                    <a:noFill/>
                    <a:ln>
                      <a:noFill/>
                    </a:ln>
                  </pic:spPr>
                </pic:pic>
              </a:graphicData>
            </a:graphic>
          </wp:inline>
        </w:drawing>
      </w:r>
    </w:p>
    <w:p w14:paraId="7E81AA68" w14:textId="77777777" w:rsidR="00342E51" w:rsidRPr="008D38F7" w:rsidRDefault="00342E51" w:rsidP="00342E51">
      <w:pPr>
        <w:pStyle w:val="Heading2"/>
      </w:pPr>
      <w:bookmarkStart w:id="518" w:name="_Toc20763322"/>
      <w:bookmarkStart w:id="519" w:name="_Toc62840908"/>
      <w:bookmarkStart w:id="520" w:name="_Toc108455690"/>
      <w:bookmarkStart w:id="521" w:name="_Toc307260068"/>
      <w:bookmarkStart w:id="522" w:name="_Toc307260274"/>
      <w:bookmarkStart w:id="523" w:name="_Toc308106911"/>
      <w:bookmarkStart w:id="524" w:name="_Toc318380104"/>
      <w:bookmarkStart w:id="525" w:name="_Hlk62775876"/>
      <w:r w:rsidRPr="008D38F7">
        <w:t>Moving Song events to MIDI track</w:t>
      </w:r>
      <w:bookmarkEnd w:id="518"/>
      <w:bookmarkEnd w:id="519"/>
      <w:bookmarkEnd w:id="520"/>
    </w:p>
    <w:p w14:paraId="4F735B48" w14:textId="77777777" w:rsidR="00342E51" w:rsidRPr="008D38F7" w:rsidRDefault="00342E51" w:rsidP="00342E51">
      <w:r w:rsidRPr="008D38F7">
        <w:t>When the song or its part is finished you can export it to your DAW’s MIDI track, edit and play back it directly to Song mode window. To do that simply drag song events (chord and pattern tracks) from Drag Song button to MIDI track,</w:t>
      </w:r>
    </w:p>
    <w:p w14:paraId="1781AA9B" w14:textId="232A6408" w:rsidR="00342E51" w:rsidRPr="008D38F7" w:rsidRDefault="00296EEE" w:rsidP="00342E51">
      <w:pPr>
        <w:jc w:val="center"/>
      </w:pPr>
      <w:r w:rsidRPr="008D38F7">
        <w:rPr>
          <w:noProof/>
        </w:rPr>
        <w:drawing>
          <wp:inline distT="0" distB="0" distL="0" distR="0" wp14:anchorId="0FC36418" wp14:editId="65DB2514">
            <wp:extent cx="6113780" cy="1435100"/>
            <wp:effectExtent l="0" t="0" r="0" b="0"/>
            <wp:docPr id="2307"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6113780" cy="1435100"/>
                    </a:xfrm>
                    <a:prstGeom prst="rect">
                      <a:avLst/>
                    </a:prstGeom>
                    <a:noFill/>
                    <a:ln>
                      <a:noFill/>
                    </a:ln>
                  </pic:spPr>
                </pic:pic>
              </a:graphicData>
            </a:graphic>
          </wp:inline>
        </w:drawing>
      </w:r>
    </w:p>
    <w:p w14:paraId="647AC0CB" w14:textId="77777777" w:rsidR="00342E51" w:rsidRPr="008D38F7" w:rsidRDefault="00342E51" w:rsidP="00342E51">
      <w:r w:rsidRPr="008D38F7">
        <w:t>and activate Track button in the lower part of Song mode window.</w:t>
      </w:r>
    </w:p>
    <w:p w14:paraId="54430655" w14:textId="7ED3289C" w:rsidR="00342E51" w:rsidRPr="008D38F7" w:rsidRDefault="00296EEE" w:rsidP="00342E51">
      <w:pPr>
        <w:jc w:val="center"/>
      </w:pPr>
      <w:r w:rsidRPr="008D38F7">
        <w:rPr>
          <w:noProof/>
        </w:rPr>
        <w:drawing>
          <wp:inline distT="0" distB="0" distL="0" distR="0" wp14:anchorId="55E3AAFC" wp14:editId="1B8CACF0">
            <wp:extent cx="6113780" cy="1435100"/>
            <wp:effectExtent l="0" t="0" r="0" b="0"/>
            <wp:docPr id="2308"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113780" cy="1435100"/>
                    </a:xfrm>
                    <a:prstGeom prst="rect">
                      <a:avLst/>
                    </a:prstGeom>
                    <a:noFill/>
                    <a:ln>
                      <a:noFill/>
                    </a:ln>
                  </pic:spPr>
                </pic:pic>
              </a:graphicData>
            </a:graphic>
          </wp:inline>
        </w:drawing>
      </w:r>
    </w:p>
    <w:p w14:paraId="2A56DBDF" w14:textId="77777777" w:rsidR="00342E51" w:rsidRPr="008D38F7" w:rsidRDefault="00342E51" w:rsidP="00342E51">
      <w:r w:rsidRPr="008D38F7">
        <w:t>Note, that with this scenario RealRick is not synched with your DAW’s time line, which allows you to put/copy</w:t>
      </w:r>
      <w:r w:rsidRPr="008D38F7">
        <w:rPr>
          <w:rFonts w:ascii="Calibri" w:hAnsi="Calibri"/>
        </w:rPr>
        <w:t xml:space="preserve"> </w:t>
      </w:r>
      <w:r w:rsidRPr="008D38F7">
        <w:t>and playback the dragged MIDI clip(s) at any place of your project.</w:t>
      </w:r>
    </w:p>
    <w:p w14:paraId="613DD08D" w14:textId="77777777" w:rsidR="000E1C1A" w:rsidRPr="008D38F7" w:rsidRDefault="000E1C1A" w:rsidP="00AC12AB">
      <w:pPr>
        <w:pStyle w:val="Heading2"/>
      </w:pPr>
      <w:bookmarkStart w:id="526" w:name="_Toc62840909"/>
      <w:bookmarkStart w:id="527" w:name="_Toc108455691"/>
      <w:r w:rsidRPr="008D38F7">
        <w:t>Controls</w:t>
      </w:r>
      <w:bookmarkEnd w:id="521"/>
      <w:bookmarkEnd w:id="522"/>
      <w:bookmarkEnd w:id="523"/>
      <w:bookmarkEnd w:id="524"/>
      <w:bookmarkEnd w:id="526"/>
      <w:bookmarkEnd w:id="527"/>
    </w:p>
    <w:p w14:paraId="1B76A98F" w14:textId="77777777" w:rsidR="000E1C1A" w:rsidRPr="008D38F7" w:rsidRDefault="000E1C1A" w:rsidP="0044712C">
      <w:pPr>
        <w:keepNext/>
      </w:pPr>
      <w:r w:rsidRPr="008D38F7">
        <w:t>Below the Song track are various Edit, Transport, and Performance controls.</w:t>
      </w:r>
    </w:p>
    <w:p w14:paraId="3253A1DA" w14:textId="1CA346CB" w:rsidR="000E1C1A" w:rsidRPr="008D38F7" w:rsidRDefault="00D061C6" w:rsidP="000E1C1A">
      <w:r w:rsidRPr="008D38F7">
        <w:rPr>
          <w:noProof/>
        </w:rPr>
        <w:drawing>
          <wp:inline distT="0" distB="0" distL="0" distR="0" wp14:anchorId="3EDF9803" wp14:editId="3CC1AE5E">
            <wp:extent cx="6120130" cy="260350"/>
            <wp:effectExtent l="0" t="0" r="0" b="635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0" name="Picture 2760"/>
                    <pic:cNvPicPr/>
                  </pic:nvPicPr>
                  <pic:blipFill>
                    <a:blip r:embed="rId142">
                      <a:extLst>
                        <a:ext uri="{28A0092B-C50C-407E-A947-70E740481C1C}">
                          <a14:useLocalDpi xmlns:a14="http://schemas.microsoft.com/office/drawing/2010/main" val="0"/>
                        </a:ext>
                      </a:extLst>
                    </a:blip>
                    <a:stretch>
                      <a:fillRect/>
                    </a:stretch>
                  </pic:blipFill>
                  <pic:spPr>
                    <a:xfrm>
                      <a:off x="0" y="0"/>
                      <a:ext cx="6120130" cy="260350"/>
                    </a:xfrm>
                    <a:prstGeom prst="rect">
                      <a:avLst/>
                    </a:prstGeom>
                  </pic:spPr>
                </pic:pic>
              </a:graphicData>
            </a:graphic>
          </wp:inline>
        </w:drawing>
      </w:r>
    </w:p>
    <w:p w14:paraId="4D74E5F0" w14:textId="77777777" w:rsidR="000E1C1A" w:rsidRPr="008D38F7" w:rsidRDefault="000E1C1A" w:rsidP="000E1C1A"/>
    <w:p w14:paraId="18A5F571" w14:textId="1DBF8674" w:rsidR="000E1C1A" w:rsidRPr="008D38F7" w:rsidRDefault="00296EEE" w:rsidP="000E1C1A">
      <w:r w:rsidRPr="008D38F7">
        <w:rPr>
          <w:noProof/>
        </w:rPr>
        <w:drawing>
          <wp:inline distT="0" distB="0" distL="0" distR="0" wp14:anchorId="59BBCE63" wp14:editId="57B033C9">
            <wp:extent cx="351155" cy="297815"/>
            <wp:effectExtent l="0" t="0" r="0" b="0"/>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51155" cy="297815"/>
                    </a:xfrm>
                    <a:prstGeom prst="rect">
                      <a:avLst/>
                    </a:prstGeom>
                    <a:noFill/>
                    <a:ln>
                      <a:noFill/>
                    </a:ln>
                  </pic:spPr>
                </pic:pic>
              </a:graphicData>
            </a:graphic>
          </wp:inline>
        </w:drawing>
      </w:r>
      <w:r w:rsidR="000E1C1A" w:rsidRPr="008D38F7">
        <w:t xml:space="preserve">  </w:t>
      </w:r>
      <w:r w:rsidR="000E1C1A" w:rsidRPr="008D38F7">
        <w:rPr>
          <w:b/>
        </w:rPr>
        <w:t>Play/Pause</w:t>
      </w:r>
      <w:r w:rsidR="000E1C1A" w:rsidRPr="008D38F7">
        <w:t xml:space="preserve"> - click to start/pause playback (alternatively press Space bar, or double-click Time line).</w:t>
      </w:r>
    </w:p>
    <w:p w14:paraId="31C5ADF1" w14:textId="39DE9258" w:rsidR="000E1C1A" w:rsidRPr="008D38F7" w:rsidRDefault="00296EEE" w:rsidP="000E1C1A">
      <w:r w:rsidRPr="008D38F7">
        <w:rPr>
          <w:noProof/>
        </w:rPr>
        <w:drawing>
          <wp:inline distT="0" distB="0" distL="0" distR="0" wp14:anchorId="14E989C7" wp14:editId="39FCFF65">
            <wp:extent cx="340360" cy="287020"/>
            <wp:effectExtent l="0" t="0" r="0" b="0"/>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40360" cy="287020"/>
                    </a:xfrm>
                    <a:prstGeom prst="rect">
                      <a:avLst/>
                    </a:prstGeom>
                    <a:noFill/>
                    <a:ln>
                      <a:noFill/>
                    </a:ln>
                  </pic:spPr>
                </pic:pic>
              </a:graphicData>
            </a:graphic>
          </wp:inline>
        </w:drawing>
      </w:r>
      <w:r w:rsidR="000E1C1A" w:rsidRPr="008D38F7">
        <w:t xml:space="preserve">  </w:t>
      </w:r>
      <w:r w:rsidR="000E1C1A" w:rsidRPr="008D38F7">
        <w:rPr>
          <w:b/>
        </w:rPr>
        <w:t>Stop</w:t>
      </w:r>
      <w:r w:rsidR="000E1C1A" w:rsidRPr="008D38F7">
        <w:t xml:space="preserve"> - click to stop playback and return to start position, second click will return to zero position.</w:t>
      </w:r>
      <w:r w:rsidR="000E1C1A" w:rsidRPr="008D38F7">
        <w:tab/>
      </w:r>
    </w:p>
    <w:p w14:paraId="07AED1BE" w14:textId="5DCCB2FF" w:rsidR="000E1C1A" w:rsidRPr="008D38F7" w:rsidRDefault="00296EEE" w:rsidP="000E1C1A">
      <w:r w:rsidRPr="008D38F7">
        <w:rPr>
          <w:noProof/>
        </w:rPr>
        <w:drawing>
          <wp:inline distT="0" distB="0" distL="0" distR="0" wp14:anchorId="5E575AA7" wp14:editId="7735961C">
            <wp:extent cx="351155" cy="297815"/>
            <wp:effectExtent l="0" t="0" r="0" b="0"/>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51155" cy="297815"/>
                    </a:xfrm>
                    <a:prstGeom prst="rect">
                      <a:avLst/>
                    </a:prstGeom>
                    <a:noFill/>
                    <a:ln>
                      <a:noFill/>
                    </a:ln>
                  </pic:spPr>
                </pic:pic>
              </a:graphicData>
            </a:graphic>
          </wp:inline>
        </w:drawing>
      </w:r>
      <w:r w:rsidR="000E1C1A" w:rsidRPr="008D38F7">
        <w:t xml:space="preserve">  Activate to </w:t>
      </w:r>
      <w:r w:rsidR="000E1C1A" w:rsidRPr="008D38F7">
        <w:rPr>
          <w:b/>
        </w:rPr>
        <w:t>audition chord changes</w:t>
      </w:r>
      <w:r w:rsidR="000E1C1A" w:rsidRPr="008D38F7">
        <w:t xml:space="preserve"> on playback.</w:t>
      </w:r>
    </w:p>
    <w:p w14:paraId="17E19A41" w14:textId="77777777" w:rsidR="00D061C6" w:rsidRPr="008D38F7" w:rsidRDefault="00D061C6" w:rsidP="00D061C6">
      <w:bookmarkStart w:id="528" w:name="_Hlk62904441"/>
      <w:r w:rsidRPr="008D38F7">
        <w:rPr>
          <w:noProof/>
        </w:rPr>
        <w:drawing>
          <wp:inline distT="0" distB="0" distL="0" distR="0" wp14:anchorId="63DEE2E6" wp14:editId="78B37F79">
            <wp:extent cx="335915" cy="280035"/>
            <wp:effectExtent l="0" t="0" r="0" b="0"/>
            <wp:docPr id="107" name="Picture 107"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2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35915" cy="280035"/>
                    </a:xfrm>
                    <a:prstGeom prst="rect">
                      <a:avLst/>
                    </a:prstGeom>
                    <a:noFill/>
                    <a:ln>
                      <a:noFill/>
                    </a:ln>
                  </pic:spPr>
                </pic:pic>
              </a:graphicData>
            </a:graphic>
          </wp:inline>
        </w:drawing>
      </w:r>
      <w:r w:rsidRPr="008D38F7">
        <w:t xml:space="preserve">  </w:t>
      </w:r>
      <w:r w:rsidRPr="008D38F7">
        <w:rPr>
          <w:b/>
        </w:rPr>
        <w:t>Loop</w:t>
      </w:r>
      <w:r w:rsidRPr="008D38F7">
        <w:t xml:space="preserve"> - click to activate internal </w:t>
      </w:r>
      <w:r w:rsidRPr="008D38F7">
        <w:rPr>
          <w:b/>
        </w:rPr>
        <w:t>Loop</w:t>
      </w:r>
      <w:r w:rsidRPr="008D38F7">
        <w:t xml:space="preserve"> in Song track.</w:t>
      </w:r>
    </w:p>
    <w:p w14:paraId="44E761BE" w14:textId="4B3C1E68" w:rsidR="00D061C6" w:rsidRPr="008D38F7" w:rsidRDefault="007E5069" w:rsidP="00D061C6">
      <w:pPr>
        <w:jc w:val="center"/>
      </w:pPr>
      <w:r>
        <w:rPr>
          <w:noProof/>
        </w:rPr>
        <w:drawing>
          <wp:inline distT="0" distB="0" distL="0" distR="0" wp14:anchorId="5C676175" wp14:editId="26C91ACF">
            <wp:extent cx="6120130" cy="1417955"/>
            <wp:effectExtent l="0" t="0" r="0" b="0"/>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3" name="Picture 2273"/>
                    <pic:cNvPicPr/>
                  </pic:nvPicPr>
                  <pic:blipFill>
                    <a:blip r:embed="rId147">
                      <a:extLst>
                        <a:ext uri="{28A0092B-C50C-407E-A947-70E740481C1C}">
                          <a14:useLocalDpi xmlns:a14="http://schemas.microsoft.com/office/drawing/2010/main" val="0"/>
                        </a:ext>
                      </a:extLst>
                    </a:blip>
                    <a:stretch>
                      <a:fillRect/>
                    </a:stretch>
                  </pic:blipFill>
                  <pic:spPr>
                    <a:xfrm>
                      <a:off x="0" y="0"/>
                      <a:ext cx="6120130" cy="1417955"/>
                    </a:xfrm>
                    <a:prstGeom prst="rect">
                      <a:avLst/>
                    </a:prstGeom>
                  </pic:spPr>
                </pic:pic>
              </a:graphicData>
            </a:graphic>
          </wp:inline>
        </w:drawing>
      </w:r>
    </w:p>
    <w:bookmarkEnd w:id="528"/>
    <w:p w14:paraId="7B9D7D5A" w14:textId="77777777" w:rsidR="00D061C6" w:rsidRPr="008D38F7" w:rsidRDefault="00D061C6" w:rsidP="00D061C6">
      <w:r w:rsidRPr="008D38F7">
        <w:t>Set Left and Right locators for the Loop by dragging mouse cursor over the Time line.</w:t>
      </w:r>
    </w:p>
    <w:p w14:paraId="58B11BAC" w14:textId="6764A22C" w:rsidR="000E1C1A" w:rsidRPr="008D38F7" w:rsidRDefault="00296EEE" w:rsidP="000E1C1A">
      <w:r w:rsidRPr="008D38F7">
        <w:rPr>
          <w:noProof/>
        </w:rPr>
        <w:drawing>
          <wp:inline distT="0" distB="0" distL="0" distR="0" wp14:anchorId="583D9DD2" wp14:editId="26215272">
            <wp:extent cx="861060" cy="308610"/>
            <wp:effectExtent l="0" t="0" r="0" b="0"/>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861060" cy="308610"/>
                    </a:xfrm>
                    <a:prstGeom prst="rect">
                      <a:avLst/>
                    </a:prstGeom>
                    <a:noFill/>
                    <a:ln>
                      <a:noFill/>
                    </a:ln>
                  </pic:spPr>
                </pic:pic>
              </a:graphicData>
            </a:graphic>
          </wp:inline>
        </w:drawing>
      </w:r>
      <w:r w:rsidR="000E1C1A" w:rsidRPr="008D38F7">
        <w:t xml:space="preserve">  </w:t>
      </w:r>
      <w:r w:rsidR="000E1C1A" w:rsidRPr="008D38F7">
        <w:rPr>
          <w:b/>
        </w:rPr>
        <w:t>Add/Reduce output velocity</w:t>
      </w:r>
      <w:r w:rsidR="000E1C1A" w:rsidRPr="008D38F7">
        <w:t xml:space="preserve"> (can be automated by MIDI CC#122).</w:t>
      </w:r>
    </w:p>
    <w:p w14:paraId="1D7F716C" w14:textId="49EAD73C" w:rsidR="000E1C1A" w:rsidRPr="008D38F7" w:rsidRDefault="00296EEE" w:rsidP="000E1C1A">
      <w:r w:rsidRPr="008D38F7">
        <w:rPr>
          <w:noProof/>
        </w:rPr>
        <w:drawing>
          <wp:inline distT="0" distB="0" distL="0" distR="0" wp14:anchorId="4EDC635F" wp14:editId="39068360">
            <wp:extent cx="1127125" cy="318770"/>
            <wp:effectExtent l="0" t="0" r="0" b="0"/>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127125" cy="318770"/>
                    </a:xfrm>
                    <a:prstGeom prst="rect">
                      <a:avLst/>
                    </a:prstGeom>
                    <a:noFill/>
                    <a:ln>
                      <a:noFill/>
                    </a:ln>
                  </pic:spPr>
                </pic:pic>
              </a:graphicData>
            </a:graphic>
          </wp:inline>
        </w:drawing>
      </w:r>
      <w:r w:rsidR="000E1C1A" w:rsidRPr="008D38F7">
        <w:t xml:space="preserve">  </w:t>
      </w:r>
      <w:r w:rsidR="000E1C1A" w:rsidRPr="008D38F7">
        <w:rPr>
          <w:b/>
        </w:rPr>
        <w:t>Switch on/off the Humanize</w:t>
      </w:r>
      <w:r w:rsidR="000E1C1A" w:rsidRPr="008D38F7">
        <w:t xml:space="preserve"> engine</w:t>
      </w:r>
      <w:r w:rsidR="00122049" w:rsidRPr="008D38F7">
        <w:t>. Open Humanize settings windo</w:t>
      </w:r>
      <w:r w:rsidR="00E57174" w:rsidRPr="008D38F7">
        <w:t>w.</w:t>
      </w:r>
    </w:p>
    <w:p w14:paraId="3D2F1134" w14:textId="7A132F43" w:rsidR="000E1C1A" w:rsidRPr="008D38F7" w:rsidRDefault="00296EEE" w:rsidP="000E1C1A">
      <w:r w:rsidRPr="008D38F7">
        <w:rPr>
          <w:noProof/>
        </w:rPr>
        <w:drawing>
          <wp:inline distT="0" distB="0" distL="0" distR="0" wp14:anchorId="77DD046E" wp14:editId="25F66F29">
            <wp:extent cx="659130" cy="287020"/>
            <wp:effectExtent l="0" t="0" r="0" b="0"/>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659130" cy="287020"/>
                    </a:xfrm>
                    <a:prstGeom prst="rect">
                      <a:avLst/>
                    </a:prstGeom>
                    <a:noFill/>
                    <a:ln>
                      <a:noFill/>
                    </a:ln>
                  </pic:spPr>
                </pic:pic>
              </a:graphicData>
            </a:graphic>
          </wp:inline>
        </w:drawing>
      </w:r>
      <w:r w:rsidR="008141E1" w:rsidRPr="008D38F7">
        <w:t xml:space="preserve"> </w:t>
      </w:r>
      <w:r w:rsidR="000E1C1A" w:rsidRPr="008D38F7">
        <w:rPr>
          <w:b/>
        </w:rPr>
        <w:t>Undo/Redo</w:t>
      </w:r>
      <w:r w:rsidR="000E1C1A" w:rsidRPr="008D38F7">
        <w:t xml:space="preserve"> edits done in the Song Track.</w:t>
      </w:r>
    </w:p>
    <w:p w14:paraId="51B3D0FB" w14:textId="71EBD1D4" w:rsidR="00342E51" w:rsidRPr="008D38F7" w:rsidRDefault="00296EEE" w:rsidP="00342E51">
      <w:bookmarkStart w:id="529" w:name="_Hlk62904496"/>
      <w:r w:rsidRPr="008D38F7">
        <w:rPr>
          <w:noProof/>
        </w:rPr>
        <w:drawing>
          <wp:inline distT="0" distB="0" distL="0" distR="0" wp14:anchorId="74FFF6C1" wp14:editId="26ADBB01">
            <wp:extent cx="829310" cy="287020"/>
            <wp:effectExtent l="0" t="0" r="0" b="0"/>
            <wp:docPr id="2316"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829310" cy="287020"/>
                    </a:xfrm>
                    <a:prstGeom prst="rect">
                      <a:avLst/>
                    </a:prstGeom>
                    <a:noFill/>
                    <a:ln>
                      <a:noFill/>
                    </a:ln>
                  </pic:spPr>
                </pic:pic>
              </a:graphicData>
            </a:graphic>
          </wp:inline>
        </w:drawing>
      </w:r>
      <w:r w:rsidR="00342E51" w:rsidRPr="008D38F7">
        <w:t xml:space="preserve"> </w:t>
      </w:r>
      <w:r w:rsidR="00342E51" w:rsidRPr="008D38F7">
        <w:rPr>
          <w:rFonts w:ascii="Calibri" w:hAnsi="Calibri"/>
        </w:rPr>
        <w:t xml:space="preserve"> </w:t>
      </w:r>
      <w:r w:rsidR="00342E51" w:rsidRPr="008D38F7">
        <w:rPr>
          <w:b/>
          <w:bCs/>
        </w:rPr>
        <w:t>Drag out</w:t>
      </w:r>
      <w:r w:rsidR="00342E51" w:rsidRPr="008D38F7">
        <w:t xml:space="preserve"> Song events (patterns and chords) to MIDI track.</w:t>
      </w:r>
    </w:p>
    <w:p w14:paraId="7A6505E5" w14:textId="5963919A" w:rsidR="00342E51" w:rsidRPr="008D38F7" w:rsidRDefault="00296EEE" w:rsidP="00342E51">
      <w:pPr>
        <w:rPr>
          <w:rFonts w:ascii="Calibri" w:hAnsi="Calibri"/>
        </w:rPr>
      </w:pPr>
      <w:r w:rsidRPr="008D38F7">
        <w:rPr>
          <w:rFonts w:ascii="Calibri" w:hAnsi="Calibri"/>
          <w:noProof/>
        </w:rPr>
        <w:drawing>
          <wp:inline distT="0" distB="0" distL="0" distR="0" wp14:anchorId="1AAA41A0" wp14:editId="77858C48">
            <wp:extent cx="563245" cy="276225"/>
            <wp:effectExtent l="0" t="0" r="0" b="0"/>
            <wp:docPr id="2317"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63245" cy="276225"/>
                    </a:xfrm>
                    <a:prstGeom prst="rect">
                      <a:avLst/>
                    </a:prstGeom>
                    <a:noFill/>
                    <a:ln>
                      <a:noFill/>
                    </a:ln>
                  </pic:spPr>
                </pic:pic>
              </a:graphicData>
            </a:graphic>
          </wp:inline>
        </w:drawing>
      </w:r>
      <w:r w:rsidR="00342E51" w:rsidRPr="008D38F7">
        <w:rPr>
          <w:rFonts w:ascii="Calibri" w:hAnsi="Calibri"/>
        </w:rPr>
        <w:t xml:space="preserve">  </w:t>
      </w:r>
      <w:r w:rsidR="00342E51" w:rsidRPr="008D38F7">
        <w:t>Activate ‘</w:t>
      </w:r>
      <w:r w:rsidR="00342E51" w:rsidRPr="008D38F7">
        <w:rPr>
          <w:b/>
          <w:bCs/>
        </w:rPr>
        <w:t>Play Song events from MIDI track</w:t>
      </w:r>
      <w:r w:rsidR="00342E51" w:rsidRPr="008D38F7">
        <w:t>’ mode.</w:t>
      </w:r>
    </w:p>
    <w:p w14:paraId="10A024CB" w14:textId="35DE05BC" w:rsidR="0083790C" w:rsidRPr="008D38F7" w:rsidRDefault="00FD4D70" w:rsidP="000E1C1A">
      <w:pPr>
        <w:rPr>
          <w:b/>
        </w:rPr>
      </w:pPr>
      <w:r w:rsidRPr="008D38F7">
        <w:rPr>
          <w:b/>
          <w:noProof/>
        </w:rPr>
        <w:drawing>
          <wp:inline distT="0" distB="0" distL="0" distR="0" wp14:anchorId="218ED617" wp14:editId="7FB7ED32">
            <wp:extent cx="2183130" cy="1222375"/>
            <wp:effectExtent l="0" t="0" r="0" b="0"/>
            <wp:docPr id="114" name="Picture 114"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3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183130" cy="1222375"/>
                    </a:xfrm>
                    <a:prstGeom prst="rect">
                      <a:avLst/>
                    </a:prstGeom>
                    <a:noFill/>
                    <a:ln>
                      <a:noFill/>
                    </a:ln>
                  </pic:spPr>
                </pic:pic>
              </a:graphicData>
            </a:graphic>
          </wp:inline>
        </w:drawing>
      </w:r>
      <w:r w:rsidR="008141E1" w:rsidRPr="008D38F7">
        <w:rPr>
          <w:b/>
        </w:rPr>
        <w:t xml:space="preserve">  </w:t>
      </w:r>
      <w:r w:rsidR="00122049" w:rsidRPr="008D38F7">
        <w:rPr>
          <w:b/>
        </w:rPr>
        <w:t>Save</w:t>
      </w:r>
      <w:r w:rsidR="00122049" w:rsidRPr="008D38F7">
        <w:t>/</w:t>
      </w:r>
      <w:r w:rsidR="00122049" w:rsidRPr="008D38F7">
        <w:rPr>
          <w:b/>
        </w:rPr>
        <w:t>Export</w:t>
      </w:r>
      <w:r w:rsidR="00122049" w:rsidRPr="008D38F7">
        <w:t xml:space="preserve"> the Song track.</w:t>
      </w:r>
    </w:p>
    <w:bookmarkEnd w:id="529"/>
    <w:p w14:paraId="6AB04A4C" w14:textId="651DB97F" w:rsidR="0083790C" w:rsidRPr="008D38F7" w:rsidRDefault="00296EEE" w:rsidP="000E1C1A">
      <w:r w:rsidRPr="008D38F7">
        <w:rPr>
          <w:noProof/>
        </w:rPr>
        <w:drawing>
          <wp:inline distT="0" distB="0" distL="0" distR="0" wp14:anchorId="0DF09807" wp14:editId="1E0FF459">
            <wp:extent cx="329565" cy="276225"/>
            <wp:effectExtent l="0" t="0" r="0" b="0"/>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29565" cy="276225"/>
                    </a:xfrm>
                    <a:prstGeom prst="rect">
                      <a:avLst/>
                    </a:prstGeom>
                    <a:noFill/>
                    <a:ln>
                      <a:noFill/>
                    </a:ln>
                  </pic:spPr>
                </pic:pic>
              </a:graphicData>
            </a:graphic>
          </wp:inline>
        </w:drawing>
      </w:r>
      <w:r w:rsidR="008141E1" w:rsidRPr="008D38F7">
        <w:t xml:space="preserve"> </w:t>
      </w:r>
      <w:r w:rsidR="000E1C1A" w:rsidRPr="008D38F7">
        <w:rPr>
          <w:b/>
        </w:rPr>
        <w:t>Load</w:t>
      </w:r>
      <w:r w:rsidR="000E1C1A" w:rsidRPr="008D38F7">
        <w:t xml:space="preserve"> the Song track (*.rgtrack</w:t>
      </w:r>
      <w:r w:rsidR="0083790C" w:rsidRPr="008D38F7">
        <w:t xml:space="preserve"> file</w:t>
      </w:r>
      <w:r w:rsidR="000E1C1A" w:rsidRPr="008D38F7">
        <w:t>).</w:t>
      </w:r>
    </w:p>
    <w:p w14:paraId="081F3B8D" w14:textId="2512DBBB" w:rsidR="000E1C1A" w:rsidRPr="008D38F7" w:rsidRDefault="00296EEE" w:rsidP="000E1C1A">
      <w:r w:rsidRPr="008D38F7">
        <w:rPr>
          <w:noProof/>
        </w:rPr>
        <w:drawing>
          <wp:inline distT="0" distB="0" distL="0" distR="0" wp14:anchorId="6205098D" wp14:editId="49859786">
            <wp:extent cx="351155" cy="297815"/>
            <wp:effectExtent l="0" t="0" r="0" b="0"/>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51155" cy="297815"/>
                    </a:xfrm>
                    <a:prstGeom prst="rect">
                      <a:avLst/>
                    </a:prstGeom>
                    <a:noFill/>
                    <a:ln>
                      <a:noFill/>
                    </a:ln>
                  </pic:spPr>
                </pic:pic>
              </a:graphicData>
            </a:graphic>
          </wp:inline>
        </w:drawing>
      </w:r>
      <w:r w:rsidR="008141E1" w:rsidRPr="008D38F7">
        <w:t xml:space="preserve"> </w:t>
      </w:r>
      <w:r w:rsidR="000E1C1A" w:rsidRPr="008D38F7">
        <w:rPr>
          <w:b/>
        </w:rPr>
        <w:t>Open Settings</w:t>
      </w:r>
      <w:r w:rsidR="000E1C1A" w:rsidRPr="008D38F7">
        <w:t xml:space="preserve"> panel.</w:t>
      </w:r>
    </w:p>
    <w:p w14:paraId="313C3FF4" w14:textId="77777777" w:rsidR="000E1C1A" w:rsidRPr="008D38F7" w:rsidRDefault="008141E1" w:rsidP="00B6148F">
      <w:pPr>
        <w:pStyle w:val="Heading2"/>
      </w:pPr>
      <w:bookmarkStart w:id="530" w:name="_Toc307260069"/>
      <w:bookmarkStart w:id="531" w:name="_Toc307260275"/>
      <w:bookmarkStart w:id="532" w:name="_Toc308106912"/>
      <w:r w:rsidRPr="008D38F7">
        <w:br w:type="page"/>
      </w:r>
      <w:bookmarkStart w:id="533" w:name="_Toc318380105"/>
      <w:bookmarkStart w:id="534" w:name="_Toc62840910"/>
      <w:bookmarkStart w:id="535" w:name="_Toc108455692"/>
      <w:bookmarkEnd w:id="525"/>
      <w:r w:rsidR="000E1C1A" w:rsidRPr="008D38F7">
        <w:t>Settings Panel</w:t>
      </w:r>
      <w:bookmarkEnd w:id="530"/>
      <w:bookmarkEnd w:id="531"/>
      <w:bookmarkEnd w:id="532"/>
      <w:bookmarkEnd w:id="533"/>
      <w:bookmarkEnd w:id="534"/>
      <w:bookmarkEnd w:id="535"/>
    </w:p>
    <w:p w14:paraId="6F6E422A" w14:textId="77777777" w:rsidR="000E1C1A" w:rsidRPr="008D38F7" w:rsidRDefault="000E1C1A" w:rsidP="000E1C1A">
      <w:r w:rsidRPr="008D38F7">
        <w:t>Clicking the Settings button will bring up the Settings panel.</w:t>
      </w:r>
    </w:p>
    <w:p w14:paraId="73ED2CE1" w14:textId="6BA18852" w:rsidR="000E1C1A" w:rsidRPr="008D38F7" w:rsidRDefault="00296EEE" w:rsidP="000E1C1A">
      <w:pPr>
        <w:jc w:val="center"/>
      </w:pPr>
      <w:r w:rsidRPr="008D38F7">
        <w:rPr>
          <w:noProof/>
        </w:rPr>
        <w:drawing>
          <wp:inline distT="0" distB="0" distL="0" distR="0" wp14:anchorId="764C4B39" wp14:editId="4B6E9045">
            <wp:extent cx="2200910" cy="2594610"/>
            <wp:effectExtent l="0" t="0" r="0" b="0"/>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2200910" cy="2594610"/>
                    </a:xfrm>
                    <a:prstGeom prst="rect">
                      <a:avLst/>
                    </a:prstGeom>
                    <a:noFill/>
                    <a:ln>
                      <a:noFill/>
                    </a:ln>
                  </pic:spPr>
                </pic:pic>
              </a:graphicData>
            </a:graphic>
          </wp:inline>
        </w:drawing>
      </w:r>
    </w:p>
    <w:p w14:paraId="6CDFBC08" w14:textId="77777777" w:rsidR="000E1C1A" w:rsidRPr="008D38F7" w:rsidRDefault="000E1C1A" w:rsidP="000E1C1A">
      <w:r w:rsidRPr="008D38F7">
        <w:rPr>
          <w:b/>
        </w:rPr>
        <w:t>Upper string</w:t>
      </w:r>
      <w:r w:rsidRPr="008D38F7">
        <w:t xml:space="preserve"> - disables upper strings for strumming patterns.</w:t>
      </w:r>
    </w:p>
    <w:p w14:paraId="5E3D6854" w14:textId="77777777" w:rsidR="000E1C1A" w:rsidRPr="008D38F7" w:rsidRDefault="000E1C1A" w:rsidP="000E1C1A">
      <w:r w:rsidRPr="008D38F7">
        <w:rPr>
          <w:b/>
        </w:rPr>
        <w:t>Lower string</w:t>
      </w:r>
      <w:r w:rsidRPr="008D38F7">
        <w:t xml:space="preserve"> - disables lower strings for strumming patterns.</w:t>
      </w:r>
    </w:p>
    <w:p w14:paraId="74D84E3B" w14:textId="77777777" w:rsidR="000E1C1A" w:rsidRPr="008D38F7" w:rsidRDefault="000E1C1A" w:rsidP="000E1C1A">
      <w:r w:rsidRPr="008D38F7">
        <w:rPr>
          <w:b/>
        </w:rPr>
        <w:t>B&amp;C strings#</w:t>
      </w:r>
      <w:r w:rsidRPr="008D38F7">
        <w:t xml:space="preserve"> - specifies the number of sounding strings for Bass&amp;Chord patterns.</w:t>
      </w:r>
    </w:p>
    <w:p w14:paraId="293E26F8" w14:textId="77777777" w:rsidR="000E1C1A" w:rsidRPr="008D38F7" w:rsidRDefault="000E1C1A" w:rsidP="000E1C1A">
      <w:r w:rsidRPr="008D38F7">
        <w:rPr>
          <w:b/>
        </w:rPr>
        <w:t>Chord audition velo</w:t>
      </w:r>
      <w:r w:rsidRPr="008D38F7">
        <w:t xml:space="preserve"> - specifies velocity value for chord audition.</w:t>
      </w:r>
    </w:p>
    <w:p w14:paraId="5069C38C" w14:textId="77777777" w:rsidR="000E1C1A" w:rsidRPr="008D38F7" w:rsidRDefault="000E1C1A" w:rsidP="000E1C1A">
      <w:r w:rsidRPr="008D38F7">
        <w:rPr>
          <w:b/>
        </w:rPr>
        <w:t>Chord audition strum time</w:t>
      </w:r>
      <w:r w:rsidRPr="008D38F7">
        <w:t xml:space="preserve"> - specifies strum time for chord audition.</w:t>
      </w:r>
    </w:p>
    <w:p w14:paraId="047FA855" w14:textId="77777777" w:rsidR="000E1C1A" w:rsidRPr="008D38F7" w:rsidRDefault="000E1C1A" w:rsidP="000E1C1A">
      <w:r w:rsidRPr="008D38F7">
        <w:rPr>
          <w:b/>
        </w:rPr>
        <w:t>Velo curve</w:t>
      </w:r>
      <w:r w:rsidRPr="008D38F7">
        <w:t xml:space="preserve"> - select the output velocity curve.</w:t>
      </w:r>
    </w:p>
    <w:p w14:paraId="30696985" w14:textId="77777777" w:rsidR="000E1C1A" w:rsidRPr="008D38F7" w:rsidRDefault="000E1C1A" w:rsidP="000E1C1A">
      <w:r w:rsidRPr="008D38F7">
        <w:rPr>
          <w:b/>
        </w:rPr>
        <w:t>Velo+ from P.B.</w:t>
      </w:r>
      <w:r w:rsidRPr="008D38F7">
        <w:t xml:space="preserve"> - assign +/- velocity control to Pitch Bender controller.</w:t>
      </w:r>
    </w:p>
    <w:p w14:paraId="5701E656" w14:textId="77777777" w:rsidR="000E1C1A" w:rsidRPr="008D38F7" w:rsidRDefault="000E1C1A" w:rsidP="000E1C1A">
      <w:r w:rsidRPr="008D38F7">
        <w:rPr>
          <w:b/>
        </w:rPr>
        <w:t>Legato</w:t>
      </w:r>
      <w:r w:rsidRPr="008D38F7">
        <w:t xml:space="preserve"> - </w:t>
      </w:r>
      <w:r w:rsidR="005E286A" w:rsidRPr="008D38F7">
        <w:t>click</w:t>
      </w:r>
      <w:r w:rsidRPr="008D38F7">
        <w:t xml:space="preserve"> to allow the last note of shortened pattern continue sustaining its full length in the close next pattern.</w:t>
      </w:r>
    </w:p>
    <w:p w14:paraId="7EEE54F8" w14:textId="77777777" w:rsidR="000E1C1A" w:rsidRPr="008D38F7" w:rsidRDefault="000E1C1A" w:rsidP="00B6148F">
      <w:pPr>
        <w:pStyle w:val="Heading2"/>
        <w:pageBreakBefore/>
      </w:pPr>
      <w:bookmarkStart w:id="536" w:name="_Toc307260070"/>
      <w:bookmarkStart w:id="537" w:name="_Toc307260276"/>
      <w:bookmarkStart w:id="538" w:name="_Toc308106913"/>
      <w:bookmarkStart w:id="539" w:name="_Toc318380106"/>
      <w:bookmarkStart w:id="540" w:name="_Toc62840911"/>
      <w:bookmarkStart w:id="541" w:name="_Toc108455693"/>
      <w:r w:rsidRPr="008D38F7">
        <w:t>Keyboard Shortcuts</w:t>
      </w:r>
      <w:bookmarkEnd w:id="536"/>
      <w:bookmarkEnd w:id="537"/>
      <w:bookmarkEnd w:id="538"/>
      <w:bookmarkEnd w:id="539"/>
      <w:bookmarkEnd w:id="540"/>
      <w:bookmarkEnd w:id="541"/>
    </w:p>
    <w:p w14:paraId="183EA53C" w14:textId="77777777" w:rsidR="000E1C1A" w:rsidRPr="008D38F7" w:rsidRDefault="000E1C1A" w:rsidP="007B17C5">
      <w:pPr>
        <w:pStyle w:val="Heading3"/>
        <w:spacing w:before="120" w:after="40"/>
      </w:pPr>
      <w:bookmarkStart w:id="542" w:name="_Toc307260071"/>
      <w:bookmarkStart w:id="543" w:name="_Toc307260277"/>
      <w:bookmarkStart w:id="544" w:name="_Toc308106914"/>
      <w:bookmarkStart w:id="545" w:name="_Toc62840912"/>
      <w:r w:rsidRPr="008D38F7">
        <w:t>Song Track</w:t>
      </w:r>
      <w:bookmarkEnd w:id="542"/>
      <w:bookmarkEnd w:id="543"/>
      <w:bookmarkEnd w:id="544"/>
      <w:bookmarkEnd w:id="545"/>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3261"/>
        <w:gridCol w:w="3119"/>
      </w:tblGrid>
      <w:tr w:rsidR="00B6148F" w:rsidRPr="008D38F7" w14:paraId="17B40381" w14:textId="77777777" w:rsidTr="00E62AEC">
        <w:tc>
          <w:tcPr>
            <w:tcW w:w="4077" w:type="dxa"/>
            <w:shd w:val="clear" w:color="auto" w:fill="auto"/>
          </w:tcPr>
          <w:p w14:paraId="36559B15" w14:textId="77777777" w:rsidR="00B6148F" w:rsidRPr="008D38F7" w:rsidRDefault="00B6148F" w:rsidP="00E62AEC">
            <w:pPr>
              <w:spacing w:before="40" w:after="20"/>
            </w:pPr>
            <w:r w:rsidRPr="008D38F7">
              <w:rPr>
                <w:b/>
              </w:rPr>
              <w:t>Command</w:t>
            </w:r>
          </w:p>
        </w:tc>
        <w:tc>
          <w:tcPr>
            <w:tcW w:w="3261" w:type="dxa"/>
            <w:shd w:val="clear" w:color="auto" w:fill="auto"/>
          </w:tcPr>
          <w:p w14:paraId="0D2B3585" w14:textId="77777777" w:rsidR="00B6148F" w:rsidRPr="008D38F7" w:rsidRDefault="00B6148F" w:rsidP="00E62AEC">
            <w:pPr>
              <w:spacing w:before="40" w:after="20"/>
            </w:pPr>
            <w:r w:rsidRPr="008D38F7">
              <w:rPr>
                <w:b/>
              </w:rPr>
              <w:t>Shortcut</w:t>
            </w:r>
          </w:p>
        </w:tc>
        <w:tc>
          <w:tcPr>
            <w:tcW w:w="3119" w:type="dxa"/>
            <w:shd w:val="clear" w:color="auto" w:fill="auto"/>
          </w:tcPr>
          <w:p w14:paraId="4DB0EE55" w14:textId="77777777" w:rsidR="00B6148F" w:rsidRPr="008D38F7" w:rsidRDefault="00B6148F" w:rsidP="00E62AEC">
            <w:pPr>
              <w:spacing w:before="40" w:after="20"/>
            </w:pPr>
            <w:r w:rsidRPr="008D38F7">
              <w:rPr>
                <w:b/>
              </w:rPr>
              <w:t>Mouse</w:t>
            </w:r>
          </w:p>
        </w:tc>
      </w:tr>
      <w:tr w:rsidR="00B6148F" w:rsidRPr="008D38F7" w14:paraId="6F2EFE58" w14:textId="77777777" w:rsidTr="00E62AEC">
        <w:tc>
          <w:tcPr>
            <w:tcW w:w="4077" w:type="dxa"/>
            <w:shd w:val="clear" w:color="auto" w:fill="auto"/>
          </w:tcPr>
          <w:p w14:paraId="6FF7306C" w14:textId="77777777" w:rsidR="00B6148F" w:rsidRPr="008D38F7" w:rsidRDefault="00B6148F" w:rsidP="00E62AEC">
            <w:pPr>
              <w:spacing w:before="40" w:after="20"/>
            </w:pPr>
            <w:r w:rsidRPr="008D38F7">
              <w:t>Play/Pause</w:t>
            </w:r>
          </w:p>
        </w:tc>
        <w:tc>
          <w:tcPr>
            <w:tcW w:w="3261" w:type="dxa"/>
            <w:shd w:val="clear" w:color="auto" w:fill="auto"/>
          </w:tcPr>
          <w:p w14:paraId="790980CA" w14:textId="77777777" w:rsidR="00B6148F" w:rsidRPr="008D38F7" w:rsidRDefault="00AC7C49" w:rsidP="00E62AEC">
            <w:pPr>
              <w:spacing w:before="40" w:after="20"/>
            </w:pPr>
            <w:r w:rsidRPr="008D38F7">
              <w:t>Spacebar</w:t>
            </w:r>
          </w:p>
        </w:tc>
        <w:tc>
          <w:tcPr>
            <w:tcW w:w="3119" w:type="dxa"/>
            <w:shd w:val="clear" w:color="auto" w:fill="auto"/>
          </w:tcPr>
          <w:p w14:paraId="7C9EB266" w14:textId="77777777" w:rsidR="00B6148F" w:rsidRPr="008D38F7" w:rsidRDefault="00B6148F" w:rsidP="00E62AEC">
            <w:pPr>
              <w:spacing w:before="40" w:after="20"/>
            </w:pPr>
            <w:r w:rsidRPr="008D38F7">
              <w:t>Double-click on Time line</w:t>
            </w:r>
          </w:p>
        </w:tc>
      </w:tr>
      <w:tr w:rsidR="00B6148F" w:rsidRPr="008D38F7" w14:paraId="495A9228" w14:textId="77777777" w:rsidTr="00E62AEC">
        <w:tc>
          <w:tcPr>
            <w:tcW w:w="4077" w:type="dxa"/>
            <w:shd w:val="clear" w:color="auto" w:fill="auto"/>
          </w:tcPr>
          <w:p w14:paraId="78E06994" w14:textId="77777777" w:rsidR="00B6148F" w:rsidRPr="008D38F7" w:rsidRDefault="00B6148F" w:rsidP="00E62AEC">
            <w:pPr>
              <w:spacing w:before="40" w:after="20"/>
            </w:pPr>
            <w:r w:rsidRPr="008D38F7">
              <w:t>Stop</w:t>
            </w:r>
          </w:p>
        </w:tc>
        <w:tc>
          <w:tcPr>
            <w:tcW w:w="3261" w:type="dxa"/>
            <w:shd w:val="clear" w:color="auto" w:fill="auto"/>
          </w:tcPr>
          <w:p w14:paraId="543F5D75" w14:textId="77777777" w:rsidR="00B6148F" w:rsidRPr="008D38F7" w:rsidRDefault="00B6148F" w:rsidP="00E62AEC">
            <w:pPr>
              <w:spacing w:before="40" w:after="20"/>
            </w:pPr>
            <w:r w:rsidRPr="008D38F7">
              <w:t>Ctrl +</w:t>
            </w:r>
            <w:r w:rsidR="00AC7C49" w:rsidRPr="008D38F7">
              <w:t xml:space="preserve"> Spacebar</w:t>
            </w:r>
          </w:p>
        </w:tc>
        <w:tc>
          <w:tcPr>
            <w:tcW w:w="3119" w:type="dxa"/>
            <w:shd w:val="clear" w:color="auto" w:fill="auto"/>
          </w:tcPr>
          <w:p w14:paraId="1DF133BD" w14:textId="77777777" w:rsidR="00B6148F" w:rsidRPr="008D38F7" w:rsidRDefault="00B6148F" w:rsidP="00E62AEC">
            <w:pPr>
              <w:spacing w:before="40" w:after="20"/>
            </w:pPr>
          </w:p>
        </w:tc>
      </w:tr>
      <w:tr w:rsidR="00B6148F" w:rsidRPr="008D38F7" w14:paraId="2C02FAFF" w14:textId="77777777" w:rsidTr="00E62AEC">
        <w:tc>
          <w:tcPr>
            <w:tcW w:w="4077" w:type="dxa"/>
            <w:shd w:val="clear" w:color="auto" w:fill="auto"/>
          </w:tcPr>
          <w:p w14:paraId="32A5E0B9" w14:textId="77777777" w:rsidR="00B6148F" w:rsidRPr="008D38F7" w:rsidRDefault="00B6148F" w:rsidP="00E62AEC">
            <w:pPr>
              <w:spacing w:before="40" w:after="20"/>
            </w:pPr>
            <w:r w:rsidRPr="008D38F7">
              <w:t>Navigate Track vertically</w:t>
            </w:r>
          </w:p>
        </w:tc>
        <w:tc>
          <w:tcPr>
            <w:tcW w:w="3261" w:type="dxa"/>
            <w:shd w:val="clear" w:color="auto" w:fill="auto"/>
          </w:tcPr>
          <w:p w14:paraId="20AAEB08" w14:textId="77777777" w:rsidR="00B6148F" w:rsidRPr="008D38F7" w:rsidRDefault="00AC7C49" w:rsidP="00E62AEC">
            <w:pPr>
              <w:spacing w:before="40" w:after="20"/>
            </w:pPr>
            <w:r w:rsidRPr="008D38F7">
              <w:t>Up</w:t>
            </w:r>
            <w:r w:rsidR="00B6148F" w:rsidRPr="008D38F7">
              <w:t>/</w:t>
            </w:r>
            <w:r w:rsidRPr="008D38F7">
              <w:t>Down</w:t>
            </w:r>
            <w:r w:rsidR="00B6148F" w:rsidRPr="008D38F7">
              <w:t xml:space="preserve"> </w:t>
            </w:r>
            <w:r w:rsidRPr="008D38F7">
              <w:t>arrows</w:t>
            </w:r>
          </w:p>
        </w:tc>
        <w:tc>
          <w:tcPr>
            <w:tcW w:w="3119" w:type="dxa"/>
            <w:shd w:val="clear" w:color="auto" w:fill="auto"/>
          </w:tcPr>
          <w:p w14:paraId="580752DE" w14:textId="77777777" w:rsidR="00B6148F" w:rsidRPr="008D38F7" w:rsidRDefault="00B6148F" w:rsidP="00E62AEC">
            <w:pPr>
              <w:spacing w:before="40" w:after="20"/>
            </w:pPr>
          </w:p>
        </w:tc>
      </w:tr>
      <w:tr w:rsidR="00B6148F" w:rsidRPr="008D38F7" w14:paraId="258E33E4" w14:textId="77777777" w:rsidTr="00E62AEC">
        <w:tc>
          <w:tcPr>
            <w:tcW w:w="4077" w:type="dxa"/>
            <w:shd w:val="clear" w:color="auto" w:fill="auto"/>
          </w:tcPr>
          <w:p w14:paraId="0963D524" w14:textId="77777777" w:rsidR="00B6148F" w:rsidRPr="008D38F7" w:rsidRDefault="00B6148F" w:rsidP="00E62AEC">
            <w:pPr>
              <w:spacing w:before="40" w:after="20"/>
            </w:pPr>
            <w:r w:rsidRPr="008D38F7">
              <w:t>Navigate Track horiz. by beats</w:t>
            </w:r>
          </w:p>
        </w:tc>
        <w:tc>
          <w:tcPr>
            <w:tcW w:w="3261" w:type="dxa"/>
            <w:shd w:val="clear" w:color="auto" w:fill="auto"/>
          </w:tcPr>
          <w:p w14:paraId="55F48B03" w14:textId="77777777" w:rsidR="00B6148F" w:rsidRPr="008D38F7" w:rsidRDefault="007A09A4" w:rsidP="00E62AEC">
            <w:pPr>
              <w:spacing w:before="40" w:after="20"/>
            </w:pPr>
            <w:r w:rsidRPr="008D38F7">
              <w:t>Left</w:t>
            </w:r>
            <w:r w:rsidR="00B6148F" w:rsidRPr="008D38F7">
              <w:t>/R</w:t>
            </w:r>
            <w:r w:rsidRPr="008D38F7">
              <w:t>ight</w:t>
            </w:r>
            <w:r w:rsidR="00B6148F" w:rsidRPr="008D38F7">
              <w:t xml:space="preserve"> </w:t>
            </w:r>
            <w:r w:rsidR="00AC7C49" w:rsidRPr="008D38F7">
              <w:t>arrows</w:t>
            </w:r>
          </w:p>
        </w:tc>
        <w:tc>
          <w:tcPr>
            <w:tcW w:w="3119" w:type="dxa"/>
            <w:shd w:val="clear" w:color="auto" w:fill="auto"/>
          </w:tcPr>
          <w:p w14:paraId="2185D021" w14:textId="77777777" w:rsidR="00B6148F" w:rsidRPr="008D38F7" w:rsidRDefault="00B6148F" w:rsidP="00E62AEC">
            <w:pPr>
              <w:spacing w:before="40" w:after="20"/>
            </w:pPr>
          </w:p>
        </w:tc>
      </w:tr>
      <w:tr w:rsidR="00B6148F" w:rsidRPr="008D38F7" w14:paraId="081F2B2E" w14:textId="77777777" w:rsidTr="00E62AEC">
        <w:tc>
          <w:tcPr>
            <w:tcW w:w="4077" w:type="dxa"/>
            <w:shd w:val="clear" w:color="auto" w:fill="auto"/>
          </w:tcPr>
          <w:p w14:paraId="5B698A9E" w14:textId="77777777" w:rsidR="00B6148F" w:rsidRPr="008D38F7" w:rsidRDefault="00B6148F" w:rsidP="00E62AEC">
            <w:pPr>
              <w:spacing w:before="40" w:after="20"/>
            </w:pPr>
            <w:r w:rsidRPr="008D38F7">
              <w:t>Navigate Track horiz. by grid</w:t>
            </w:r>
          </w:p>
        </w:tc>
        <w:tc>
          <w:tcPr>
            <w:tcW w:w="3261" w:type="dxa"/>
            <w:shd w:val="clear" w:color="auto" w:fill="auto"/>
          </w:tcPr>
          <w:p w14:paraId="7AF7B29A" w14:textId="77777777" w:rsidR="00B6148F" w:rsidRPr="008D38F7" w:rsidRDefault="00B6148F" w:rsidP="00E62AEC">
            <w:pPr>
              <w:spacing w:before="40" w:after="20"/>
            </w:pPr>
            <w:r w:rsidRPr="008D38F7">
              <w:t>Ctrl +</w:t>
            </w:r>
            <w:r w:rsidR="007A09A4" w:rsidRPr="008D38F7">
              <w:t xml:space="preserve"> Left/Right </w:t>
            </w:r>
            <w:r w:rsidR="00AC7C49" w:rsidRPr="008D38F7">
              <w:t>arrows</w:t>
            </w:r>
          </w:p>
        </w:tc>
        <w:tc>
          <w:tcPr>
            <w:tcW w:w="3119" w:type="dxa"/>
            <w:shd w:val="clear" w:color="auto" w:fill="auto"/>
          </w:tcPr>
          <w:p w14:paraId="0B8BAAAB" w14:textId="77777777" w:rsidR="00B6148F" w:rsidRPr="008D38F7" w:rsidRDefault="00B6148F" w:rsidP="00E62AEC">
            <w:pPr>
              <w:spacing w:before="40" w:after="20"/>
            </w:pPr>
          </w:p>
        </w:tc>
      </w:tr>
      <w:tr w:rsidR="00B6148F" w:rsidRPr="008D38F7" w14:paraId="0FF7C9E2" w14:textId="77777777" w:rsidTr="00E62AEC">
        <w:tc>
          <w:tcPr>
            <w:tcW w:w="4077" w:type="dxa"/>
            <w:shd w:val="clear" w:color="auto" w:fill="auto"/>
          </w:tcPr>
          <w:p w14:paraId="2EC83B02" w14:textId="77777777" w:rsidR="00B6148F" w:rsidRPr="008D38F7" w:rsidRDefault="00B6148F" w:rsidP="00E62AEC">
            <w:pPr>
              <w:spacing w:before="40" w:after="20"/>
            </w:pPr>
            <w:r w:rsidRPr="008D38F7">
              <w:t>Navigate between chords</w:t>
            </w:r>
          </w:p>
        </w:tc>
        <w:tc>
          <w:tcPr>
            <w:tcW w:w="3261" w:type="dxa"/>
            <w:shd w:val="clear" w:color="auto" w:fill="auto"/>
          </w:tcPr>
          <w:p w14:paraId="528C9783" w14:textId="77777777" w:rsidR="00B6148F" w:rsidRPr="008D38F7" w:rsidRDefault="007A09A4" w:rsidP="00E62AEC">
            <w:pPr>
              <w:spacing w:before="40" w:after="20"/>
            </w:pPr>
            <w:r w:rsidRPr="008D38F7">
              <w:t xml:space="preserve">Left/Right </w:t>
            </w:r>
            <w:r w:rsidR="00AC7C49" w:rsidRPr="008D38F7">
              <w:t>arrows</w:t>
            </w:r>
          </w:p>
        </w:tc>
        <w:tc>
          <w:tcPr>
            <w:tcW w:w="3119" w:type="dxa"/>
            <w:shd w:val="clear" w:color="auto" w:fill="auto"/>
          </w:tcPr>
          <w:p w14:paraId="769D69FB" w14:textId="77777777" w:rsidR="00B6148F" w:rsidRPr="008D38F7" w:rsidRDefault="00B6148F" w:rsidP="00E62AEC">
            <w:pPr>
              <w:spacing w:before="40" w:after="20"/>
            </w:pPr>
          </w:p>
        </w:tc>
      </w:tr>
      <w:tr w:rsidR="00B6148F" w:rsidRPr="008D38F7" w14:paraId="38D047A0" w14:textId="77777777" w:rsidTr="00E62AEC">
        <w:tc>
          <w:tcPr>
            <w:tcW w:w="4077" w:type="dxa"/>
            <w:shd w:val="clear" w:color="auto" w:fill="auto"/>
          </w:tcPr>
          <w:p w14:paraId="300894C8" w14:textId="77777777" w:rsidR="00B6148F" w:rsidRPr="008D38F7" w:rsidRDefault="00B6148F" w:rsidP="00E62AEC">
            <w:pPr>
              <w:spacing w:before="40" w:after="20"/>
            </w:pPr>
            <w:r w:rsidRPr="008D38F7">
              <w:t>Navigate Chord track, beats</w:t>
            </w:r>
          </w:p>
        </w:tc>
        <w:tc>
          <w:tcPr>
            <w:tcW w:w="3261" w:type="dxa"/>
            <w:shd w:val="clear" w:color="auto" w:fill="auto"/>
          </w:tcPr>
          <w:p w14:paraId="5440808A" w14:textId="77777777" w:rsidR="00B6148F" w:rsidRPr="008D38F7" w:rsidRDefault="00AC7C49" w:rsidP="00E62AEC">
            <w:pPr>
              <w:spacing w:before="40" w:after="20"/>
            </w:pPr>
            <w:r w:rsidRPr="008D38F7">
              <w:t>Tab</w:t>
            </w:r>
            <w:r w:rsidR="00B6148F" w:rsidRPr="008D38F7">
              <w:t>, Shift+T</w:t>
            </w:r>
            <w:r w:rsidRPr="008D38F7">
              <w:t>ab</w:t>
            </w:r>
          </w:p>
        </w:tc>
        <w:tc>
          <w:tcPr>
            <w:tcW w:w="3119" w:type="dxa"/>
            <w:shd w:val="clear" w:color="auto" w:fill="auto"/>
          </w:tcPr>
          <w:p w14:paraId="49901DB3" w14:textId="77777777" w:rsidR="00B6148F" w:rsidRPr="008D38F7" w:rsidRDefault="00B6148F" w:rsidP="00E62AEC">
            <w:pPr>
              <w:spacing w:before="40" w:after="20"/>
            </w:pPr>
          </w:p>
        </w:tc>
      </w:tr>
      <w:tr w:rsidR="00B6148F" w:rsidRPr="008D38F7" w14:paraId="65A3FD64" w14:textId="77777777" w:rsidTr="00E62AEC">
        <w:tc>
          <w:tcPr>
            <w:tcW w:w="4077" w:type="dxa"/>
            <w:shd w:val="clear" w:color="auto" w:fill="auto"/>
          </w:tcPr>
          <w:p w14:paraId="295898AC" w14:textId="77777777" w:rsidR="00B6148F" w:rsidRPr="008D38F7" w:rsidRDefault="00B6148F" w:rsidP="00E62AEC">
            <w:pPr>
              <w:spacing w:before="40" w:after="20"/>
            </w:pPr>
            <w:r w:rsidRPr="008D38F7">
              <w:t>Navigate Chord track, grid</w:t>
            </w:r>
          </w:p>
        </w:tc>
        <w:tc>
          <w:tcPr>
            <w:tcW w:w="3261" w:type="dxa"/>
            <w:shd w:val="clear" w:color="auto" w:fill="auto"/>
          </w:tcPr>
          <w:p w14:paraId="46E5C644" w14:textId="77777777" w:rsidR="00B6148F" w:rsidRPr="008D38F7" w:rsidRDefault="00B6148F" w:rsidP="00E62AEC">
            <w:pPr>
              <w:spacing w:before="40" w:after="20"/>
            </w:pPr>
            <w:r w:rsidRPr="008D38F7">
              <w:t>Ctrl +T</w:t>
            </w:r>
            <w:r w:rsidR="007A09A4" w:rsidRPr="008D38F7">
              <w:t>ab</w:t>
            </w:r>
            <w:r w:rsidRPr="008D38F7">
              <w:t>, Shift + Ctrl +T</w:t>
            </w:r>
            <w:r w:rsidR="007A09A4" w:rsidRPr="008D38F7">
              <w:t>ab</w:t>
            </w:r>
          </w:p>
        </w:tc>
        <w:tc>
          <w:tcPr>
            <w:tcW w:w="3119" w:type="dxa"/>
            <w:shd w:val="clear" w:color="auto" w:fill="auto"/>
          </w:tcPr>
          <w:p w14:paraId="77F3F8FD" w14:textId="77777777" w:rsidR="00B6148F" w:rsidRPr="008D38F7" w:rsidRDefault="00B6148F" w:rsidP="00E62AEC">
            <w:pPr>
              <w:spacing w:before="40" w:after="20"/>
            </w:pPr>
          </w:p>
        </w:tc>
      </w:tr>
      <w:tr w:rsidR="00B6148F" w:rsidRPr="008D38F7" w14:paraId="009EB322" w14:textId="77777777" w:rsidTr="00E62AEC">
        <w:tc>
          <w:tcPr>
            <w:tcW w:w="4077" w:type="dxa"/>
            <w:shd w:val="clear" w:color="auto" w:fill="auto"/>
          </w:tcPr>
          <w:p w14:paraId="5F3CCC5A" w14:textId="77777777" w:rsidR="00B6148F" w:rsidRPr="008D38F7" w:rsidRDefault="00B6148F" w:rsidP="00E62AEC">
            <w:pPr>
              <w:spacing w:before="40" w:after="20"/>
            </w:pPr>
            <w:r w:rsidRPr="008D38F7">
              <w:t>Select all chords and patterns</w:t>
            </w:r>
          </w:p>
        </w:tc>
        <w:tc>
          <w:tcPr>
            <w:tcW w:w="3261" w:type="dxa"/>
            <w:shd w:val="clear" w:color="auto" w:fill="auto"/>
          </w:tcPr>
          <w:p w14:paraId="3A788F88" w14:textId="77777777" w:rsidR="00B6148F" w:rsidRPr="008D38F7" w:rsidRDefault="00B6148F" w:rsidP="00E62AEC">
            <w:pPr>
              <w:spacing w:before="40" w:after="20"/>
            </w:pPr>
            <w:r w:rsidRPr="008D38F7">
              <w:t>Ctrl +A</w:t>
            </w:r>
          </w:p>
        </w:tc>
        <w:tc>
          <w:tcPr>
            <w:tcW w:w="3119" w:type="dxa"/>
            <w:shd w:val="clear" w:color="auto" w:fill="auto"/>
          </w:tcPr>
          <w:p w14:paraId="3E273165" w14:textId="77777777" w:rsidR="00B6148F" w:rsidRPr="008D38F7" w:rsidRDefault="00B6148F" w:rsidP="00E62AEC">
            <w:pPr>
              <w:spacing w:before="40" w:after="20"/>
            </w:pPr>
          </w:p>
        </w:tc>
      </w:tr>
      <w:tr w:rsidR="00B6148F" w:rsidRPr="008D38F7" w14:paraId="7DE8CF9C" w14:textId="77777777" w:rsidTr="00E62AEC">
        <w:tc>
          <w:tcPr>
            <w:tcW w:w="4077" w:type="dxa"/>
            <w:shd w:val="clear" w:color="auto" w:fill="auto"/>
          </w:tcPr>
          <w:p w14:paraId="634ABEBF" w14:textId="77777777" w:rsidR="00B6148F" w:rsidRPr="008D38F7" w:rsidRDefault="00B6148F" w:rsidP="00E62AEC">
            <w:pPr>
              <w:spacing w:before="40" w:after="20"/>
            </w:pPr>
            <w:r w:rsidRPr="008D38F7">
              <w:t>Insert Strum</w:t>
            </w:r>
          </w:p>
        </w:tc>
        <w:tc>
          <w:tcPr>
            <w:tcW w:w="3261" w:type="dxa"/>
            <w:shd w:val="clear" w:color="auto" w:fill="auto"/>
          </w:tcPr>
          <w:p w14:paraId="45848359" w14:textId="77777777" w:rsidR="00B6148F" w:rsidRPr="008D38F7" w:rsidRDefault="00B6148F" w:rsidP="00E62AEC">
            <w:pPr>
              <w:spacing w:before="40" w:after="20"/>
            </w:pPr>
            <w:r w:rsidRPr="008D38F7">
              <w:t>S</w:t>
            </w:r>
          </w:p>
        </w:tc>
        <w:tc>
          <w:tcPr>
            <w:tcW w:w="3119" w:type="dxa"/>
            <w:shd w:val="clear" w:color="auto" w:fill="auto"/>
          </w:tcPr>
          <w:p w14:paraId="07AFCA19" w14:textId="77777777" w:rsidR="00B6148F" w:rsidRPr="008D38F7" w:rsidRDefault="00B6148F" w:rsidP="00E62AEC">
            <w:pPr>
              <w:spacing w:before="40" w:after="20"/>
            </w:pPr>
          </w:p>
        </w:tc>
      </w:tr>
      <w:tr w:rsidR="00B6148F" w:rsidRPr="008D38F7" w14:paraId="24D7DA18" w14:textId="77777777" w:rsidTr="00E62AEC">
        <w:tc>
          <w:tcPr>
            <w:tcW w:w="4077" w:type="dxa"/>
            <w:shd w:val="clear" w:color="auto" w:fill="auto"/>
          </w:tcPr>
          <w:p w14:paraId="67718C28" w14:textId="77777777" w:rsidR="00B6148F" w:rsidRPr="008D38F7" w:rsidRDefault="00B6148F" w:rsidP="00E62AEC">
            <w:pPr>
              <w:spacing w:before="40" w:after="20"/>
            </w:pPr>
            <w:r w:rsidRPr="008D38F7">
              <w:t>Insert Slow Strum</w:t>
            </w:r>
          </w:p>
        </w:tc>
        <w:tc>
          <w:tcPr>
            <w:tcW w:w="3261" w:type="dxa"/>
            <w:shd w:val="clear" w:color="auto" w:fill="auto"/>
          </w:tcPr>
          <w:p w14:paraId="0A1AB75F" w14:textId="77777777" w:rsidR="00B6148F" w:rsidRPr="008D38F7" w:rsidRDefault="00B6148F" w:rsidP="00E62AEC">
            <w:pPr>
              <w:spacing w:before="40" w:after="20"/>
            </w:pPr>
            <w:r w:rsidRPr="008D38F7">
              <w:t>Shift +S</w:t>
            </w:r>
          </w:p>
        </w:tc>
        <w:tc>
          <w:tcPr>
            <w:tcW w:w="3119" w:type="dxa"/>
            <w:shd w:val="clear" w:color="auto" w:fill="auto"/>
          </w:tcPr>
          <w:p w14:paraId="3DF96D03" w14:textId="77777777" w:rsidR="00B6148F" w:rsidRPr="008D38F7" w:rsidRDefault="00B6148F" w:rsidP="00E62AEC">
            <w:pPr>
              <w:spacing w:before="40" w:after="20"/>
            </w:pPr>
          </w:p>
        </w:tc>
      </w:tr>
      <w:tr w:rsidR="00B6148F" w:rsidRPr="008D38F7" w14:paraId="7F94DBB3" w14:textId="77777777" w:rsidTr="00E62AEC">
        <w:tc>
          <w:tcPr>
            <w:tcW w:w="4077" w:type="dxa"/>
            <w:shd w:val="clear" w:color="auto" w:fill="auto"/>
          </w:tcPr>
          <w:p w14:paraId="07D68192" w14:textId="77777777" w:rsidR="00B6148F" w:rsidRPr="008D38F7" w:rsidRDefault="00B6148F" w:rsidP="00E62AEC">
            <w:pPr>
              <w:spacing w:before="40" w:after="20"/>
            </w:pPr>
            <w:r w:rsidRPr="008D38F7">
              <w:t>Find pattern in Library</w:t>
            </w:r>
          </w:p>
        </w:tc>
        <w:tc>
          <w:tcPr>
            <w:tcW w:w="3261" w:type="dxa"/>
            <w:shd w:val="clear" w:color="auto" w:fill="auto"/>
          </w:tcPr>
          <w:p w14:paraId="4B357004" w14:textId="77777777" w:rsidR="00B6148F" w:rsidRPr="008D38F7" w:rsidRDefault="00AC7C49" w:rsidP="00E62AEC">
            <w:pPr>
              <w:spacing w:before="40" w:after="20"/>
            </w:pPr>
            <w:r w:rsidRPr="008D38F7">
              <w:t>Enter</w:t>
            </w:r>
          </w:p>
        </w:tc>
        <w:tc>
          <w:tcPr>
            <w:tcW w:w="3119" w:type="dxa"/>
            <w:shd w:val="clear" w:color="auto" w:fill="auto"/>
          </w:tcPr>
          <w:p w14:paraId="5C172936" w14:textId="77777777" w:rsidR="00B6148F" w:rsidRPr="008D38F7" w:rsidRDefault="00B6148F" w:rsidP="00E62AEC">
            <w:pPr>
              <w:spacing w:before="40" w:after="20"/>
            </w:pPr>
            <w:r w:rsidRPr="008D38F7">
              <w:t xml:space="preserve">Double-click Pattern </w:t>
            </w:r>
          </w:p>
        </w:tc>
      </w:tr>
      <w:tr w:rsidR="00B6148F" w:rsidRPr="008D38F7" w14:paraId="7C3B5B0B" w14:textId="77777777" w:rsidTr="00E62AEC">
        <w:tc>
          <w:tcPr>
            <w:tcW w:w="4077" w:type="dxa"/>
            <w:shd w:val="clear" w:color="auto" w:fill="auto"/>
          </w:tcPr>
          <w:p w14:paraId="0CBD4F20" w14:textId="77777777" w:rsidR="00B6148F" w:rsidRPr="008D38F7" w:rsidRDefault="00B6148F" w:rsidP="00E62AEC">
            <w:pPr>
              <w:spacing w:before="40" w:after="20"/>
            </w:pPr>
            <w:r w:rsidRPr="008D38F7">
              <w:t>Open Pattern Properties</w:t>
            </w:r>
          </w:p>
        </w:tc>
        <w:tc>
          <w:tcPr>
            <w:tcW w:w="3261" w:type="dxa"/>
            <w:shd w:val="clear" w:color="auto" w:fill="auto"/>
          </w:tcPr>
          <w:p w14:paraId="55914415" w14:textId="77777777" w:rsidR="00B6148F" w:rsidRPr="008D38F7" w:rsidRDefault="00B6148F" w:rsidP="00E62AEC">
            <w:pPr>
              <w:spacing w:before="40" w:after="20"/>
            </w:pPr>
            <w:r w:rsidRPr="008D38F7">
              <w:t>Ctrl +</w:t>
            </w:r>
            <w:r w:rsidR="00AC7C49" w:rsidRPr="008D38F7">
              <w:t xml:space="preserve"> Enter</w:t>
            </w:r>
          </w:p>
        </w:tc>
        <w:tc>
          <w:tcPr>
            <w:tcW w:w="3119" w:type="dxa"/>
            <w:shd w:val="clear" w:color="auto" w:fill="auto"/>
          </w:tcPr>
          <w:p w14:paraId="40EDC214" w14:textId="77777777" w:rsidR="00B6148F" w:rsidRPr="008D38F7" w:rsidRDefault="00B6148F" w:rsidP="00E62AEC">
            <w:pPr>
              <w:spacing w:before="40" w:after="20"/>
            </w:pPr>
            <w:r w:rsidRPr="008D38F7">
              <w:t>Right-click Pattern</w:t>
            </w:r>
          </w:p>
        </w:tc>
      </w:tr>
      <w:tr w:rsidR="00B6148F" w:rsidRPr="008D38F7" w14:paraId="22AC31DB" w14:textId="77777777" w:rsidTr="00E62AEC">
        <w:tc>
          <w:tcPr>
            <w:tcW w:w="4077" w:type="dxa"/>
            <w:shd w:val="clear" w:color="auto" w:fill="auto"/>
          </w:tcPr>
          <w:p w14:paraId="0C20B6C6" w14:textId="77777777" w:rsidR="00B6148F" w:rsidRPr="008D38F7" w:rsidRDefault="00B6148F" w:rsidP="00E62AEC">
            <w:pPr>
              <w:spacing w:before="40" w:after="20"/>
            </w:pPr>
            <w:r w:rsidRPr="008D38F7">
              <w:t>Copy Pattern(s)</w:t>
            </w:r>
          </w:p>
        </w:tc>
        <w:tc>
          <w:tcPr>
            <w:tcW w:w="3261" w:type="dxa"/>
            <w:shd w:val="clear" w:color="auto" w:fill="auto"/>
          </w:tcPr>
          <w:p w14:paraId="5E10947B" w14:textId="77777777" w:rsidR="00B6148F" w:rsidRPr="008D38F7" w:rsidRDefault="00B6148F" w:rsidP="00E62AEC">
            <w:pPr>
              <w:spacing w:before="40" w:after="20"/>
            </w:pPr>
            <w:r w:rsidRPr="008D38F7">
              <w:t>Ctrl +C/</w:t>
            </w:r>
            <w:r w:rsidR="00AC7C49" w:rsidRPr="008D38F7">
              <w:t>Ctrl</w:t>
            </w:r>
            <w:r w:rsidRPr="008D38F7">
              <w:t>+V</w:t>
            </w:r>
          </w:p>
        </w:tc>
        <w:tc>
          <w:tcPr>
            <w:tcW w:w="3119" w:type="dxa"/>
            <w:shd w:val="clear" w:color="auto" w:fill="auto"/>
          </w:tcPr>
          <w:p w14:paraId="3D1D289F" w14:textId="77777777" w:rsidR="00B6148F" w:rsidRPr="008D38F7" w:rsidRDefault="00B6148F" w:rsidP="00E62AEC">
            <w:pPr>
              <w:spacing w:before="40" w:after="20"/>
            </w:pPr>
            <w:r w:rsidRPr="008D38F7">
              <w:t>C</w:t>
            </w:r>
            <w:r w:rsidR="007A09A4" w:rsidRPr="008D38F7">
              <w:t>trl</w:t>
            </w:r>
            <w:r w:rsidRPr="008D38F7">
              <w:t>+Drag</w:t>
            </w:r>
          </w:p>
        </w:tc>
      </w:tr>
      <w:tr w:rsidR="00B6148F" w:rsidRPr="008D38F7" w14:paraId="5D52F6F9" w14:textId="77777777" w:rsidTr="00E62AEC">
        <w:tc>
          <w:tcPr>
            <w:tcW w:w="4077" w:type="dxa"/>
            <w:shd w:val="clear" w:color="auto" w:fill="auto"/>
          </w:tcPr>
          <w:p w14:paraId="43016D15" w14:textId="77777777" w:rsidR="00B6148F" w:rsidRPr="008D38F7" w:rsidRDefault="00B6148F" w:rsidP="00E62AEC">
            <w:pPr>
              <w:spacing w:before="40" w:after="20"/>
            </w:pPr>
            <w:r w:rsidRPr="008D38F7">
              <w:t>Move/Resize Pattern without grid</w:t>
            </w:r>
          </w:p>
        </w:tc>
        <w:tc>
          <w:tcPr>
            <w:tcW w:w="3261" w:type="dxa"/>
            <w:shd w:val="clear" w:color="auto" w:fill="auto"/>
          </w:tcPr>
          <w:p w14:paraId="28C2A642" w14:textId="77777777" w:rsidR="00B6148F" w:rsidRPr="008D38F7" w:rsidRDefault="00B6148F" w:rsidP="00E62AEC">
            <w:pPr>
              <w:spacing w:before="40" w:after="20"/>
            </w:pPr>
          </w:p>
        </w:tc>
        <w:tc>
          <w:tcPr>
            <w:tcW w:w="3119" w:type="dxa"/>
            <w:shd w:val="clear" w:color="auto" w:fill="auto"/>
          </w:tcPr>
          <w:p w14:paraId="4E70ED78" w14:textId="77777777" w:rsidR="00B6148F" w:rsidRPr="008D38F7" w:rsidRDefault="00B6148F" w:rsidP="00E62AEC">
            <w:pPr>
              <w:spacing w:before="40" w:after="20"/>
            </w:pPr>
            <w:r w:rsidRPr="008D38F7">
              <w:t>A</w:t>
            </w:r>
            <w:r w:rsidR="007A09A4" w:rsidRPr="008D38F7">
              <w:t>lt</w:t>
            </w:r>
            <w:r w:rsidRPr="008D38F7">
              <w:t>+Drag</w:t>
            </w:r>
          </w:p>
        </w:tc>
      </w:tr>
      <w:tr w:rsidR="00B6148F" w:rsidRPr="008D38F7" w14:paraId="0FF78864" w14:textId="77777777" w:rsidTr="00E62AEC">
        <w:tc>
          <w:tcPr>
            <w:tcW w:w="4077" w:type="dxa"/>
            <w:shd w:val="clear" w:color="auto" w:fill="auto"/>
          </w:tcPr>
          <w:p w14:paraId="52D99B41" w14:textId="77777777" w:rsidR="00B6148F" w:rsidRPr="008D38F7" w:rsidRDefault="00B6148F" w:rsidP="00E62AEC">
            <w:pPr>
              <w:spacing w:before="40" w:after="20"/>
            </w:pPr>
            <w:r w:rsidRPr="008D38F7">
              <w:t>Add/reduce Pattern velocity</w:t>
            </w:r>
          </w:p>
        </w:tc>
        <w:tc>
          <w:tcPr>
            <w:tcW w:w="3261" w:type="dxa"/>
            <w:shd w:val="clear" w:color="auto" w:fill="auto"/>
          </w:tcPr>
          <w:p w14:paraId="0125DC91" w14:textId="77777777" w:rsidR="00B6148F" w:rsidRPr="008D38F7" w:rsidRDefault="00B6148F" w:rsidP="00E62AEC">
            <w:pPr>
              <w:spacing w:before="40" w:after="20"/>
            </w:pPr>
            <w:r w:rsidRPr="008D38F7">
              <w:t>+/-</w:t>
            </w:r>
          </w:p>
        </w:tc>
        <w:tc>
          <w:tcPr>
            <w:tcW w:w="3119" w:type="dxa"/>
            <w:shd w:val="clear" w:color="auto" w:fill="auto"/>
          </w:tcPr>
          <w:p w14:paraId="248B52E3" w14:textId="77777777" w:rsidR="00B6148F" w:rsidRPr="008D38F7" w:rsidRDefault="00B6148F" w:rsidP="00E62AEC">
            <w:pPr>
              <w:spacing w:before="40" w:after="20"/>
            </w:pPr>
          </w:p>
        </w:tc>
      </w:tr>
      <w:tr w:rsidR="00B6148F" w:rsidRPr="008D38F7" w14:paraId="0197CC47" w14:textId="77777777" w:rsidTr="00E62AEC">
        <w:tc>
          <w:tcPr>
            <w:tcW w:w="4077" w:type="dxa"/>
            <w:shd w:val="clear" w:color="auto" w:fill="auto"/>
          </w:tcPr>
          <w:p w14:paraId="26380C9B" w14:textId="77777777" w:rsidR="00B6148F" w:rsidRPr="008D38F7" w:rsidRDefault="00B6148F" w:rsidP="00E62AEC">
            <w:pPr>
              <w:spacing w:before="40" w:after="20"/>
            </w:pPr>
            <w:r w:rsidRPr="008D38F7">
              <w:t>Zoom in/out horizontally</w:t>
            </w:r>
          </w:p>
        </w:tc>
        <w:tc>
          <w:tcPr>
            <w:tcW w:w="3261" w:type="dxa"/>
            <w:shd w:val="clear" w:color="auto" w:fill="auto"/>
          </w:tcPr>
          <w:p w14:paraId="4F484ED7" w14:textId="77777777" w:rsidR="00B6148F" w:rsidRPr="008D38F7" w:rsidRDefault="00B6148F" w:rsidP="00E62AEC">
            <w:pPr>
              <w:spacing w:before="40" w:after="20"/>
            </w:pPr>
          </w:p>
        </w:tc>
        <w:tc>
          <w:tcPr>
            <w:tcW w:w="3119" w:type="dxa"/>
            <w:shd w:val="clear" w:color="auto" w:fill="auto"/>
          </w:tcPr>
          <w:p w14:paraId="24057CF7" w14:textId="77777777" w:rsidR="00B6148F" w:rsidRPr="008D38F7" w:rsidRDefault="00B6148F" w:rsidP="00E62AEC">
            <w:pPr>
              <w:spacing w:before="40" w:after="20"/>
            </w:pPr>
            <w:r w:rsidRPr="008D38F7">
              <w:t>Mouse Wheel</w:t>
            </w:r>
          </w:p>
        </w:tc>
      </w:tr>
      <w:tr w:rsidR="00B6148F" w:rsidRPr="008D38F7" w14:paraId="19A297FB" w14:textId="77777777" w:rsidTr="00E62AEC">
        <w:tc>
          <w:tcPr>
            <w:tcW w:w="4077" w:type="dxa"/>
            <w:shd w:val="clear" w:color="auto" w:fill="auto"/>
          </w:tcPr>
          <w:p w14:paraId="37846A47" w14:textId="77777777" w:rsidR="00B6148F" w:rsidRPr="008D38F7" w:rsidRDefault="00B6148F" w:rsidP="00E62AEC">
            <w:pPr>
              <w:spacing w:before="40" w:after="20"/>
            </w:pPr>
            <w:r w:rsidRPr="008D38F7">
              <w:t>Open Track Properties</w:t>
            </w:r>
          </w:p>
        </w:tc>
        <w:tc>
          <w:tcPr>
            <w:tcW w:w="3261" w:type="dxa"/>
            <w:shd w:val="clear" w:color="auto" w:fill="auto"/>
          </w:tcPr>
          <w:p w14:paraId="6DEDFF42" w14:textId="77777777" w:rsidR="00B6148F" w:rsidRPr="008D38F7" w:rsidRDefault="00B6148F" w:rsidP="00E62AEC">
            <w:pPr>
              <w:spacing w:before="40" w:after="20"/>
            </w:pPr>
            <w:r w:rsidRPr="008D38F7">
              <w:t>Ctrl +</w:t>
            </w:r>
            <w:r w:rsidR="00AC7C49" w:rsidRPr="008D38F7">
              <w:t xml:space="preserve"> Enter</w:t>
            </w:r>
          </w:p>
        </w:tc>
        <w:tc>
          <w:tcPr>
            <w:tcW w:w="3119" w:type="dxa"/>
            <w:shd w:val="clear" w:color="auto" w:fill="auto"/>
          </w:tcPr>
          <w:p w14:paraId="5E6667A2" w14:textId="77777777" w:rsidR="00B6148F" w:rsidRPr="008D38F7" w:rsidRDefault="00B6148F" w:rsidP="00E62AEC">
            <w:pPr>
              <w:spacing w:before="40" w:after="20"/>
            </w:pPr>
            <w:r w:rsidRPr="008D38F7">
              <w:t>Right-click on Time line</w:t>
            </w:r>
          </w:p>
        </w:tc>
      </w:tr>
      <w:tr w:rsidR="00B6148F" w:rsidRPr="008D38F7" w14:paraId="19E689B8" w14:textId="77777777" w:rsidTr="00E62AEC">
        <w:tc>
          <w:tcPr>
            <w:tcW w:w="4077" w:type="dxa"/>
            <w:shd w:val="clear" w:color="auto" w:fill="auto"/>
          </w:tcPr>
          <w:p w14:paraId="0DAD41C4" w14:textId="77777777" w:rsidR="00B6148F" w:rsidRPr="008D38F7" w:rsidRDefault="00B6148F" w:rsidP="00E62AEC">
            <w:pPr>
              <w:spacing w:before="40" w:after="20"/>
            </w:pPr>
            <w:r w:rsidRPr="008D38F7">
              <w:t>Open Chord Properties</w:t>
            </w:r>
          </w:p>
        </w:tc>
        <w:tc>
          <w:tcPr>
            <w:tcW w:w="3261" w:type="dxa"/>
            <w:shd w:val="clear" w:color="auto" w:fill="auto"/>
          </w:tcPr>
          <w:p w14:paraId="4AC0BDEA" w14:textId="77777777" w:rsidR="00B6148F" w:rsidRPr="008D38F7" w:rsidRDefault="00B6148F" w:rsidP="00E62AEC">
            <w:pPr>
              <w:spacing w:before="40" w:after="20"/>
            </w:pPr>
            <w:r w:rsidRPr="008D38F7">
              <w:t>Ctrl +</w:t>
            </w:r>
            <w:r w:rsidR="00AC7C49" w:rsidRPr="008D38F7">
              <w:t xml:space="preserve"> Enter</w:t>
            </w:r>
          </w:p>
        </w:tc>
        <w:tc>
          <w:tcPr>
            <w:tcW w:w="3119" w:type="dxa"/>
            <w:shd w:val="clear" w:color="auto" w:fill="auto"/>
          </w:tcPr>
          <w:p w14:paraId="5F429F4F" w14:textId="77777777" w:rsidR="00B6148F" w:rsidRPr="008D38F7" w:rsidRDefault="00B6148F" w:rsidP="00E62AEC">
            <w:pPr>
              <w:spacing w:before="40" w:after="20"/>
            </w:pPr>
            <w:r w:rsidRPr="008D38F7">
              <w:t>Right-click the Chord</w:t>
            </w:r>
          </w:p>
        </w:tc>
      </w:tr>
      <w:tr w:rsidR="00B6148F" w:rsidRPr="008D38F7" w14:paraId="4E2E2D96" w14:textId="77777777" w:rsidTr="00E62AEC">
        <w:tc>
          <w:tcPr>
            <w:tcW w:w="4077" w:type="dxa"/>
            <w:shd w:val="clear" w:color="auto" w:fill="auto"/>
          </w:tcPr>
          <w:p w14:paraId="3C3E2086" w14:textId="77777777" w:rsidR="00B6148F" w:rsidRPr="008D38F7" w:rsidRDefault="00B6148F" w:rsidP="00E62AEC">
            <w:pPr>
              <w:spacing w:before="40" w:after="20"/>
            </w:pPr>
            <w:r w:rsidRPr="008D38F7">
              <w:t>Open Chord Selector</w:t>
            </w:r>
          </w:p>
        </w:tc>
        <w:tc>
          <w:tcPr>
            <w:tcW w:w="3261" w:type="dxa"/>
            <w:shd w:val="clear" w:color="auto" w:fill="auto"/>
          </w:tcPr>
          <w:p w14:paraId="367295DD" w14:textId="77777777" w:rsidR="00B6148F" w:rsidRPr="008D38F7" w:rsidRDefault="00AC7C49" w:rsidP="00E62AEC">
            <w:pPr>
              <w:spacing w:before="40" w:after="20"/>
            </w:pPr>
            <w:r w:rsidRPr="008D38F7">
              <w:t>Enter</w:t>
            </w:r>
          </w:p>
        </w:tc>
        <w:tc>
          <w:tcPr>
            <w:tcW w:w="3119" w:type="dxa"/>
            <w:shd w:val="clear" w:color="auto" w:fill="auto"/>
          </w:tcPr>
          <w:p w14:paraId="64EC0950" w14:textId="77777777" w:rsidR="00B6148F" w:rsidRPr="008D38F7" w:rsidRDefault="00B6148F" w:rsidP="00E62AEC">
            <w:pPr>
              <w:spacing w:before="40" w:after="20"/>
            </w:pPr>
            <w:r w:rsidRPr="008D38F7">
              <w:t>Double-click the Chord</w:t>
            </w:r>
          </w:p>
        </w:tc>
      </w:tr>
      <w:tr w:rsidR="00B6148F" w:rsidRPr="008D38F7" w14:paraId="35D9925F" w14:textId="77777777" w:rsidTr="00E62AEC">
        <w:tc>
          <w:tcPr>
            <w:tcW w:w="4077" w:type="dxa"/>
            <w:shd w:val="clear" w:color="auto" w:fill="auto"/>
          </w:tcPr>
          <w:p w14:paraId="5C97A011" w14:textId="77777777" w:rsidR="00B6148F" w:rsidRPr="008D38F7" w:rsidRDefault="00B6148F" w:rsidP="00E62AEC">
            <w:pPr>
              <w:spacing w:before="40" w:after="20"/>
            </w:pPr>
            <w:r w:rsidRPr="008D38F7">
              <w:t>Move Chord(s) without grid</w:t>
            </w:r>
          </w:p>
        </w:tc>
        <w:tc>
          <w:tcPr>
            <w:tcW w:w="3261" w:type="dxa"/>
            <w:shd w:val="clear" w:color="auto" w:fill="auto"/>
          </w:tcPr>
          <w:p w14:paraId="3FE49E71" w14:textId="77777777" w:rsidR="00B6148F" w:rsidRPr="008D38F7" w:rsidRDefault="00B6148F" w:rsidP="00E62AEC">
            <w:pPr>
              <w:spacing w:before="40" w:after="20"/>
            </w:pPr>
          </w:p>
        </w:tc>
        <w:tc>
          <w:tcPr>
            <w:tcW w:w="3119" w:type="dxa"/>
            <w:shd w:val="clear" w:color="auto" w:fill="auto"/>
          </w:tcPr>
          <w:p w14:paraId="409F2EF7" w14:textId="77777777" w:rsidR="00B6148F" w:rsidRPr="008D38F7" w:rsidRDefault="007A09A4" w:rsidP="00E62AEC">
            <w:pPr>
              <w:spacing w:before="40" w:after="20"/>
            </w:pPr>
            <w:r w:rsidRPr="008D38F7">
              <w:t xml:space="preserve">Alt </w:t>
            </w:r>
            <w:r w:rsidR="00B6148F" w:rsidRPr="008D38F7">
              <w:t>+Drag</w:t>
            </w:r>
          </w:p>
        </w:tc>
      </w:tr>
      <w:tr w:rsidR="00B6148F" w:rsidRPr="008D38F7" w14:paraId="228AF0DD" w14:textId="77777777" w:rsidTr="00E62AEC">
        <w:tc>
          <w:tcPr>
            <w:tcW w:w="4077" w:type="dxa"/>
            <w:shd w:val="clear" w:color="auto" w:fill="auto"/>
          </w:tcPr>
          <w:p w14:paraId="76D11BC7" w14:textId="77777777" w:rsidR="00B6148F" w:rsidRPr="008D38F7" w:rsidRDefault="00B6148F" w:rsidP="00E62AEC">
            <w:pPr>
              <w:spacing w:before="40" w:after="20"/>
            </w:pPr>
            <w:r w:rsidRPr="008D38F7">
              <w:t>Copy Chord(s)</w:t>
            </w:r>
          </w:p>
        </w:tc>
        <w:tc>
          <w:tcPr>
            <w:tcW w:w="3261" w:type="dxa"/>
            <w:shd w:val="clear" w:color="auto" w:fill="auto"/>
          </w:tcPr>
          <w:p w14:paraId="4F239641" w14:textId="77777777" w:rsidR="00B6148F" w:rsidRPr="008D38F7" w:rsidRDefault="00B6148F" w:rsidP="00E62AEC">
            <w:pPr>
              <w:spacing w:before="40" w:after="20"/>
            </w:pPr>
            <w:r w:rsidRPr="008D38F7">
              <w:t>Ctrl +C/</w:t>
            </w:r>
            <w:r w:rsidR="00AC7C49" w:rsidRPr="008D38F7">
              <w:t>Ctrl</w:t>
            </w:r>
            <w:r w:rsidRPr="008D38F7">
              <w:t>+V</w:t>
            </w:r>
          </w:p>
        </w:tc>
        <w:tc>
          <w:tcPr>
            <w:tcW w:w="3119" w:type="dxa"/>
            <w:shd w:val="clear" w:color="auto" w:fill="auto"/>
          </w:tcPr>
          <w:p w14:paraId="23482A49" w14:textId="77777777" w:rsidR="00B6148F" w:rsidRPr="008D38F7" w:rsidRDefault="007A09A4" w:rsidP="00E62AEC">
            <w:pPr>
              <w:spacing w:before="40" w:after="20"/>
            </w:pPr>
            <w:r w:rsidRPr="008D38F7">
              <w:t xml:space="preserve">Ctrl </w:t>
            </w:r>
            <w:r w:rsidR="00B6148F" w:rsidRPr="008D38F7">
              <w:t>+Drag</w:t>
            </w:r>
          </w:p>
        </w:tc>
      </w:tr>
    </w:tbl>
    <w:p w14:paraId="4747068E" w14:textId="77777777" w:rsidR="00B6148F" w:rsidRPr="008D38F7" w:rsidRDefault="00B6148F" w:rsidP="007B17C5">
      <w:pPr>
        <w:pStyle w:val="Heading3"/>
        <w:spacing w:before="120" w:after="40"/>
      </w:pPr>
      <w:bookmarkStart w:id="546" w:name="_Toc308106915"/>
      <w:bookmarkStart w:id="547" w:name="_Toc62840913"/>
      <w:r w:rsidRPr="008D38F7">
        <w:t>Chord Selector</w:t>
      </w:r>
      <w:bookmarkEnd w:id="546"/>
      <w:bookmarkEnd w:id="547"/>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3261"/>
        <w:gridCol w:w="3119"/>
      </w:tblGrid>
      <w:tr w:rsidR="00B6148F" w:rsidRPr="008D38F7" w14:paraId="6D180B83" w14:textId="77777777" w:rsidTr="005E286A">
        <w:tc>
          <w:tcPr>
            <w:tcW w:w="4077" w:type="dxa"/>
            <w:shd w:val="clear" w:color="auto" w:fill="auto"/>
          </w:tcPr>
          <w:p w14:paraId="0AD35F3D" w14:textId="77777777" w:rsidR="00B6148F" w:rsidRPr="008D38F7" w:rsidRDefault="00B6148F" w:rsidP="00E62AEC">
            <w:pPr>
              <w:spacing w:before="40" w:after="20"/>
              <w:rPr>
                <w:b/>
              </w:rPr>
            </w:pPr>
            <w:r w:rsidRPr="008D38F7">
              <w:rPr>
                <w:b/>
              </w:rPr>
              <w:t>Command</w:t>
            </w:r>
          </w:p>
        </w:tc>
        <w:tc>
          <w:tcPr>
            <w:tcW w:w="3261" w:type="dxa"/>
            <w:shd w:val="clear" w:color="auto" w:fill="auto"/>
          </w:tcPr>
          <w:p w14:paraId="69F95EFB" w14:textId="77777777" w:rsidR="00B6148F" w:rsidRPr="008D38F7" w:rsidRDefault="00B6148F" w:rsidP="00E62AEC">
            <w:pPr>
              <w:spacing w:before="40" w:after="20"/>
              <w:rPr>
                <w:b/>
              </w:rPr>
            </w:pPr>
            <w:r w:rsidRPr="008D38F7">
              <w:rPr>
                <w:b/>
              </w:rPr>
              <w:t>Shortcut</w:t>
            </w:r>
          </w:p>
        </w:tc>
        <w:tc>
          <w:tcPr>
            <w:tcW w:w="3119" w:type="dxa"/>
            <w:shd w:val="clear" w:color="auto" w:fill="auto"/>
          </w:tcPr>
          <w:p w14:paraId="1EBDA963" w14:textId="77777777" w:rsidR="00B6148F" w:rsidRPr="008D38F7" w:rsidRDefault="00B6148F" w:rsidP="00E62AEC">
            <w:pPr>
              <w:spacing w:before="40" w:after="20"/>
              <w:rPr>
                <w:b/>
              </w:rPr>
            </w:pPr>
            <w:r w:rsidRPr="008D38F7">
              <w:rPr>
                <w:b/>
              </w:rPr>
              <w:t>Mouse</w:t>
            </w:r>
          </w:p>
        </w:tc>
      </w:tr>
      <w:tr w:rsidR="00B6148F" w:rsidRPr="008D38F7" w14:paraId="58C0AEE7" w14:textId="77777777" w:rsidTr="005E286A">
        <w:tc>
          <w:tcPr>
            <w:tcW w:w="4077" w:type="dxa"/>
            <w:shd w:val="clear" w:color="auto" w:fill="auto"/>
          </w:tcPr>
          <w:p w14:paraId="4E7E848B" w14:textId="77777777" w:rsidR="00B6148F" w:rsidRPr="008D38F7" w:rsidRDefault="00B6148F" w:rsidP="00E62AEC">
            <w:pPr>
              <w:spacing w:before="40" w:after="20"/>
            </w:pPr>
            <w:r w:rsidRPr="008D38F7">
              <w:t>Select major chord</w:t>
            </w:r>
          </w:p>
        </w:tc>
        <w:tc>
          <w:tcPr>
            <w:tcW w:w="3261" w:type="dxa"/>
            <w:shd w:val="clear" w:color="auto" w:fill="auto"/>
          </w:tcPr>
          <w:p w14:paraId="66AFAE52" w14:textId="77777777" w:rsidR="00B6148F" w:rsidRPr="008D38F7" w:rsidRDefault="00B6148F" w:rsidP="00E62AEC">
            <w:pPr>
              <w:spacing w:before="40" w:after="20"/>
            </w:pPr>
            <w:r w:rsidRPr="008D38F7">
              <w:t>C/D/E/F/G/A/B</w:t>
            </w:r>
          </w:p>
        </w:tc>
        <w:tc>
          <w:tcPr>
            <w:tcW w:w="3119" w:type="dxa"/>
            <w:shd w:val="clear" w:color="auto" w:fill="auto"/>
          </w:tcPr>
          <w:p w14:paraId="7CBF7A38" w14:textId="77777777" w:rsidR="00B6148F" w:rsidRPr="008D38F7" w:rsidRDefault="00B6148F" w:rsidP="00E62AEC">
            <w:pPr>
              <w:spacing w:before="40" w:after="20"/>
            </w:pPr>
          </w:p>
        </w:tc>
      </w:tr>
      <w:tr w:rsidR="00B6148F" w:rsidRPr="008D38F7" w14:paraId="35D22B90" w14:textId="77777777" w:rsidTr="005E286A">
        <w:tc>
          <w:tcPr>
            <w:tcW w:w="4077" w:type="dxa"/>
            <w:shd w:val="clear" w:color="auto" w:fill="auto"/>
          </w:tcPr>
          <w:p w14:paraId="7302B7CB" w14:textId="77777777" w:rsidR="00B6148F" w:rsidRPr="008D38F7" w:rsidRDefault="00B6148F" w:rsidP="00E62AEC">
            <w:pPr>
              <w:spacing w:before="40" w:after="20"/>
            </w:pPr>
            <w:r w:rsidRPr="008D38F7">
              <w:t>Select minor chord</w:t>
            </w:r>
          </w:p>
        </w:tc>
        <w:tc>
          <w:tcPr>
            <w:tcW w:w="3261" w:type="dxa"/>
            <w:shd w:val="clear" w:color="auto" w:fill="auto"/>
          </w:tcPr>
          <w:p w14:paraId="4A51EBD2" w14:textId="77777777" w:rsidR="00B6148F" w:rsidRPr="008D38F7" w:rsidRDefault="00B6148F" w:rsidP="00E62AEC">
            <w:pPr>
              <w:spacing w:before="40" w:after="20"/>
            </w:pPr>
            <w:r w:rsidRPr="008D38F7">
              <w:t>M+C/D/E/F/G/A/B</w:t>
            </w:r>
          </w:p>
        </w:tc>
        <w:tc>
          <w:tcPr>
            <w:tcW w:w="3119" w:type="dxa"/>
            <w:shd w:val="clear" w:color="auto" w:fill="auto"/>
          </w:tcPr>
          <w:p w14:paraId="43D0A18B" w14:textId="77777777" w:rsidR="00B6148F" w:rsidRPr="008D38F7" w:rsidRDefault="00B6148F" w:rsidP="00E62AEC">
            <w:pPr>
              <w:spacing w:before="40" w:after="20"/>
            </w:pPr>
          </w:p>
        </w:tc>
      </w:tr>
      <w:tr w:rsidR="00B6148F" w:rsidRPr="008D38F7" w14:paraId="59FBD004" w14:textId="77777777" w:rsidTr="005E286A">
        <w:tc>
          <w:tcPr>
            <w:tcW w:w="4077" w:type="dxa"/>
            <w:shd w:val="clear" w:color="auto" w:fill="auto"/>
          </w:tcPr>
          <w:p w14:paraId="5ADDF386" w14:textId="77777777" w:rsidR="00B6148F" w:rsidRPr="008D38F7" w:rsidRDefault="00B6148F" w:rsidP="00E62AEC">
            <w:pPr>
              <w:spacing w:before="40" w:after="20"/>
            </w:pPr>
            <w:r w:rsidRPr="008D38F7">
              <w:t>Select ‘#’ chord</w:t>
            </w:r>
          </w:p>
        </w:tc>
        <w:tc>
          <w:tcPr>
            <w:tcW w:w="3261" w:type="dxa"/>
            <w:shd w:val="clear" w:color="auto" w:fill="auto"/>
          </w:tcPr>
          <w:p w14:paraId="0FD44F13" w14:textId="77777777" w:rsidR="00B6148F" w:rsidRPr="008D38F7" w:rsidRDefault="00B6148F" w:rsidP="00E62AEC">
            <w:pPr>
              <w:spacing w:before="40" w:after="20"/>
            </w:pPr>
            <w:r w:rsidRPr="008D38F7">
              <w:t>Shift +C/D/F/G/A</w:t>
            </w:r>
          </w:p>
        </w:tc>
        <w:tc>
          <w:tcPr>
            <w:tcW w:w="3119" w:type="dxa"/>
            <w:shd w:val="clear" w:color="auto" w:fill="auto"/>
          </w:tcPr>
          <w:p w14:paraId="5EEA34E3" w14:textId="77777777" w:rsidR="00B6148F" w:rsidRPr="008D38F7" w:rsidRDefault="00B6148F" w:rsidP="00E62AEC">
            <w:pPr>
              <w:spacing w:before="40" w:after="20"/>
            </w:pPr>
          </w:p>
        </w:tc>
      </w:tr>
      <w:tr w:rsidR="00B6148F" w:rsidRPr="008D38F7" w14:paraId="5FC546E7" w14:textId="77777777" w:rsidTr="005E286A">
        <w:tc>
          <w:tcPr>
            <w:tcW w:w="4077" w:type="dxa"/>
            <w:shd w:val="clear" w:color="auto" w:fill="auto"/>
          </w:tcPr>
          <w:p w14:paraId="2C680458" w14:textId="77777777" w:rsidR="00B6148F" w:rsidRPr="008D38F7" w:rsidRDefault="00B6148F" w:rsidP="00E62AEC">
            <w:pPr>
              <w:spacing w:before="40" w:after="20"/>
            </w:pPr>
            <w:r w:rsidRPr="008D38F7">
              <w:t>Select ‘b’ chord</w:t>
            </w:r>
          </w:p>
        </w:tc>
        <w:tc>
          <w:tcPr>
            <w:tcW w:w="3261" w:type="dxa"/>
            <w:shd w:val="clear" w:color="auto" w:fill="auto"/>
          </w:tcPr>
          <w:p w14:paraId="2D7B641C" w14:textId="77777777" w:rsidR="00B6148F" w:rsidRPr="008D38F7" w:rsidRDefault="00B6148F" w:rsidP="00E62AEC">
            <w:pPr>
              <w:spacing w:before="40" w:after="20"/>
            </w:pPr>
            <w:r w:rsidRPr="008D38F7">
              <w:t>Ctrl +D/E/G/A/B</w:t>
            </w:r>
          </w:p>
        </w:tc>
        <w:tc>
          <w:tcPr>
            <w:tcW w:w="3119" w:type="dxa"/>
            <w:shd w:val="clear" w:color="auto" w:fill="auto"/>
          </w:tcPr>
          <w:p w14:paraId="71BC4C3A" w14:textId="77777777" w:rsidR="00B6148F" w:rsidRPr="008D38F7" w:rsidRDefault="00B6148F" w:rsidP="00E62AEC">
            <w:pPr>
              <w:spacing w:before="40" w:after="20"/>
            </w:pPr>
          </w:p>
        </w:tc>
      </w:tr>
      <w:tr w:rsidR="00B6148F" w:rsidRPr="008D38F7" w14:paraId="6170ACE3" w14:textId="77777777" w:rsidTr="005E286A">
        <w:tc>
          <w:tcPr>
            <w:tcW w:w="4077" w:type="dxa"/>
            <w:shd w:val="clear" w:color="auto" w:fill="auto"/>
          </w:tcPr>
          <w:p w14:paraId="2E3DF33F" w14:textId="77777777" w:rsidR="00B6148F" w:rsidRPr="008D38F7" w:rsidRDefault="00B6148F" w:rsidP="00E62AEC">
            <w:pPr>
              <w:spacing w:before="40" w:after="20"/>
            </w:pPr>
            <w:r w:rsidRPr="008D38F7">
              <w:t>Navigate through the circle</w:t>
            </w:r>
          </w:p>
        </w:tc>
        <w:tc>
          <w:tcPr>
            <w:tcW w:w="3261" w:type="dxa"/>
            <w:shd w:val="clear" w:color="auto" w:fill="auto"/>
          </w:tcPr>
          <w:p w14:paraId="19A97DDF" w14:textId="77777777" w:rsidR="00B6148F" w:rsidRPr="008D38F7" w:rsidRDefault="00B6148F" w:rsidP="00E62AEC">
            <w:pPr>
              <w:spacing w:before="40" w:after="20"/>
            </w:pPr>
            <w:r w:rsidRPr="008D38F7">
              <w:t>A</w:t>
            </w:r>
            <w:r w:rsidR="007A09A4" w:rsidRPr="008D38F7">
              <w:t>rrow keys</w:t>
            </w:r>
          </w:p>
        </w:tc>
        <w:tc>
          <w:tcPr>
            <w:tcW w:w="3119" w:type="dxa"/>
            <w:shd w:val="clear" w:color="auto" w:fill="auto"/>
          </w:tcPr>
          <w:p w14:paraId="164EA084" w14:textId="77777777" w:rsidR="00B6148F" w:rsidRPr="008D38F7" w:rsidRDefault="00B6148F" w:rsidP="00E62AEC">
            <w:pPr>
              <w:spacing w:before="40" w:after="20"/>
            </w:pPr>
          </w:p>
        </w:tc>
      </w:tr>
      <w:tr w:rsidR="00B6148F" w:rsidRPr="008D38F7" w14:paraId="78F07A8D" w14:textId="77777777" w:rsidTr="005E286A">
        <w:tc>
          <w:tcPr>
            <w:tcW w:w="4077" w:type="dxa"/>
            <w:shd w:val="clear" w:color="auto" w:fill="auto"/>
          </w:tcPr>
          <w:p w14:paraId="3AA55E80" w14:textId="77777777" w:rsidR="00B6148F" w:rsidRPr="008D38F7" w:rsidRDefault="00B6148F" w:rsidP="00E62AEC">
            <w:pPr>
              <w:spacing w:before="40" w:after="20"/>
            </w:pPr>
            <w:r w:rsidRPr="008D38F7">
              <w:t>Insert chord</w:t>
            </w:r>
          </w:p>
        </w:tc>
        <w:tc>
          <w:tcPr>
            <w:tcW w:w="3261" w:type="dxa"/>
            <w:shd w:val="clear" w:color="auto" w:fill="auto"/>
          </w:tcPr>
          <w:p w14:paraId="75272CC3" w14:textId="77777777" w:rsidR="00B6148F" w:rsidRPr="008D38F7" w:rsidRDefault="00AC7C49" w:rsidP="00E62AEC">
            <w:pPr>
              <w:spacing w:before="40" w:after="20"/>
            </w:pPr>
            <w:r w:rsidRPr="008D38F7">
              <w:t>Enter</w:t>
            </w:r>
          </w:p>
        </w:tc>
        <w:tc>
          <w:tcPr>
            <w:tcW w:w="3119" w:type="dxa"/>
            <w:shd w:val="clear" w:color="auto" w:fill="auto"/>
          </w:tcPr>
          <w:p w14:paraId="7AED33FD" w14:textId="77777777" w:rsidR="00B6148F" w:rsidRPr="008D38F7" w:rsidRDefault="00B6148F" w:rsidP="00E62AEC">
            <w:pPr>
              <w:spacing w:before="40" w:after="20"/>
            </w:pPr>
            <w:r w:rsidRPr="008D38F7">
              <w:t>Click outside the circle</w:t>
            </w:r>
          </w:p>
        </w:tc>
      </w:tr>
      <w:tr w:rsidR="00B6148F" w:rsidRPr="008D38F7" w14:paraId="39000CF6" w14:textId="77777777" w:rsidTr="005E286A">
        <w:tc>
          <w:tcPr>
            <w:tcW w:w="4077" w:type="dxa"/>
            <w:shd w:val="clear" w:color="auto" w:fill="auto"/>
          </w:tcPr>
          <w:p w14:paraId="3C9A66FD" w14:textId="77777777" w:rsidR="00B6148F" w:rsidRPr="008D38F7" w:rsidRDefault="00B6148F" w:rsidP="00E62AEC">
            <w:pPr>
              <w:spacing w:before="40" w:after="20"/>
            </w:pPr>
            <w:r w:rsidRPr="008D38F7">
              <w:t>Cancel chord edits</w:t>
            </w:r>
          </w:p>
        </w:tc>
        <w:tc>
          <w:tcPr>
            <w:tcW w:w="3261" w:type="dxa"/>
            <w:shd w:val="clear" w:color="auto" w:fill="auto"/>
          </w:tcPr>
          <w:p w14:paraId="0A6DC3D1" w14:textId="77777777" w:rsidR="00B6148F" w:rsidRPr="008D38F7" w:rsidRDefault="00AC7C49" w:rsidP="00E62AEC">
            <w:pPr>
              <w:spacing w:before="40" w:after="20"/>
            </w:pPr>
            <w:r w:rsidRPr="008D38F7">
              <w:t>Esc</w:t>
            </w:r>
          </w:p>
        </w:tc>
        <w:tc>
          <w:tcPr>
            <w:tcW w:w="3119" w:type="dxa"/>
            <w:shd w:val="clear" w:color="auto" w:fill="auto"/>
          </w:tcPr>
          <w:p w14:paraId="2FFDDC7A" w14:textId="77777777" w:rsidR="00B6148F" w:rsidRPr="008D38F7" w:rsidRDefault="00B6148F" w:rsidP="00E62AEC">
            <w:pPr>
              <w:spacing w:before="40" w:after="20"/>
            </w:pPr>
          </w:p>
        </w:tc>
      </w:tr>
      <w:tr w:rsidR="00B6148F" w:rsidRPr="008D38F7" w14:paraId="76A4E743" w14:textId="77777777" w:rsidTr="005E286A">
        <w:tc>
          <w:tcPr>
            <w:tcW w:w="4077" w:type="dxa"/>
            <w:shd w:val="clear" w:color="auto" w:fill="auto"/>
          </w:tcPr>
          <w:p w14:paraId="51FE0EA3" w14:textId="77777777" w:rsidR="00B6148F" w:rsidRPr="008D38F7" w:rsidRDefault="00B6148F" w:rsidP="00E62AEC">
            <w:pPr>
              <w:spacing w:before="40" w:after="20"/>
            </w:pPr>
            <w:r w:rsidRPr="008D38F7">
              <w:t>Transpose chord</w:t>
            </w:r>
          </w:p>
        </w:tc>
        <w:tc>
          <w:tcPr>
            <w:tcW w:w="3261" w:type="dxa"/>
            <w:shd w:val="clear" w:color="auto" w:fill="auto"/>
          </w:tcPr>
          <w:p w14:paraId="1A8451D1" w14:textId="77777777" w:rsidR="00B6148F" w:rsidRPr="008D38F7" w:rsidRDefault="00B6148F" w:rsidP="00E62AEC">
            <w:pPr>
              <w:spacing w:before="40" w:after="20"/>
            </w:pPr>
            <w:r w:rsidRPr="008D38F7">
              <w:t>+/-</w:t>
            </w:r>
          </w:p>
        </w:tc>
        <w:tc>
          <w:tcPr>
            <w:tcW w:w="3119" w:type="dxa"/>
            <w:shd w:val="clear" w:color="auto" w:fill="auto"/>
          </w:tcPr>
          <w:p w14:paraId="61438728" w14:textId="77777777" w:rsidR="00B6148F" w:rsidRPr="008D38F7" w:rsidRDefault="00B6148F" w:rsidP="00E62AEC">
            <w:pPr>
              <w:spacing w:before="40" w:after="20"/>
            </w:pPr>
          </w:p>
        </w:tc>
      </w:tr>
      <w:tr w:rsidR="00B6148F" w:rsidRPr="008D38F7" w14:paraId="0D05BB3B" w14:textId="77777777" w:rsidTr="005E286A">
        <w:tc>
          <w:tcPr>
            <w:tcW w:w="4077" w:type="dxa"/>
            <w:shd w:val="clear" w:color="auto" w:fill="auto"/>
          </w:tcPr>
          <w:p w14:paraId="2F48FE76" w14:textId="77777777" w:rsidR="00B6148F" w:rsidRPr="008D38F7" w:rsidRDefault="00B6148F" w:rsidP="00E62AEC">
            <w:pPr>
              <w:spacing w:before="40" w:after="20"/>
            </w:pPr>
            <w:r w:rsidRPr="008D38F7">
              <w:t>Change chord position</w:t>
            </w:r>
          </w:p>
        </w:tc>
        <w:tc>
          <w:tcPr>
            <w:tcW w:w="3261" w:type="dxa"/>
            <w:shd w:val="clear" w:color="auto" w:fill="auto"/>
          </w:tcPr>
          <w:p w14:paraId="1E56B7EE" w14:textId="77777777" w:rsidR="00B6148F" w:rsidRPr="008D38F7" w:rsidRDefault="00B6148F" w:rsidP="00E62AEC">
            <w:pPr>
              <w:spacing w:before="40" w:after="20"/>
            </w:pPr>
            <w:r w:rsidRPr="008D38F7">
              <w:t>Ctrl+Plus (+)/Minus (-)</w:t>
            </w:r>
          </w:p>
        </w:tc>
        <w:tc>
          <w:tcPr>
            <w:tcW w:w="3119" w:type="dxa"/>
            <w:shd w:val="clear" w:color="auto" w:fill="auto"/>
          </w:tcPr>
          <w:p w14:paraId="7FDAEEBD" w14:textId="77777777" w:rsidR="00B6148F" w:rsidRPr="008D38F7" w:rsidRDefault="00B6148F" w:rsidP="00E62AEC">
            <w:pPr>
              <w:spacing w:before="40" w:after="20"/>
            </w:pPr>
          </w:p>
        </w:tc>
      </w:tr>
      <w:tr w:rsidR="00B6148F" w:rsidRPr="008D38F7" w14:paraId="24F1692C" w14:textId="77777777" w:rsidTr="005E286A">
        <w:tc>
          <w:tcPr>
            <w:tcW w:w="4077" w:type="dxa"/>
            <w:shd w:val="clear" w:color="auto" w:fill="auto"/>
          </w:tcPr>
          <w:p w14:paraId="2FEC6F92" w14:textId="77777777" w:rsidR="00B6148F" w:rsidRPr="008D38F7" w:rsidRDefault="00B6148F" w:rsidP="00E62AEC">
            <w:pPr>
              <w:spacing w:before="40" w:after="20"/>
            </w:pPr>
            <w:r w:rsidRPr="008D38F7">
              <w:t>Enharmonic shift (#/b)</w:t>
            </w:r>
          </w:p>
        </w:tc>
        <w:tc>
          <w:tcPr>
            <w:tcW w:w="3261" w:type="dxa"/>
            <w:shd w:val="clear" w:color="auto" w:fill="auto"/>
          </w:tcPr>
          <w:p w14:paraId="1C81032A" w14:textId="77777777" w:rsidR="00B6148F" w:rsidRPr="008D38F7" w:rsidRDefault="00B6148F" w:rsidP="00E62AEC">
            <w:pPr>
              <w:spacing w:before="40" w:after="20"/>
            </w:pPr>
            <w:r w:rsidRPr="008D38F7">
              <w:t>*</w:t>
            </w:r>
          </w:p>
        </w:tc>
        <w:tc>
          <w:tcPr>
            <w:tcW w:w="3119" w:type="dxa"/>
            <w:shd w:val="clear" w:color="auto" w:fill="auto"/>
          </w:tcPr>
          <w:p w14:paraId="1C6334E8" w14:textId="77777777" w:rsidR="00B6148F" w:rsidRPr="008D38F7" w:rsidRDefault="00B6148F" w:rsidP="00E62AEC">
            <w:pPr>
              <w:spacing w:before="40" w:after="20"/>
            </w:pPr>
          </w:p>
        </w:tc>
      </w:tr>
      <w:tr w:rsidR="00B6148F" w:rsidRPr="008D38F7" w14:paraId="1101DD22" w14:textId="77777777" w:rsidTr="005E286A">
        <w:tc>
          <w:tcPr>
            <w:tcW w:w="4077" w:type="dxa"/>
            <w:shd w:val="clear" w:color="auto" w:fill="auto"/>
          </w:tcPr>
          <w:p w14:paraId="5C5C7BFF" w14:textId="77777777" w:rsidR="00B6148F" w:rsidRPr="008D38F7" w:rsidRDefault="00B6148F" w:rsidP="00E62AEC">
            <w:pPr>
              <w:spacing w:before="40" w:after="20"/>
            </w:pPr>
            <w:r w:rsidRPr="008D38F7">
              <w:t>Change Key Center</w:t>
            </w:r>
          </w:p>
        </w:tc>
        <w:tc>
          <w:tcPr>
            <w:tcW w:w="3261" w:type="dxa"/>
            <w:shd w:val="clear" w:color="auto" w:fill="auto"/>
          </w:tcPr>
          <w:p w14:paraId="630DDC9F" w14:textId="77777777" w:rsidR="00B6148F" w:rsidRPr="008D38F7" w:rsidRDefault="00B6148F" w:rsidP="00E62AEC">
            <w:pPr>
              <w:spacing w:before="40" w:after="20"/>
            </w:pPr>
          </w:p>
        </w:tc>
        <w:tc>
          <w:tcPr>
            <w:tcW w:w="3119" w:type="dxa"/>
            <w:shd w:val="clear" w:color="auto" w:fill="auto"/>
          </w:tcPr>
          <w:p w14:paraId="25D5AAB0" w14:textId="77777777" w:rsidR="00B6148F" w:rsidRPr="008D38F7" w:rsidRDefault="00B6148F" w:rsidP="00E62AEC">
            <w:pPr>
              <w:spacing w:before="40" w:after="20"/>
            </w:pPr>
            <w:r w:rsidRPr="008D38F7">
              <w:t>Right-click Chord name</w:t>
            </w:r>
          </w:p>
        </w:tc>
      </w:tr>
    </w:tbl>
    <w:p w14:paraId="0F8D27DD" w14:textId="77777777" w:rsidR="00513E01" w:rsidRPr="008D38F7" w:rsidRDefault="00513E01" w:rsidP="00B6148F">
      <w:pPr>
        <w:spacing w:before="120"/>
        <w:rPr>
          <w:i/>
        </w:rPr>
      </w:pPr>
      <w:r w:rsidRPr="008D38F7">
        <w:rPr>
          <w:i/>
        </w:rPr>
        <w:t xml:space="preserve">Note, Mac users should </w:t>
      </w:r>
      <w:r w:rsidR="00B6148F" w:rsidRPr="008D38F7">
        <w:rPr>
          <w:i/>
        </w:rPr>
        <w:t>use CMD key instead of CTRL key</w:t>
      </w:r>
    </w:p>
    <w:p w14:paraId="353EF9D7" w14:textId="77777777" w:rsidR="000E1C1A" w:rsidRPr="008D38F7" w:rsidRDefault="000E1C1A" w:rsidP="0022255E">
      <w:pPr>
        <w:pStyle w:val="Heading1"/>
      </w:pPr>
      <w:bookmarkStart w:id="548" w:name="_Toc417057486"/>
      <w:bookmarkStart w:id="549" w:name="_Toc307260073"/>
      <w:bookmarkStart w:id="550" w:name="_Toc307260279"/>
      <w:bookmarkStart w:id="551" w:name="_Toc308106916"/>
      <w:bookmarkStart w:id="552" w:name="_Toc318380107"/>
      <w:bookmarkStart w:id="553" w:name="_Toc62840914"/>
      <w:bookmarkStart w:id="554" w:name="_Toc108455694"/>
      <w:r w:rsidRPr="008D38F7">
        <w:t>Humanize</w:t>
      </w:r>
      <w:bookmarkEnd w:id="548"/>
      <w:bookmarkEnd w:id="549"/>
      <w:bookmarkEnd w:id="550"/>
      <w:bookmarkEnd w:id="551"/>
      <w:bookmarkEnd w:id="552"/>
      <w:bookmarkEnd w:id="553"/>
      <w:bookmarkEnd w:id="554"/>
    </w:p>
    <w:p w14:paraId="4C037B8E" w14:textId="77777777" w:rsidR="000E1C1A" w:rsidRPr="008D38F7" w:rsidRDefault="000E1C1A" w:rsidP="000E1C1A">
      <w:r w:rsidRPr="008D38F7">
        <w:t>You can easily add more realism to the performance (both live played or step-recorded</w:t>
      </w:r>
      <w:r w:rsidR="00C36ABB" w:rsidRPr="008D38F7">
        <w:t>, or automatic</w:t>
      </w:r>
      <w:r w:rsidRPr="008D38F7">
        <w:t xml:space="preserve">) using </w:t>
      </w:r>
      <w:r w:rsidR="00E63262" w:rsidRPr="008D38F7">
        <w:t>RealRick</w:t>
      </w:r>
      <w:r w:rsidRPr="008D38F7">
        <w:t xml:space="preserve"> advanced Humanize option.</w:t>
      </w:r>
    </w:p>
    <w:p w14:paraId="3CA7D73E" w14:textId="440B95FB" w:rsidR="000E1C1A" w:rsidRPr="008D38F7" w:rsidRDefault="00296EEE" w:rsidP="000E1C1A">
      <w:pPr>
        <w:jc w:val="center"/>
      </w:pPr>
      <w:r w:rsidRPr="008D38F7">
        <w:rPr>
          <w:noProof/>
        </w:rPr>
        <w:drawing>
          <wp:inline distT="0" distB="0" distL="0" distR="0" wp14:anchorId="67EEC436" wp14:editId="4EEBB856">
            <wp:extent cx="6113780" cy="3668395"/>
            <wp:effectExtent l="0" t="0" r="0" b="0"/>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6113780" cy="3668395"/>
                    </a:xfrm>
                    <a:prstGeom prst="rect">
                      <a:avLst/>
                    </a:prstGeom>
                    <a:noFill/>
                    <a:ln>
                      <a:noFill/>
                    </a:ln>
                  </pic:spPr>
                </pic:pic>
              </a:graphicData>
            </a:graphic>
          </wp:inline>
        </w:drawing>
      </w:r>
    </w:p>
    <w:p w14:paraId="0DF94B81" w14:textId="77777777" w:rsidR="000E1C1A" w:rsidRPr="008D38F7" w:rsidRDefault="000E1C1A" w:rsidP="0018732E">
      <w:pPr>
        <w:pStyle w:val="a"/>
      </w:pPr>
      <w:r w:rsidRPr="008D38F7">
        <w:t>Humanize panel</w:t>
      </w:r>
    </w:p>
    <w:p w14:paraId="2FD24F82" w14:textId="77777777" w:rsidR="000E1C1A" w:rsidRPr="008D38F7" w:rsidRDefault="000E1C1A" w:rsidP="000E1C1A">
      <w:r w:rsidRPr="008D38F7">
        <w:t xml:space="preserve">Click </w:t>
      </w:r>
      <w:r w:rsidR="0097670C" w:rsidRPr="008D38F7">
        <w:t>the</w:t>
      </w:r>
      <w:r w:rsidRPr="008D38F7">
        <w:t xml:space="preserve"> Humanize button in the lower right corner of </w:t>
      </w:r>
      <w:r w:rsidR="00E63262" w:rsidRPr="008D38F7">
        <w:t>RealRick</w:t>
      </w:r>
      <w:r w:rsidRPr="008D38F7">
        <w:t xml:space="preserve"> window to open the Humanize panel. Activate the option by clicking on LED in the upper left corner (the LED is duplicated at the left of Humanize button, so you can switch it on/off even when Humanize panel is closed).</w:t>
      </w:r>
    </w:p>
    <w:p w14:paraId="3240F82F" w14:textId="77777777" w:rsidR="000E1C1A" w:rsidRPr="008D38F7" w:rsidRDefault="000E1C1A" w:rsidP="000E1C1A">
      <w:r w:rsidRPr="008D38F7">
        <w:t>Humanize Panel has 9 parameters grouped under functional headings: Sound, Timing, Velocity, and Pitch. Each parameter has individual switch LED and two sliders. The upper slider controls the maximum range of parameter being applied (steps, milliseconds, velocity, cents), while the lower one controls the sensitivity of randomization in percentage (at 100% all playing notes will be affected).</w:t>
      </w:r>
    </w:p>
    <w:p w14:paraId="017DE145" w14:textId="77777777" w:rsidR="000E1C1A" w:rsidRPr="008D38F7" w:rsidRDefault="000E1C1A" w:rsidP="007A09A4">
      <w:pPr>
        <w:pStyle w:val="Heading2"/>
      </w:pPr>
      <w:bookmarkStart w:id="555" w:name="_Toc417057487"/>
      <w:bookmarkStart w:id="556" w:name="_Toc307260074"/>
      <w:bookmarkStart w:id="557" w:name="_Toc307260280"/>
      <w:bookmarkStart w:id="558" w:name="_Toc308106917"/>
      <w:bookmarkStart w:id="559" w:name="_Toc318380108"/>
      <w:bookmarkStart w:id="560" w:name="_Toc62840915"/>
      <w:bookmarkStart w:id="561" w:name="_Toc108455695"/>
      <w:r w:rsidRPr="008D38F7">
        <w:t>Sound</w:t>
      </w:r>
      <w:bookmarkEnd w:id="555"/>
      <w:bookmarkEnd w:id="556"/>
      <w:bookmarkEnd w:id="557"/>
      <w:bookmarkEnd w:id="558"/>
      <w:bookmarkEnd w:id="559"/>
      <w:bookmarkEnd w:id="560"/>
      <w:bookmarkEnd w:id="561"/>
      <w:r w:rsidRPr="008D38F7">
        <w:t xml:space="preserve"> </w:t>
      </w:r>
    </w:p>
    <w:p w14:paraId="5537BE66" w14:textId="77777777" w:rsidR="000E1C1A" w:rsidRPr="008D38F7" w:rsidRDefault="000E1C1A" w:rsidP="000E1C1A">
      <w:pPr>
        <w:rPr>
          <w:b/>
        </w:rPr>
      </w:pPr>
      <w:r w:rsidRPr="008D38F7">
        <w:rPr>
          <w:b/>
        </w:rPr>
        <w:t xml:space="preserve">Pick Position - </w:t>
      </w:r>
      <w:r w:rsidRPr="008D38F7">
        <w:t>randomly changes Pick Position parameter value.</w:t>
      </w:r>
    </w:p>
    <w:p w14:paraId="569040F2" w14:textId="77777777" w:rsidR="000E1C1A" w:rsidRPr="008D38F7" w:rsidRDefault="000E1C1A" w:rsidP="00A23C39">
      <w:pPr>
        <w:numPr>
          <w:ilvl w:val="0"/>
          <w:numId w:val="24"/>
        </w:numPr>
      </w:pPr>
      <w:r w:rsidRPr="008D38F7">
        <w:t xml:space="preserve">Set maximum range with the ‘steps’ slider. </w:t>
      </w:r>
    </w:p>
    <w:p w14:paraId="77186CD0" w14:textId="77777777" w:rsidR="000E1C1A" w:rsidRPr="008D38F7" w:rsidRDefault="000E1C1A" w:rsidP="000E1C1A">
      <w:r w:rsidRPr="008D38F7">
        <w:rPr>
          <w:b/>
        </w:rPr>
        <w:t>Resonance</w:t>
      </w:r>
      <w:r w:rsidRPr="008D38F7">
        <w:t xml:space="preserve"> - randomly triggers open string adjacent to the current played (works for 5 upper strings). This simulates the effect of a guitarist accidentally striking or resonating strings.</w:t>
      </w:r>
    </w:p>
    <w:p w14:paraId="7F134CC9" w14:textId="77777777" w:rsidR="00FA52B8" w:rsidRPr="008D38F7" w:rsidRDefault="00FA52B8" w:rsidP="00A23C39">
      <w:pPr>
        <w:numPr>
          <w:ilvl w:val="0"/>
          <w:numId w:val="23"/>
        </w:numPr>
        <w:spacing w:after="0" w:line="240" w:lineRule="auto"/>
      </w:pPr>
      <w:r w:rsidRPr="008D38F7">
        <w:t>Click on Harm or Pinch name to select Harmonics or Pinch Harmonics sound for resonance.</w:t>
      </w:r>
    </w:p>
    <w:p w14:paraId="2275CA82" w14:textId="77777777" w:rsidR="000E1C1A" w:rsidRPr="008D38F7" w:rsidRDefault="000E1C1A" w:rsidP="00A23C39">
      <w:pPr>
        <w:numPr>
          <w:ilvl w:val="0"/>
          <w:numId w:val="23"/>
        </w:numPr>
      </w:pPr>
      <w:r w:rsidRPr="008D38F7">
        <w:t xml:space="preserve">Reduce the volume of resonance sound with ‘velo-’ slider. </w:t>
      </w:r>
    </w:p>
    <w:p w14:paraId="1BE6B113" w14:textId="77777777" w:rsidR="000E1C1A" w:rsidRPr="008D38F7" w:rsidRDefault="000E1C1A" w:rsidP="000E1C1A">
      <w:pPr>
        <w:rPr>
          <w:b/>
        </w:rPr>
      </w:pPr>
      <w:r w:rsidRPr="008D38F7">
        <w:rPr>
          <w:b/>
        </w:rPr>
        <w:t xml:space="preserve">Random Mutes - </w:t>
      </w:r>
      <w:r w:rsidRPr="008D38F7">
        <w:t>randomly changes Sustain sound to Mute or Bridge Mute. This simulates the effect of a guitarist accidentally not pressing the string hard enough.</w:t>
      </w:r>
    </w:p>
    <w:p w14:paraId="7C23E331" w14:textId="77777777" w:rsidR="000E1C1A" w:rsidRPr="008D38F7" w:rsidRDefault="000E1C1A" w:rsidP="00A23C39">
      <w:pPr>
        <w:numPr>
          <w:ilvl w:val="0"/>
          <w:numId w:val="25"/>
        </w:numPr>
      </w:pPr>
      <w:r w:rsidRPr="008D38F7">
        <w:t>Click on Mute or Bridge Mute name to select the sound.</w:t>
      </w:r>
    </w:p>
    <w:p w14:paraId="07CFBEF9" w14:textId="77777777" w:rsidR="000E1C1A" w:rsidRPr="008D38F7" w:rsidRDefault="000E1C1A" w:rsidP="00A23C39">
      <w:pPr>
        <w:numPr>
          <w:ilvl w:val="0"/>
          <w:numId w:val="25"/>
        </w:numPr>
      </w:pPr>
      <w:r w:rsidRPr="008D38F7">
        <w:t>Reduce the volume of mute sound with ‘velo-’ slider.</w:t>
      </w:r>
    </w:p>
    <w:p w14:paraId="47DE06C9" w14:textId="77777777" w:rsidR="000E1C1A" w:rsidRPr="008D38F7" w:rsidRDefault="000E1C1A" w:rsidP="00E375B0">
      <w:pPr>
        <w:pStyle w:val="Heading2"/>
      </w:pPr>
      <w:bookmarkStart w:id="562" w:name="_Toc417057488"/>
      <w:bookmarkStart w:id="563" w:name="_Toc307260075"/>
      <w:bookmarkStart w:id="564" w:name="_Toc307260281"/>
      <w:bookmarkStart w:id="565" w:name="_Toc308106918"/>
      <w:bookmarkStart w:id="566" w:name="_Toc318380109"/>
      <w:bookmarkStart w:id="567" w:name="_Toc62840916"/>
      <w:bookmarkStart w:id="568" w:name="_Toc108455696"/>
      <w:r w:rsidRPr="008D38F7">
        <w:t>Timing</w:t>
      </w:r>
      <w:bookmarkEnd w:id="562"/>
      <w:bookmarkEnd w:id="563"/>
      <w:bookmarkEnd w:id="564"/>
      <w:bookmarkEnd w:id="565"/>
      <w:bookmarkEnd w:id="566"/>
      <w:bookmarkEnd w:id="567"/>
      <w:bookmarkEnd w:id="568"/>
    </w:p>
    <w:p w14:paraId="2BB72CEE" w14:textId="77777777" w:rsidR="00AB7002" w:rsidRPr="008D38F7" w:rsidRDefault="00AB7002" w:rsidP="00AB7002">
      <w:r w:rsidRPr="008D38F7">
        <w:rPr>
          <w:b/>
        </w:rPr>
        <w:t xml:space="preserve">Attack Time </w:t>
      </w:r>
      <w:r w:rsidRPr="008D38F7">
        <w:t>- randomly changes the Attack Time parameter value.</w:t>
      </w:r>
    </w:p>
    <w:p w14:paraId="2D436D1F" w14:textId="77777777" w:rsidR="00AB7002" w:rsidRPr="008D38F7" w:rsidRDefault="00AB7002" w:rsidP="00A23C39">
      <w:pPr>
        <w:numPr>
          <w:ilvl w:val="0"/>
          <w:numId w:val="26"/>
        </w:numPr>
        <w:spacing w:line="240" w:lineRule="auto"/>
      </w:pPr>
      <w:r w:rsidRPr="008D38F7">
        <w:t>Set maximum value with 'ms' slider (0-50 msec. range)</w:t>
      </w:r>
    </w:p>
    <w:p w14:paraId="0EBDFCC1" w14:textId="77777777" w:rsidR="000E1C1A" w:rsidRPr="008D38F7" w:rsidRDefault="000E1C1A" w:rsidP="000E1C1A">
      <w:r w:rsidRPr="008D38F7">
        <w:rPr>
          <w:b/>
        </w:rPr>
        <w:t xml:space="preserve">Stroke Time </w:t>
      </w:r>
      <w:r w:rsidRPr="008D38F7">
        <w:t>-</w:t>
      </w:r>
      <w:r w:rsidRPr="008D38F7">
        <w:rPr>
          <w:b/>
        </w:rPr>
        <w:t xml:space="preserve"> </w:t>
      </w:r>
      <w:r w:rsidRPr="008D38F7">
        <w:t xml:space="preserve">randomly delays the note-on time of all playing notes. </w:t>
      </w:r>
    </w:p>
    <w:p w14:paraId="29963E53" w14:textId="77777777" w:rsidR="000E1C1A" w:rsidRPr="008D38F7" w:rsidRDefault="000E1C1A" w:rsidP="00A23C39">
      <w:pPr>
        <w:numPr>
          <w:ilvl w:val="0"/>
          <w:numId w:val="26"/>
        </w:numPr>
      </w:pPr>
      <w:r w:rsidRPr="008D38F7">
        <w:t>Set maximum value with 'ms' slider  (0-100 msec. range)</w:t>
      </w:r>
    </w:p>
    <w:p w14:paraId="03E1B133" w14:textId="77777777" w:rsidR="000E1C1A" w:rsidRPr="008D38F7" w:rsidRDefault="000E1C1A" w:rsidP="000E1C1A">
      <w:r w:rsidRPr="008D38F7">
        <w:rPr>
          <w:b/>
        </w:rPr>
        <w:t>Strum Time</w:t>
      </w:r>
      <w:r w:rsidRPr="008D38F7">
        <w:t xml:space="preserve"> - changes the time window between simultaneously played notes (interval, chord).</w:t>
      </w:r>
    </w:p>
    <w:p w14:paraId="0457AA1A" w14:textId="77777777" w:rsidR="000E1C1A" w:rsidRPr="008D38F7" w:rsidRDefault="000E1C1A" w:rsidP="00A23C39">
      <w:pPr>
        <w:numPr>
          <w:ilvl w:val="0"/>
          <w:numId w:val="26"/>
        </w:numPr>
      </w:pPr>
      <w:r w:rsidRPr="008D38F7">
        <w:t>Set maximum value with 'ms' slider  (0-200 msec. range)</w:t>
      </w:r>
    </w:p>
    <w:p w14:paraId="3225603E" w14:textId="77777777" w:rsidR="000E1C1A" w:rsidRPr="008D38F7" w:rsidRDefault="000E1C1A" w:rsidP="000E1C1A">
      <w:r w:rsidRPr="008D38F7">
        <w:rPr>
          <w:b/>
        </w:rPr>
        <w:t>Tremolo/Trill</w:t>
      </w:r>
      <w:r w:rsidRPr="008D38F7">
        <w:t xml:space="preserve"> - randomizes automatic tremolo or trill notes timing.</w:t>
      </w:r>
    </w:p>
    <w:p w14:paraId="5EE9F839" w14:textId="77777777" w:rsidR="000E1C1A" w:rsidRPr="008D38F7" w:rsidRDefault="000E1C1A" w:rsidP="00A23C39">
      <w:pPr>
        <w:numPr>
          <w:ilvl w:val="0"/>
          <w:numId w:val="26"/>
        </w:numPr>
      </w:pPr>
      <w:r w:rsidRPr="008D38F7">
        <w:t>Set maximum value with 'ms' slider  (0-100 msec. range)</w:t>
      </w:r>
    </w:p>
    <w:p w14:paraId="50E48A68" w14:textId="77777777" w:rsidR="000E1C1A" w:rsidRPr="008D38F7" w:rsidRDefault="000E1C1A" w:rsidP="00E375B0">
      <w:pPr>
        <w:pStyle w:val="Heading2"/>
      </w:pPr>
      <w:bookmarkStart w:id="569" w:name="_Toc417057489"/>
      <w:bookmarkStart w:id="570" w:name="_Toc307260076"/>
      <w:bookmarkStart w:id="571" w:name="_Toc307260282"/>
      <w:bookmarkStart w:id="572" w:name="_Toc308106919"/>
      <w:bookmarkStart w:id="573" w:name="_Toc318380110"/>
      <w:bookmarkStart w:id="574" w:name="_Toc62840917"/>
      <w:bookmarkStart w:id="575" w:name="_Toc108455697"/>
      <w:r w:rsidRPr="008D38F7">
        <w:t>Velocity</w:t>
      </w:r>
      <w:bookmarkEnd w:id="569"/>
      <w:bookmarkEnd w:id="570"/>
      <w:bookmarkEnd w:id="571"/>
      <w:bookmarkEnd w:id="572"/>
      <w:bookmarkEnd w:id="573"/>
      <w:bookmarkEnd w:id="574"/>
      <w:bookmarkEnd w:id="575"/>
    </w:p>
    <w:p w14:paraId="6A9EA09B" w14:textId="77777777" w:rsidR="000E1C1A" w:rsidRPr="008D38F7" w:rsidRDefault="000E1C1A" w:rsidP="005E286A">
      <w:r w:rsidRPr="008D38F7">
        <w:rPr>
          <w:b/>
        </w:rPr>
        <w:t>All Strokes</w:t>
      </w:r>
      <w:r w:rsidRPr="008D38F7">
        <w:t xml:space="preserve"> - changes velocity values of all playing</w:t>
      </w:r>
      <w:r w:rsidR="005E286A" w:rsidRPr="008D38F7">
        <w:t xml:space="preserve"> strokes</w:t>
      </w:r>
      <w:r w:rsidRPr="008D38F7">
        <w:t>.</w:t>
      </w:r>
    </w:p>
    <w:p w14:paraId="62843891" w14:textId="77777777" w:rsidR="000E1C1A" w:rsidRPr="008D38F7" w:rsidRDefault="000E1C1A" w:rsidP="00E375B0">
      <w:pPr>
        <w:pStyle w:val="Heading2"/>
      </w:pPr>
      <w:bookmarkStart w:id="576" w:name="_Toc417057490"/>
      <w:bookmarkStart w:id="577" w:name="_Toc307260077"/>
      <w:bookmarkStart w:id="578" w:name="_Toc307260283"/>
      <w:bookmarkStart w:id="579" w:name="_Toc308106920"/>
      <w:bookmarkStart w:id="580" w:name="_Toc318380111"/>
      <w:bookmarkStart w:id="581" w:name="_Toc62840918"/>
      <w:bookmarkStart w:id="582" w:name="_Toc108455698"/>
      <w:r w:rsidRPr="008D38F7">
        <w:t>Pitch</w:t>
      </w:r>
      <w:bookmarkEnd w:id="576"/>
      <w:bookmarkEnd w:id="577"/>
      <w:bookmarkEnd w:id="578"/>
      <w:bookmarkEnd w:id="579"/>
      <w:bookmarkEnd w:id="580"/>
      <w:bookmarkEnd w:id="581"/>
      <w:bookmarkEnd w:id="582"/>
    </w:p>
    <w:p w14:paraId="057AFFDA" w14:textId="77777777" w:rsidR="000E1C1A" w:rsidRPr="008D38F7" w:rsidRDefault="000E1C1A" w:rsidP="000E1C1A">
      <w:r w:rsidRPr="008D38F7">
        <w:rPr>
          <w:b/>
        </w:rPr>
        <w:t xml:space="preserve">All Sounds </w:t>
      </w:r>
      <w:r w:rsidRPr="008D38F7">
        <w:t>- sharpens the pitch of all sounds.</w:t>
      </w:r>
    </w:p>
    <w:p w14:paraId="5AB5F442" w14:textId="77777777" w:rsidR="000E1C1A" w:rsidRPr="008D38F7" w:rsidRDefault="000E1C1A" w:rsidP="00A23C39">
      <w:pPr>
        <w:numPr>
          <w:ilvl w:val="0"/>
          <w:numId w:val="26"/>
        </w:numPr>
      </w:pPr>
      <w:r w:rsidRPr="008D38F7">
        <w:t>Set maximum value with 'cents' slider</w:t>
      </w:r>
      <w:r w:rsidR="00106437" w:rsidRPr="008D38F7">
        <w:rPr>
          <w:rFonts w:ascii="Calibri" w:hAnsi="Calibri"/>
        </w:rPr>
        <w:t xml:space="preserve"> </w:t>
      </w:r>
      <w:r w:rsidRPr="008D38F7">
        <w:t>(0-50 cents range)</w:t>
      </w:r>
    </w:p>
    <w:p w14:paraId="11686C4F" w14:textId="77777777" w:rsidR="000E1C1A" w:rsidRPr="008D38F7" w:rsidRDefault="000E1C1A" w:rsidP="000E1C1A">
      <w:r w:rsidRPr="008D38F7">
        <w:rPr>
          <w:b/>
        </w:rPr>
        <w:t xml:space="preserve">Mute and Bridge Mute </w:t>
      </w:r>
      <w:r w:rsidRPr="008D38F7">
        <w:t>- sharpens the pitch of Mute, Bridge Mute sounds.</w:t>
      </w:r>
    </w:p>
    <w:p w14:paraId="6E0FCE7D" w14:textId="77777777" w:rsidR="000E1C1A" w:rsidRPr="008D38F7" w:rsidRDefault="000E1C1A" w:rsidP="00A23C39">
      <w:pPr>
        <w:numPr>
          <w:ilvl w:val="0"/>
          <w:numId w:val="26"/>
        </w:numPr>
      </w:pPr>
      <w:r w:rsidRPr="008D38F7">
        <w:t>Set maximum value with 'cents' slider</w:t>
      </w:r>
      <w:r w:rsidR="00106437" w:rsidRPr="008D38F7">
        <w:rPr>
          <w:rFonts w:ascii="Calibri" w:hAnsi="Calibri"/>
        </w:rPr>
        <w:t xml:space="preserve"> </w:t>
      </w:r>
      <w:r w:rsidRPr="008D38F7">
        <w:t>(0-50 cents range)</w:t>
      </w:r>
    </w:p>
    <w:p w14:paraId="6F718FA9" w14:textId="77777777" w:rsidR="000E1C1A" w:rsidRPr="008D38F7" w:rsidRDefault="000E1C1A" w:rsidP="007A09A4">
      <w:pPr>
        <w:pStyle w:val="Heading2"/>
      </w:pPr>
      <w:bookmarkStart w:id="583" w:name="_Toc417057491"/>
      <w:bookmarkStart w:id="584" w:name="_Toc307260078"/>
      <w:bookmarkStart w:id="585" w:name="_Toc307260284"/>
      <w:bookmarkStart w:id="586" w:name="_Toc308106921"/>
      <w:bookmarkStart w:id="587" w:name="_Toc318380112"/>
      <w:bookmarkStart w:id="588" w:name="_Toc62840919"/>
      <w:bookmarkStart w:id="589" w:name="_Toc108455699"/>
      <w:r w:rsidRPr="008D38F7">
        <w:t>Master section</w:t>
      </w:r>
      <w:bookmarkEnd w:id="583"/>
      <w:bookmarkEnd w:id="584"/>
      <w:bookmarkEnd w:id="585"/>
      <w:bookmarkEnd w:id="586"/>
      <w:bookmarkEnd w:id="587"/>
      <w:bookmarkEnd w:id="588"/>
      <w:bookmarkEnd w:id="589"/>
    </w:p>
    <w:p w14:paraId="72A14924" w14:textId="323491F0" w:rsidR="000E1C1A" w:rsidRPr="008D38F7" w:rsidRDefault="00296EEE" w:rsidP="0022255E">
      <w:pPr>
        <w:jc w:val="center"/>
        <w:rPr>
          <w:lang w:eastAsia="x-none"/>
        </w:rPr>
      </w:pPr>
      <w:r w:rsidRPr="008D38F7">
        <w:rPr>
          <w:noProof/>
          <w:lang w:eastAsia="x-none"/>
        </w:rPr>
        <w:drawing>
          <wp:inline distT="0" distB="0" distL="0" distR="0" wp14:anchorId="4DEA4B38" wp14:editId="38911DE4">
            <wp:extent cx="6113780" cy="403860"/>
            <wp:effectExtent l="0" t="0" r="0" b="0"/>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113780" cy="403860"/>
                    </a:xfrm>
                    <a:prstGeom prst="rect">
                      <a:avLst/>
                    </a:prstGeom>
                    <a:noFill/>
                    <a:ln>
                      <a:noFill/>
                    </a:ln>
                  </pic:spPr>
                </pic:pic>
              </a:graphicData>
            </a:graphic>
          </wp:inline>
        </w:drawing>
      </w:r>
    </w:p>
    <w:p w14:paraId="307FE8EF" w14:textId="77777777" w:rsidR="000E1C1A" w:rsidRPr="008D38F7" w:rsidRDefault="000E1C1A" w:rsidP="000E1C1A">
      <w:r w:rsidRPr="008D38F7">
        <w:rPr>
          <w:b/>
        </w:rPr>
        <w:t>Big LED</w:t>
      </w:r>
      <w:r w:rsidRPr="008D38F7">
        <w:t xml:space="preserve"> - switch on or off the Humanize option.</w:t>
      </w:r>
    </w:p>
    <w:p w14:paraId="3617E03B" w14:textId="77777777" w:rsidR="000E1C1A" w:rsidRPr="008D38F7" w:rsidRDefault="000E1C1A" w:rsidP="000E1C1A">
      <w:r w:rsidRPr="008D38F7">
        <w:rPr>
          <w:b/>
        </w:rPr>
        <w:t>Strength</w:t>
      </w:r>
      <w:r w:rsidRPr="008D38F7">
        <w:t xml:space="preserve"> (</w:t>
      </w:r>
      <w:r w:rsidRPr="008D38F7">
        <w:rPr>
          <w:b/>
        </w:rPr>
        <w:t>Master</w:t>
      </w:r>
      <w:r w:rsidRPr="008D38F7">
        <w:t>) - add/reduce sensitivity for all parameters proportionally.</w:t>
      </w:r>
    </w:p>
    <w:p w14:paraId="4D02153E" w14:textId="77777777" w:rsidR="000E1C1A" w:rsidRPr="008D38F7" w:rsidRDefault="000E1C1A" w:rsidP="000E1C1A">
      <w:r w:rsidRPr="008D38F7">
        <w:rPr>
          <w:b/>
        </w:rPr>
        <w:t>Preset</w:t>
      </w:r>
      <w:r w:rsidRPr="008D38F7">
        <w:t xml:space="preserve"> - save all setting</w:t>
      </w:r>
      <w:r w:rsidR="005E286A" w:rsidRPr="008D38F7">
        <w:t>s</w:t>
      </w:r>
      <w:r w:rsidRPr="008D38F7">
        <w:t xml:space="preserve"> made in Humanize window as user presets for future use.</w:t>
      </w:r>
    </w:p>
    <w:p w14:paraId="63F5D53F" w14:textId="77777777" w:rsidR="000E1C1A" w:rsidRPr="008D38F7" w:rsidRDefault="000E1C1A" w:rsidP="000E1C1A">
      <w:r w:rsidRPr="008D38F7">
        <w:t xml:space="preserve">To create a preset, click on Preset combo box to activate Edit mode, type in the preset name, and press Enter on computer keyboard. Preset will be saved within </w:t>
      </w:r>
      <w:r w:rsidR="00E63262" w:rsidRPr="008D38F7">
        <w:t>RealRick</w:t>
      </w:r>
      <w:r w:rsidRPr="008D38F7">
        <w:t xml:space="preserve"> and added to preset list.</w:t>
      </w:r>
    </w:p>
    <w:p w14:paraId="6902B70A" w14:textId="77777777" w:rsidR="000E1C1A" w:rsidRPr="008D38F7" w:rsidRDefault="000E1C1A" w:rsidP="000E1C1A">
      <w:r w:rsidRPr="008D38F7">
        <w:t>To delete preset simply click on Delete icon at the right.</w:t>
      </w:r>
    </w:p>
    <w:p w14:paraId="2834DCB7" w14:textId="77777777" w:rsidR="000E1C1A" w:rsidRPr="008D38F7" w:rsidRDefault="000E1C1A" w:rsidP="000E1C1A">
      <w:pPr>
        <w:rPr>
          <w:b/>
        </w:rPr>
      </w:pPr>
      <w:r w:rsidRPr="008D38F7">
        <w:rPr>
          <w:b/>
        </w:rPr>
        <w:t>Reset</w:t>
      </w:r>
      <w:r w:rsidRPr="008D38F7">
        <w:t xml:space="preserve"> -</w:t>
      </w:r>
      <w:r w:rsidRPr="008D38F7">
        <w:rPr>
          <w:b/>
        </w:rPr>
        <w:t xml:space="preserve"> </w:t>
      </w:r>
      <w:r w:rsidRPr="008D38F7">
        <w:t>click to reset all settings to factory default values.</w:t>
      </w:r>
    </w:p>
    <w:p w14:paraId="0F042968" w14:textId="77777777" w:rsidR="00D65D5B" w:rsidRPr="008D38F7" w:rsidRDefault="00D65D5B" w:rsidP="00D65D5B">
      <w:pPr>
        <w:pStyle w:val="Heading1"/>
        <w:spacing w:before="0"/>
      </w:pPr>
      <w:bookmarkStart w:id="590" w:name="_Double-Tracking"/>
      <w:bookmarkStart w:id="591" w:name="_Toc417404180"/>
      <w:bookmarkStart w:id="592" w:name="_Toc318380113"/>
      <w:bookmarkStart w:id="593" w:name="_Toc62840920"/>
      <w:bookmarkStart w:id="594" w:name="_Toc108455700"/>
      <w:bookmarkStart w:id="595" w:name="_Toc308106922"/>
      <w:bookmarkEnd w:id="590"/>
      <w:r w:rsidRPr="008D38F7">
        <w:t>Double-Tracking</w:t>
      </w:r>
      <w:bookmarkEnd w:id="591"/>
      <w:bookmarkEnd w:id="592"/>
      <w:bookmarkEnd w:id="593"/>
      <w:bookmarkEnd w:id="594"/>
    </w:p>
    <w:p w14:paraId="2DB534DA" w14:textId="77777777" w:rsidR="00D65D5B" w:rsidRPr="008D38F7" w:rsidRDefault="00D65D5B" w:rsidP="00F559A8">
      <w:pPr>
        <w:rPr>
          <w:lang w:eastAsia="x-none"/>
        </w:rPr>
      </w:pPr>
      <w:r w:rsidRPr="008D38F7">
        <w:rPr>
          <w:lang w:eastAsia="x-none"/>
        </w:rPr>
        <w:t xml:space="preserve">‘Double-Tracking’ is a technique that is frequently used in recording guitar tracks. The guitarist plays the same part twice (one for Left channel, and one for Right channel), that gives the guitar track a nice, wide-spread stereo images and a thickness. </w:t>
      </w:r>
    </w:p>
    <w:p w14:paraId="1BB96045" w14:textId="77777777" w:rsidR="00D65D5B" w:rsidRPr="008D38F7" w:rsidRDefault="00D65D5B" w:rsidP="00D65D5B">
      <w:pPr>
        <w:rPr>
          <w:lang w:eastAsia="x-none"/>
        </w:rPr>
      </w:pPr>
      <w:r w:rsidRPr="008D38F7">
        <w:rPr>
          <w:lang w:eastAsia="x-none"/>
        </w:rPr>
        <w:t>You can easily reproduce these technique</w:t>
      </w:r>
      <w:r w:rsidR="00342E51" w:rsidRPr="008D38F7">
        <w:rPr>
          <w:lang w:eastAsia="x-none"/>
        </w:rPr>
        <w:t>s</w:t>
      </w:r>
      <w:r w:rsidRPr="008D38F7">
        <w:rPr>
          <w:lang w:eastAsia="x-none"/>
        </w:rPr>
        <w:t xml:space="preserve"> by just running </w:t>
      </w:r>
      <w:r w:rsidR="00E63262" w:rsidRPr="008D38F7">
        <w:rPr>
          <w:lang w:eastAsia="x-none"/>
        </w:rPr>
        <w:t>RealRick</w:t>
      </w:r>
      <w:r w:rsidRPr="008D38F7">
        <w:rPr>
          <w:lang w:eastAsia="x-none"/>
        </w:rPr>
        <w:t xml:space="preserve"> </w:t>
      </w:r>
      <w:r w:rsidR="00F559A8" w:rsidRPr="008D38F7">
        <w:rPr>
          <w:lang w:eastAsia="x-none"/>
        </w:rPr>
        <w:t>multi</w:t>
      </w:r>
      <w:r w:rsidRPr="008D38F7">
        <w:rPr>
          <w:lang w:eastAsia="x-none"/>
        </w:rPr>
        <w:t xml:space="preserve"> output version (</w:t>
      </w:r>
      <w:r w:rsidR="00E63262" w:rsidRPr="008D38F7">
        <w:rPr>
          <w:lang w:eastAsia="x-none"/>
        </w:rPr>
        <w:t>RealRick</w:t>
      </w:r>
      <w:r w:rsidRPr="008D38F7">
        <w:rPr>
          <w:lang w:eastAsia="x-none"/>
        </w:rPr>
        <w:t xml:space="preserve"> (2 mono), or </w:t>
      </w:r>
      <w:r w:rsidR="00E63262" w:rsidRPr="008D38F7">
        <w:rPr>
          <w:lang w:eastAsia="x-none"/>
        </w:rPr>
        <w:t>RealRick</w:t>
      </w:r>
      <w:r w:rsidRPr="008D38F7">
        <w:rPr>
          <w:lang w:eastAsia="x-none"/>
        </w:rPr>
        <w:t xml:space="preserve"> (2 stereo) </w:t>
      </w:r>
      <w:r w:rsidRPr="008D38F7">
        <w:t>– these plugins provide 2 outs in your DAW’s mixer</w:t>
      </w:r>
      <w:r w:rsidRPr="008D38F7">
        <w:rPr>
          <w:lang w:eastAsia="x-none"/>
        </w:rPr>
        <w:t xml:space="preserve">), loading </w:t>
      </w:r>
      <w:r w:rsidR="00E63262" w:rsidRPr="008D38F7">
        <w:rPr>
          <w:lang w:eastAsia="x-none"/>
        </w:rPr>
        <w:t>RealRick</w:t>
      </w:r>
      <w:r w:rsidRPr="008D38F7">
        <w:rPr>
          <w:lang w:eastAsia="x-none"/>
        </w:rPr>
        <w:t xml:space="preserve"> </w:t>
      </w:r>
      <w:r w:rsidR="00F559A8" w:rsidRPr="008D38F7">
        <w:rPr>
          <w:lang w:eastAsia="x-none"/>
        </w:rPr>
        <w:t xml:space="preserve">Double-track </w:t>
      </w:r>
      <w:r w:rsidRPr="008D38F7">
        <w:rPr>
          <w:lang w:eastAsia="x-none"/>
        </w:rPr>
        <w:t xml:space="preserve">patch, and then panning channels in your DAW’s mixer </w:t>
      </w:r>
      <w:r w:rsidR="00C41095" w:rsidRPr="008D38F7">
        <w:rPr>
          <w:lang w:eastAsia="x-none"/>
        </w:rPr>
        <w:t xml:space="preserve">hard left and hard right, </w:t>
      </w:r>
      <w:r w:rsidRPr="008D38F7">
        <w:rPr>
          <w:lang w:eastAsia="x-none"/>
        </w:rPr>
        <w:t>and adding amps/FXs on each channel.</w:t>
      </w:r>
    </w:p>
    <w:p w14:paraId="31AEFF13" w14:textId="6E15C9D1" w:rsidR="00D65D5B" w:rsidRPr="008D38F7" w:rsidRDefault="00296EEE" w:rsidP="00F559A8">
      <w:pPr>
        <w:jc w:val="center"/>
        <w:rPr>
          <w:lang w:eastAsia="x-none"/>
        </w:rPr>
      </w:pPr>
      <w:r w:rsidRPr="008D38F7">
        <w:rPr>
          <w:noProof/>
        </w:rPr>
        <w:drawing>
          <wp:inline distT="0" distB="0" distL="0" distR="0" wp14:anchorId="305489FF" wp14:editId="4190E108">
            <wp:extent cx="1765300" cy="2424430"/>
            <wp:effectExtent l="0" t="0" r="0" b="0"/>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1765300" cy="2424430"/>
                    </a:xfrm>
                    <a:prstGeom prst="rect">
                      <a:avLst/>
                    </a:prstGeom>
                    <a:noFill/>
                    <a:ln>
                      <a:noFill/>
                    </a:ln>
                  </pic:spPr>
                </pic:pic>
              </a:graphicData>
            </a:graphic>
          </wp:inline>
        </w:drawing>
      </w:r>
    </w:p>
    <w:p w14:paraId="217C44BC" w14:textId="68421BC3" w:rsidR="00D65D5B" w:rsidRPr="008D38F7" w:rsidRDefault="00296EEE" w:rsidP="00F77E6D">
      <w:pPr>
        <w:jc w:val="center"/>
        <w:rPr>
          <w:lang w:eastAsia="x-none"/>
        </w:rPr>
      </w:pPr>
      <w:r w:rsidRPr="008D38F7">
        <w:rPr>
          <w:noProof/>
        </w:rPr>
        <w:drawing>
          <wp:inline distT="0" distB="0" distL="0" distR="0" wp14:anchorId="363ECFA2" wp14:editId="2378B19A">
            <wp:extent cx="1945640" cy="3094355"/>
            <wp:effectExtent l="0" t="0" r="0" b="0"/>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945640" cy="3094355"/>
                    </a:xfrm>
                    <a:prstGeom prst="rect">
                      <a:avLst/>
                    </a:prstGeom>
                    <a:noFill/>
                    <a:ln>
                      <a:noFill/>
                    </a:ln>
                  </pic:spPr>
                </pic:pic>
              </a:graphicData>
            </a:graphic>
          </wp:inline>
        </w:drawing>
      </w:r>
    </w:p>
    <w:p w14:paraId="3765A90E" w14:textId="77777777" w:rsidR="00D65D5B" w:rsidRPr="008D38F7" w:rsidRDefault="00D65D5B" w:rsidP="00D65D5B">
      <w:pPr>
        <w:rPr>
          <w:lang w:eastAsia="x-none"/>
        </w:rPr>
      </w:pPr>
      <w:r w:rsidRPr="008D38F7">
        <w:rPr>
          <w:lang w:eastAsia="x-none"/>
        </w:rPr>
        <w:t xml:space="preserve">With </w:t>
      </w:r>
      <w:r w:rsidR="00E63262" w:rsidRPr="008D38F7">
        <w:rPr>
          <w:lang w:eastAsia="x-none"/>
        </w:rPr>
        <w:t>RealRick</w:t>
      </w:r>
      <w:r w:rsidRPr="008D38F7">
        <w:rPr>
          <w:lang w:eastAsia="x-none"/>
        </w:rPr>
        <w:t xml:space="preserve"> 2 output version you don’t need to create copies of MIDI tracks and tweak them, but simply use the single track for MIDI data (played or step recorded), and </w:t>
      </w:r>
      <w:r w:rsidR="00E63262" w:rsidRPr="008D38F7">
        <w:rPr>
          <w:lang w:eastAsia="x-none"/>
        </w:rPr>
        <w:t>RealRick</w:t>
      </w:r>
      <w:r w:rsidRPr="008D38F7">
        <w:rPr>
          <w:lang w:eastAsia="x-none"/>
        </w:rPr>
        <w:t xml:space="preserve"> sampler engine will process it to true double-tracked guitar parts with no identical </w:t>
      </w:r>
      <w:r w:rsidRPr="008D38F7">
        <w:t>samples playing simultaneously in different channels</w:t>
      </w:r>
      <w:r w:rsidRPr="008D38F7">
        <w:rPr>
          <w:lang w:eastAsia="x-none"/>
        </w:rPr>
        <w:t>!</w:t>
      </w:r>
    </w:p>
    <w:p w14:paraId="52133FDF" w14:textId="77777777" w:rsidR="00D65D5B" w:rsidRPr="008D38F7" w:rsidRDefault="00D65D5B" w:rsidP="00D65D5B">
      <w:r w:rsidRPr="008D38F7">
        <w:t xml:space="preserve">For wider sound you can add some </w:t>
      </w:r>
      <w:r w:rsidR="00450D30" w:rsidRPr="008D38F7">
        <w:t xml:space="preserve">additional </w:t>
      </w:r>
      <w:r w:rsidRPr="008D38F7">
        <w:t>delay between channels with Double-Trk Delay slider found in Right menu bar-&gt;Timing panel.</w:t>
      </w:r>
    </w:p>
    <w:p w14:paraId="47863A48" w14:textId="77777777" w:rsidR="00D65D5B" w:rsidRPr="008D38F7" w:rsidRDefault="00D65D5B" w:rsidP="00D65D5B">
      <w:r w:rsidRPr="008D38F7">
        <w:t>To correct</w:t>
      </w:r>
      <w:r w:rsidR="008E1CBD" w:rsidRPr="008D38F7">
        <w:t xml:space="preserve">ly configure </w:t>
      </w:r>
      <w:r w:rsidR="00E63262" w:rsidRPr="008D38F7">
        <w:t>RealRick</w:t>
      </w:r>
      <w:r w:rsidR="008E1CBD" w:rsidRPr="008D38F7">
        <w:t xml:space="preserve"> 2 output plugin</w:t>
      </w:r>
      <w:r w:rsidRPr="008D38F7">
        <w:t xml:space="preserve"> in your DAW, please refer to the DAW’s User Manual for details.</w:t>
      </w:r>
    </w:p>
    <w:p w14:paraId="0376C80F" w14:textId="77777777" w:rsidR="00154D7E" w:rsidRPr="008D38F7" w:rsidRDefault="00676802" w:rsidP="00153DE0">
      <w:pPr>
        <w:pStyle w:val="Heading1"/>
      </w:pPr>
      <w:bookmarkStart w:id="596" w:name="_Toc308106995"/>
      <w:bookmarkStart w:id="597" w:name="_Toc318380130"/>
      <w:bookmarkStart w:id="598" w:name="_Toc62840921"/>
      <w:bookmarkStart w:id="599" w:name="_Toc108455701"/>
      <w:bookmarkStart w:id="600" w:name="_Hlk62916999"/>
      <w:bookmarkEnd w:id="595"/>
      <w:r w:rsidRPr="008D38F7">
        <w:t>Importing/Exporting Global Settings</w:t>
      </w:r>
      <w:bookmarkEnd w:id="596"/>
      <w:bookmarkEnd w:id="597"/>
      <w:bookmarkEnd w:id="598"/>
      <w:bookmarkEnd w:id="599"/>
    </w:p>
    <w:p w14:paraId="7EE58A23" w14:textId="77777777" w:rsidR="00C329F4" w:rsidRPr="008D38F7" w:rsidRDefault="00154D7E" w:rsidP="008438E5">
      <w:pPr>
        <w:autoSpaceDE w:val="0"/>
        <w:autoSpaceDN w:val="0"/>
        <w:adjustRightInd w:val="0"/>
      </w:pPr>
      <w:r w:rsidRPr="008D38F7">
        <w:t xml:space="preserve">You can save all modifications you’ve made </w:t>
      </w:r>
      <w:r w:rsidR="00E73182" w:rsidRPr="008D38F7">
        <w:t>to</w:t>
      </w:r>
      <w:r w:rsidRPr="008D38F7">
        <w:t xml:space="preserve"> </w:t>
      </w:r>
      <w:r w:rsidR="00C329F4" w:rsidRPr="008D38F7">
        <w:t>Global Preset (</w:t>
      </w:r>
      <w:r w:rsidR="00DD2A6F" w:rsidRPr="008D38F7">
        <w:t xml:space="preserve">external </w:t>
      </w:r>
      <w:r w:rsidR="00C329F4" w:rsidRPr="008D38F7">
        <w:t xml:space="preserve">*.rgsong file) containing </w:t>
      </w:r>
      <w:r w:rsidR="00DD2A6F" w:rsidRPr="008D38F7">
        <w:t>overall settings, whic</w:t>
      </w:r>
      <w:r w:rsidR="00676802" w:rsidRPr="008D38F7">
        <w:t>h allows to easily export</w:t>
      </w:r>
      <w:r w:rsidR="00DD2A6F" w:rsidRPr="008D38F7">
        <w:t xml:space="preserve"> all </w:t>
      </w:r>
      <w:r w:rsidR="00C23DAF" w:rsidRPr="008D38F7">
        <w:t xml:space="preserve">changed </w:t>
      </w:r>
      <w:r w:rsidR="00287940" w:rsidRPr="008D38F7">
        <w:t xml:space="preserve">data </w:t>
      </w:r>
      <w:r w:rsidR="00937973" w:rsidRPr="008D38F7">
        <w:t>as</w:t>
      </w:r>
      <w:r w:rsidR="00287940" w:rsidRPr="008D38F7">
        <w:t xml:space="preserve"> a single file</w:t>
      </w:r>
      <w:r w:rsidR="00676802" w:rsidRPr="008D38F7">
        <w:t xml:space="preserve"> and import </w:t>
      </w:r>
      <w:r w:rsidR="00DC56BD" w:rsidRPr="008D38F7">
        <w:t xml:space="preserve">it </w:t>
      </w:r>
      <w:r w:rsidR="00676802" w:rsidRPr="008D38F7">
        <w:t>when needed</w:t>
      </w:r>
      <w:r w:rsidR="00C329F4" w:rsidRPr="008D38F7">
        <w:t xml:space="preserve">. Click on MusicLab logo to save/load the Global </w:t>
      </w:r>
      <w:r w:rsidR="00676802" w:rsidRPr="008D38F7">
        <w:t>Settings</w:t>
      </w:r>
      <w:r w:rsidR="008B7E34" w:rsidRPr="008D38F7">
        <w:t>:</w:t>
      </w:r>
    </w:p>
    <w:p w14:paraId="46F164BD" w14:textId="0E8E4F4E" w:rsidR="00C329F4" w:rsidRPr="008D38F7" w:rsidRDefault="00CB76CE" w:rsidP="008B7E34">
      <w:pPr>
        <w:autoSpaceDE w:val="0"/>
        <w:autoSpaceDN w:val="0"/>
        <w:adjustRightInd w:val="0"/>
        <w:jc w:val="center"/>
      </w:pPr>
      <w:r w:rsidRPr="008D38F7">
        <w:rPr>
          <w:noProof/>
        </w:rPr>
        <w:drawing>
          <wp:inline distT="0" distB="0" distL="0" distR="0" wp14:anchorId="048509B4" wp14:editId="32DE5A54">
            <wp:extent cx="1809524" cy="3038095"/>
            <wp:effectExtent l="0" t="0" r="635"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1" name="Picture 2761"/>
                    <pic:cNvPicPr/>
                  </pic:nvPicPr>
                  <pic:blipFill>
                    <a:blip r:embed="rId161">
                      <a:extLst>
                        <a:ext uri="{28A0092B-C50C-407E-A947-70E740481C1C}">
                          <a14:useLocalDpi xmlns:a14="http://schemas.microsoft.com/office/drawing/2010/main" val="0"/>
                        </a:ext>
                      </a:extLst>
                    </a:blip>
                    <a:stretch>
                      <a:fillRect/>
                    </a:stretch>
                  </pic:blipFill>
                  <pic:spPr>
                    <a:xfrm>
                      <a:off x="0" y="0"/>
                      <a:ext cx="1809524" cy="3038095"/>
                    </a:xfrm>
                    <a:prstGeom prst="rect">
                      <a:avLst/>
                    </a:prstGeom>
                  </pic:spPr>
                </pic:pic>
              </a:graphicData>
            </a:graphic>
          </wp:inline>
        </w:drawing>
      </w:r>
    </w:p>
    <w:p w14:paraId="35B28299" w14:textId="77777777" w:rsidR="00C329F4" w:rsidRPr="008D38F7" w:rsidRDefault="00287940" w:rsidP="008438E5">
      <w:pPr>
        <w:autoSpaceDE w:val="0"/>
        <w:autoSpaceDN w:val="0"/>
        <w:adjustRightInd w:val="0"/>
        <w:rPr>
          <w:i/>
        </w:rPr>
      </w:pPr>
      <w:r w:rsidRPr="008D38F7">
        <w:rPr>
          <w:i/>
        </w:rPr>
        <w:t>Note</w:t>
      </w:r>
      <w:r w:rsidR="00D3631E" w:rsidRPr="008D38F7">
        <w:rPr>
          <w:i/>
        </w:rPr>
        <w:t>,</w:t>
      </w:r>
      <w:r w:rsidRPr="008D38F7">
        <w:rPr>
          <w:i/>
        </w:rPr>
        <w:t xml:space="preserve"> </w:t>
      </w:r>
      <w:r w:rsidR="00D3631E" w:rsidRPr="008D38F7">
        <w:rPr>
          <w:i/>
        </w:rPr>
        <w:t>a</w:t>
      </w:r>
      <w:r w:rsidRPr="008D38F7">
        <w:rPr>
          <w:i/>
        </w:rPr>
        <w:t xml:space="preserve">ll </w:t>
      </w:r>
      <w:r w:rsidR="00937973" w:rsidRPr="008D38F7">
        <w:rPr>
          <w:i/>
        </w:rPr>
        <w:t xml:space="preserve">current </w:t>
      </w:r>
      <w:r w:rsidRPr="008D38F7">
        <w:rPr>
          <w:i/>
        </w:rPr>
        <w:t>setting</w:t>
      </w:r>
      <w:r w:rsidR="00676802" w:rsidRPr="008D38F7">
        <w:rPr>
          <w:i/>
        </w:rPr>
        <w:t>s</w:t>
      </w:r>
      <w:r w:rsidRPr="008D38F7">
        <w:rPr>
          <w:i/>
        </w:rPr>
        <w:t xml:space="preserve"> are saved within a project doc of your DAW as well</w:t>
      </w:r>
      <w:r w:rsidR="00D3631E" w:rsidRPr="008D38F7">
        <w:rPr>
          <w:i/>
        </w:rPr>
        <w:t>.</w:t>
      </w:r>
    </w:p>
    <w:p w14:paraId="1C48FC8E" w14:textId="77777777" w:rsidR="008308A4" w:rsidRPr="008D38F7" w:rsidRDefault="008308A4" w:rsidP="008438E5">
      <w:pPr>
        <w:autoSpaceDE w:val="0"/>
        <w:autoSpaceDN w:val="0"/>
        <w:adjustRightInd w:val="0"/>
      </w:pPr>
      <w:r w:rsidRPr="008D38F7">
        <w:t xml:space="preserve">If you want the current settings load every time you run </w:t>
      </w:r>
      <w:r w:rsidR="00E63262" w:rsidRPr="008D38F7">
        <w:t>RealRick</w:t>
      </w:r>
      <w:r w:rsidRPr="008D38F7">
        <w:t>, select ‘Save As Default’ item in the popup menu.</w:t>
      </w:r>
      <w:r w:rsidR="006E7539" w:rsidRPr="008D38F7">
        <w:t xml:space="preserve"> To return </w:t>
      </w:r>
      <w:r w:rsidR="00C40FE4" w:rsidRPr="008D38F7">
        <w:t>factory default settings press Reset</w:t>
      </w:r>
      <w:r w:rsidR="001B0AC4" w:rsidRPr="008D38F7">
        <w:t xml:space="preserve"> button</w:t>
      </w:r>
      <w:r w:rsidR="00C40FE4" w:rsidRPr="008D38F7">
        <w:t xml:space="preserve"> in SetUp panel and</w:t>
      </w:r>
      <w:r w:rsidR="001B0AC4" w:rsidRPr="008D38F7">
        <w:t xml:space="preserve"> select ‘Save As Default’.</w:t>
      </w:r>
    </w:p>
    <w:p w14:paraId="420CB7BE" w14:textId="77777777" w:rsidR="003139B7" w:rsidRPr="00CF161F" w:rsidRDefault="003139B7" w:rsidP="003139B7">
      <w:pPr>
        <w:pStyle w:val="Heading1"/>
        <w:rPr>
          <w:sz w:val="32"/>
          <w:szCs w:val="32"/>
        </w:rPr>
      </w:pPr>
      <w:bookmarkStart w:id="601" w:name="_Toc62863304"/>
      <w:bookmarkStart w:id="602" w:name="_Toc62896072"/>
      <w:bookmarkStart w:id="603" w:name="_Toc62916174"/>
      <w:bookmarkStart w:id="604" w:name="_Toc108455702"/>
      <w:bookmarkStart w:id="605" w:name="_Toc308107007"/>
      <w:bookmarkStart w:id="606" w:name="_Toc318380135"/>
      <w:bookmarkStart w:id="607" w:name="_Toc62840922"/>
      <w:bookmarkEnd w:id="282"/>
      <w:bookmarkEnd w:id="283"/>
      <w:bookmarkEnd w:id="468"/>
      <w:bookmarkEnd w:id="469"/>
      <w:bookmarkEnd w:id="470"/>
      <w:bookmarkEnd w:id="471"/>
      <w:bookmarkEnd w:id="600"/>
      <w:r w:rsidRPr="00CF161F">
        <w:rPr>
          <w:sz w:val="32"/>
          <w:szCs w:val="32"/>
        </w:rPr>
        <w:t xml:space="preserve">Appendix </w:t>
      </w:r>
      <w:r>
        <w:rPr>
          <w:sz w:val="32"/>
          <w:szCs w:val="32"/>
          <w:lang w:val="en-US"/>
        </w:rPr>
        <w:t>A</w:t>
      </w:r>
      <w:r w:rsidRPr="00CF161F">
        <w:rPr>
          <w:sz w:val="32"/>
          <w:szCs w:val="32"/>
        </w:rPr>
        <w:t>. Parameter Automation MIDI CC and VST Map</w:t>
      </w:r>
      <w:bookmarkEnd w:id="601"/>
      <w:bookmarkEnd w:id="602"/>
      <w:bookmarkEnd w:id="603"/>
      <w:bookmarkEnd w:id="604"/>
    </w:p>
    <w:tbl>
      <w:tblPr>
        <w:tblW w:w="883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4274"/>
        <w:gridCol w:w="1653"/>
        <w:gridCol w:w="2903"/>
      </w:tblGrid>
      <w:tr w:rsidR="003139B7" w:rsidRPr="00CF2529" w14:paraId="62AFA445" w14:textId="77777777" w:rsidTr="00763FBA">
        <w:trPr>
          <w:trHeight w:val="550"/>
        </w:trPr>
        <w:tc>
          <w:tcPr>
            <w:tcW w:w="4274" w:type="dxa"/>
            <w:tcBorders>
              <w:top w:val="single" w:sz="4" w:space="0" w:color="auto"/>
              <w:left w:val="single" w:sz="4" w:space="0" w:color="auto"/>
              <w:bottom w:val="single" w:sz="6" w:space="0" w:color="auto"/>
              <w:right w:val="single" w:sz="6" w:space="0" w:color="auto"/>
            </w:tcBorders>
            <w:vAlign w:val="center"/>
          </w:tcPr>
          <w:p w14:paraId="7CF1BA74" w14:textId="067E277E" w:rsidR="003139B7" w:rsidRPr="00F24EA2" w:rsidRDefault="003139B7" w:rsidP="00763FBA">
            <w:pPr>
              <w:pStyle w:val="PlainText"/>
              <w:tabs>
                <w:tab w:val="left" w:pos="2160"/>
              </w:tabs>
              <w:jc w:val="center"/>
              <w:rPr>
                <w:rFonts w:ascii="Palatino" w:hAnsi="Palatino"/>
                <w:b/>
                <w:sz w:val="24"/>
                <w:szCs w:val="24"/>
                <w:lang w:val="en-US"/>
              </w:rPr>
            </w:pPr>
            <w:r>
              <w:rPr>
                <w:rFonts w:ascii="Palatino" w:hAnsi="Palatino"/>
                <w:b/>
                <w:sz w:val="24"/>
                <w:szCs w:val="24"/>
                <w:lang w:val="en-US"/>
              </w:rPr>
              <w:t>Real</w:t>
            </w:r>
            <w:r w:rsidR="00A43CB2">
              <w:rPr>
                <w:rFonts w:ascii="Palatino" w:hAnsi="Palatino"/>
                <w:b/>
                <w:sz w:val="24"/>
                <w:szCs w:val="24"/>
                <w:lang w:val="en-US"/>
              </w:rPr>
              <w:t>Rick</w:t>
            </w:r>
          </w:p>
        </w:tc>
        <w:tc>
          <w:tcPr>
            <w:tcW w:w="1653" w:type="dxa"/>
            <w:tcBorders>
              <w:top w:val="single" w:sz="4" w:space="0" w:color="auto"/>
              <w:left w:val="single" w:sz="6" w:space="0" w:color="auto"/>
              <w:bottom w:val="single" w:sz="6" w:space="0" w:color="auto"/>
              <w:right w:val="single" w:sz="6" w:space="0" w:color="auto"/>
            </w:tcBorders>
            <w:vAlign w:val="center"/>
          </w:tcPr>
          <w:p w14:paraId="608AEA73" w14:textId="77777777" w:rsidR="003139B7" w:rsidRPr="00F24EA2" w:rsidRDefault="003139B7" w:rsidP="00763FBA">
            <w:pPr>
              <w:pStyle w:val="PlainText"/>
              <w:tabs>
                <w:tab w:val="left" w:pos="2160"/>
              </w:tabs>
              <w:jc w:val="center"/>
              <w:rPr>
                <w:rFonts w:ascii="Palatino" w:hAnsi="Palatino"/>
                <w:b/>
                <w:sz w:val="24"/>
                <w:szCs w:val="24"/>
                <w:lang w:val="en-US"/>
              </w:rPr>
            </w:pPr>
            <w:r w:rsidRPr="00F24EA2">
              <w:rPr>
                <w:rFonts w:ascii="Palatino" w:hAnsi="Palatino"/>
                <w:b/>
                <w:sz w:val="24"/>
                <w:szCs w:val="24"/>
                <w:lang w:val="en-US"/>
              </w:rPr>
              <w:t>MIDI CC #</w:t>
            </w:r>
          </w:p>
        </w:tc>
        <w:tc>
          <w:tcPr>
            <w:tcW w:w="2903" w:type="dxa"/>
            <w:tcBorders>
              <w:top w:val="single" w:sz="4" w:space="0" w:color="auto"/>
              <w:left w:val="single" w:sz="6" w:space="0" w:color="auto"/>
              <w:bottom w:val="single" w:sz="6" w:space="0" w:color="auto"/>
              <w:right w:val="single" w:sz="4" w:space="0" w:color="auto"/>
            </w:tcBorders>
            <w:vAlign w:val="center"/>
          </w:tcPr>
          <w:p w14:paraId="4C5136C9" w14:textId="77777777" w:rsidR="003139B7" w:rsidRPr="00F24EA2" w:rsidRDefault="003139B7" w:rsidP="00763FBA">
            <w:pPr>
              <w:pStyle w:val="PlainText"/>
              <w:tabs>
                <w:tab w:val="left" w:pos="2160"/>
              </w:tabs>
              <w:jc w:val="center"/>
              <w:rPr>
                <w:rFonts w:ascii="Palatino" w:hAnsi="Palatino"/>
                <w:b/>
                <w:sz w:val="24"/>
                <w:szCs w:val="24"/>
                <w:lang w:val="en-US"/>
              </w:rPr>
            </w:pPr>
            <w:r w:rsidRPr="00F24EA2">
              <w:rPr>
                <w:rFonts w:ascii="Palatino" w:hAnsi="Palatino"/>
                <w:b/>
                <w:sz w:val="24"/>
                <w:szCs w:val="24"/>
                <w:lang w:val="en-US"/>
              </w:rPr>
              <w:t>VST name</w:t>
            </w:r>
          </w:p>
        </w:tc>
      </w:tr>
      <w:tr w:rsidR="003139B7" w:rsidRPr="00CF2529" w14:paraId="69727609" w14:textId="77777777" w:rsidTr="00763FBA">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073DD073" w14:textId="77777777" w:rsidR="003139B7" w:rsidRPr="00F24EA2" w:rsidRDefault="003139B7" w:rsidP="00763FBA">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Output</w:t>
            </w:r>
          </w:p>
        </w:tc>
      </w:tr>
      <w:tr w:rsidR="003139B7" w:rsidRPr="00CF2529" w14:paraId="3959DF61" w14:textId="77777777" w:rsidTr="00763FBA">
        <w:tc>
          <w:tcPr>
            <w:tcW w:w="4274" w:type="dxa"/>
            <w:tcBorders>
              <w:top w:val="single" w:sz="6" w:space="0" w:color="auto"/>
              <w:left w:val="single" w:sz="4" w:space="0" w:color="auto"/>
              <w:bottom w:val="single" w:sz="6" w:space="0" w:color="auto"/>
              <w:right w:val="single" w:sz="6" w:space="0" w:color="auto"/>
            </w:tcBorders>
          </w:tcPr>
          <w:p w14:paraId="67272231"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Volume</w:t>
            </w:r>
          </w:p>
        </w:tc>
        <w:tc>
          <w:tcPr>
            <w:tcW w:w="1653" w:type="dxa"/>
            <w:tcBorders>
              <w:top w:val="single" w:sz="6" w:space="0" w:color="auto"/>
              <w:left w:val="single" w:sz="6" w:space="0" w:color="auto"/>
              <w:bottom w:val="single" w:sz="6" w:space="0" w:color="auto"/>
              <w:right w:val="single" w:sz="6" w:space="0" w:color="auto"/>
            </w:tcBorders>
          </w:tcPr>
          <w:p w14:paraId="6357935B"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7</w:t>
            </w:r>
          </w:p>
        </w:tc>
        <w:tc>
          <w:tcPr>
            <w:tcW w:w="2903" w:type="dxa"/>
            <w:tcBorders>
              <w:top w:val="single" w:sz="6" w:space="0" w:color="auto"/>
              <w:left w:val="single" w:sz="6" w:space="0" w:color="auto"/>
              <w:bottom w:val="single" w:sz="6" w:space="0" w:color="auto"/>
              <w:right w:val="single" w:sz="4" w:space="0" w:color="auto"/>
            </w:tcBorders>
          </w:tcPr>
          <w:p w14:paraId="31BCF6EE"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Volume</w:t>
            </w:r>
          </w:p>
        </w:tc>
      </w:tr>
      <w:tr w:rsidR="003139B7" w:rsidRPr="00CF2529" w14:paraId="42623B2C" w14:textId="77777777" w:rsidTr="00763FBA">
        <w:tc>
          <w:tcPr>
            <w:tcW w:w="4274" w:type="dxa"/>
            <w:tcBorders>
              <w:top w:val="single" w:sz="6" w:space="0" w:color="auto"/>
              <w:left w:val="single" w:sz="4" w:space="0" w:color="auto"/>
              <w:bottom w:val="single" w:sz="6" w:space="0" w:color="auto"/>
              <w:right w:val="single" w:sz="6" w:space="0" w:color="auto"/>
            </w:tcBorders>
          </w:tcPr>
          <w:p w14:paraId="47DB5AB0"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EQ, High</w:t>
            </w:r>
          </w:p>
        </w:tc>
        <w:tc>
          <w:tcPr>
            <w:tcW w:w="1653" w:type="dxa"/>
            <w:tcBorders>
              <w:top w:val="single" w:sz="6" w:space="0" w:color="auto"/>
              <w:left w:val="single" w:sz="6" w:space="0" w:color="auto"/>
              <w:bottom w:val="single" w:sz="6" w:space="0" w:color="auto"/>
              <w:right w:val="single" w:sz="6" w:space="0" w:color="auto"/>
            </w:tcBorders>
          </w:tcPr>
          <w:p w14:paraId="4532F298"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29</w:t>
            </w:r>
          </w:p>
        </w:tc>
        <w:tc>
          <w:tcPr>
            <w:tcW w:w="2903" w:type="dxa"/>
            <w:tcBorders>
              <w:top w:val="single" w:sz="6" w:space="0" w:color="auto"/>
              <w:left w:val="single" w:sz="6" w:space="0" w:color="auto"/>
              <w:bottom w:val="single" w:sz="6" w:space="0" w:color="auto"/>
              <w:right w:val="single" w:sz="4" w:space="0" w:color="auto"/>
            </w:tcBorders>
          </w:tcPr>
          <w:p w14:paraId="4E919732"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EQ-High</w:t>
            </w:r>
          </w:p>
        </w:tc>
      </w:tr>
      <w:tr w:rsidR="003139B7" w:rsidRPr="00CF2529" w14:paraId="20210CD0" w14:textId="77777777" w:rsidTr="00763FBA">
        <w:tc>
          <w:tcPr>
            <w:tcW w:w="4274" w:type="dxa"/>
            <w:tcBorders>
              <w:top w:val="single" w:sz="6" w:space="0" w:color="auto"/>
              <w:left w:val="single" w:sz="4" w:space="0" w:color="auto"/>
              <w:bottom w:val="single" w:sz="6" w:space="0" w:color="auto"/>
              <w:right w:val="single" w:sz="6" w:space="0" w:color="auto"/>
            </w:tcBorders>
          </w:tcPr>
          <w:p w14:paraId="4D84D0F0"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EQ, Low</w:t>
            </w:r>
          </w:p>
        </w:tc>
        <w:tc>
          <w:tcPr>
            <w:tcW w:w="1653" w:type="dxa"/>
            <w:tcBorders>
              <w:top w:val="single" w:sz="6" w:space="0" w:color="auto"/>
              <w:left w:val="single" w:sz="6" w:space="0" w:color="auto"/>
              <w:bottom w:val="single" w:sz="6" w:space="0" w:color="auto"/>
              <w:right w:val="single" w:sz="6" w:space="0" w:color="auto"/>
            </w:tcBorders>
          </w:tcPr>
          <w:p w14:paraId="7B506BBD"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30</w:t>
            </w:r>
          </w:p>
        </w:tc>
        <w:tc>
          <w:tcPr>
            <w:tcW w:w="2903" w:type="dxa"/>
            <w:tcBorders>
              <w:top w:val="single" w:sz="6" w:space="0" w:color="auto"/>
              <w:left w:val="single" w:sz="6" w:space="0" w:color="auto"/>
              <w:bottom w:val="single" w:sz="6" w:space="0" w:color="auto"/>
              <w:right w:val="single" w:sz="4" w:space="0" w:color="auto"/>
            </w:tcBorders>
          </w:tcPr>
          <w:p w14:paraId="574228B8"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EQ-Low</w:t>
            </w:r>
          </w:p>
        </w:tc>
      </w:tr>
      <w:tr w:rsidR="003139B7" w:rsidRPr="00CF2529" w14:paraId="495D5F63" w14:textId="77777777" w:rsidTr="00763FBA">
        <w:tc>
          <w:tcPr>
            <w:tcW w:w="4274" w:type="dxa"/>
            <w:tcBorders>
              <w:top w:val="single" w:sz="6" w:space="0" w:color="auto"/>
              <w:left w:val="single" w:sz="4" w:space="0" w:color="auto"/>
              <w:bottom w:val="single" w:sz="6" w:space="0" w:color="auto"/>
              <w:right w:val="single" w:sz="6" w:space="0" w:color="auto"/>
            </w:tcBorders>
          </w:tcPr>
          <w:p w14:paraId="2EF5459B"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MIDI Out, select</w:t>
            </w:r>
          </w:p>
        </w:tc>
        <w:tc>
          <w:tcPr>
            <w:tcW w:w="1653" w:type="dxa"/>
            <w:tcBorders>
              <w:top w:val="single" w:sz="6" w:space="0" w:color="auto"/>
              <w:left w:val="single" w:sz="6" w:space="0" w:color="auto"/>
              <w:bottom w:val="single" w:sz="6" w:space="0" w:color="auto"/>
              <w:right w:val="single" w:sz="6" w:space="0" w:color="auto"/>
            </w:tcBorders>
          </w:tcPr>
          <w:p w14:paraId="127C0E13" w14:textId="77777777" w:rsidR="003139B7" w:rsidRPr="00F24EA2" w:rsidRDefault="003139B7" w:rsidP="00763FBA">
            <w:pPr>
              <w:pStyle w:val="PlainText"/>
              <w:tabs>
                <w:tab w:val="left" w:pos="2160"/>
              </w:tabs>
              <w:jc w:val="center"/>
              <w:rPr>
                <w:rFonts w:ascii="Palatino" w:hAnsi="Palatino"/>
                <w:sz w:val="24"/>
                <w:szCs w:val="24"/>
                <w:lang w:val="en-US"/>
              </w:rPr>
            </w:pPr>
          </w:p>
        </w:tc>
        <w:tc>
          <w:tcPr>
            <w:tcW w:w="2903" w:type="dxa"/>
            <w:tcBorders>
              <w:top w:val="single" w:sz="6" w:space="0" w:color="auto"/>
              <w:left w:val="single" w:sz="6" w:space="0" w:color="auto"/>
              <w:bottom w:val="single" w:sz="6" w:space="0" w:color="auto"/>
              <w:right w:val="single" w:sz="4" w:space="0" w:color="auto"/>
            </w:tcBorders>
          </w:tcPr>
          <w:p w14:paraId="3C349C4F"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Outmode</w:t>
            </w:r>
          </w:p>
        </w:tc>
      </w:tr>
      <w:tr w:rsidR="003139B7" w:rsidRPr="00CF2529" w14:paraId="78DDCF11" w14:textId="77777777" w:rsidTr="00763FBA">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1E2126E5" w14:textId="77777777" w:rsidR="003139B7" w:rsidRPr="00F24EA2" w:rsidRDefault="003139B7" w:rsidP="00763FBA">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Tune</w:t>
            </w:r>
          </w:p>
        </w:tc>
      </w:tr>
      <w:tr w:rsidR="003139B7" w:rsidRPr="00CF2529" w14:paraId="5E776B3E" w14:textId="77777777" w:rsidTr="00763FBA">
        <w:tc>
          <w:tcPr>
            <w:tcW w:w="4274" w:type="dxa"/>
            <w:tcBorders>
              <w:top w:val="single" w:sz="6" w:space="0" w:color="auto"/>
              <w:left w:val="single" w:sz="4" w:space="0" w:color="auto"/>
              <w:bottom w:val="single" w:sz="6" w:space="0" w:color="auto"/>
              <w:right w:val="single" w:sz="6" w:space="0" w:color="auto"/>
            </w:tcBorders>
          </w:tcPr>
          <w:p w14:paraId="705DC1FF"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Pitch, Coarse</w:t>
            </w:r>
          </w:p>
        </w:tc>
        <w:tc>
          <w:tcPr>
            <w:tcW w:w="1653" w:type="dxa"/>
            <w:tcBorders>
              <w:top w:val="single" w:sz="6" w:space="0" w:color="auto"/>
              <w:left w:val="single" w:sz="6" w:space="0" w:color="auto"/>
              <w:bottom w:val="single" w:sz="6" w:space="0" w:color="auto"/>
              <w:right w:val="single" w:sz="6" w:space="0" w:color="auto"/>
            </w:tcBorders>
          </w:tcPr>
          <w:p w14:paraId="57E85988"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12</w:t>
            </w:r>
          </w:p>
        </w:tc>
        <w:tc>
          <w:tcPr>
            <w:tcW w:w="2903" w:type="dxa"/>
            <w:tcBorders>
              <w:top w:val="single" w:sz="6" w:space="0" w:color="auto"/>
              <w:left w:val="single" w:sz="6" w:space="0" w:color="auto"/>
              <w:bottom w:val="single" w:sz="6" w:space="0" w:color="auto"/>
              <w:right w:val="single" w:sz="4" w:space="0" w:color="auto"/>
            </w:tcBorders>
          </w:tcPr>
          <w:p w14:paraId="07BFA707"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PtchCrse</w:t>
            </w:r>
          </w:p>
        </w:tc>
      </w:tr>
      <w:tr w:rsidR="003139B7" w:rsidRPr="00CF2529" w14:paraId="3AE436E3" w14:textId="77777777" w:rsidTr="00763FBA">
        <w:tc>
          <w:tcPr>
            <w:tcW w:w="4274" w:type="dxa"/>
            <w:tcBorders>
              <w:top w:val="single" w:sz="6" w:space="0" w:color="auto"/>
              <w:left w:val="single" w:sz="4" w:space="0" w:color="auto"/>
              <w:bottom w:val="single" w:sz="6" w:space="0" w:color="auto"/>
              <w:right w:val="single" w:sz="6" w:space="0" w:color="auto"/>
            </w:tcBorders>
          </w:tcPr>
          <w:p w14:paraId="265A101A"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Pitch, Fine Tune</w:t>
            </w:r>
          </w:p>
        </w:tc>
        <w:tc>
          <w:tcPr>
            <w:tcW w:w="1653" w:type="dxa"/>
            <w:tcBorders>
              <w:top w:val="single" w:sz="6" w:space="0" w:color="auto"/>
              <w:left w:val="single" w:sz="6" w:space="0" w:color="auto"/>
              <w:bottom w:val="single" w:sz="6" w:space="0" w:color="auto"/>
              <w:right w:val="single" w:sz="6" w:space="0" w:color="auto"/>
            </w:tcBorders>
          </w:tcPr>
          <w:p w14:paraId="68288278"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13</w:t>
            </w:r>
          </w:p>
        </w:tc>
        <w:tc>
          <w:tcPr>
            <w:tcW w:w="2903" w:type="dxa"/>
            <w:tcBorders>
              <w:top w:val="single" w:sz="6" w:space="0" w:color="auto"/>
              <w:left w:val="single" w:sz="6" w:space="0" w:color="auto"/>
              <w:bottom w:val="single" w:sz="6" w:space="0" w:color="auto"/>
              <w:right w:val="single" w:sz="4" w:space="0" w:color="auto"/>
            </w:tcBorders>
          </w:tcPr>
          <w:p w14:paraId="75222B4E"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PtchFine</w:t>
            </w:r>
          </w:p>
        </w:tc>
      </w:tr>
      <w:tr w:rsidR="003139B7" w:rsidRPr="00CF2529" w14:paraId="38DD9C72" w14:textId="77777777" w:rsidTr="00763FBA">
        <w:tc>
          <w:tcPr>
            <w:tcW w:w="4274" w:type="dxa"/>
            <w:tcBorders>
              <w:top w:val="single" w:sz="6" w:space="0" w:color="auto"/>
              <w:left w:val="single" w:sz="4" w:space="0" w:color="auto"/>
              <w:bottom w:val="single" w:sz="6" w:space="0" w:color="auto"/>
              <w:right w:val="single" w:sz="6" w:space="0" w:color="auto"/>
            </w:tcBorders>
          </w:tcPr>
          <w:p w14:paraId="601A7D80"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Modulation, Depth</w:t>
            </w:r>
          </w:p>
        </w:tc>
        <w:tc>
          <w:tcPr>
            <w:tcW w:w="1653" w:type="dxa"/>
            <w:tcBorders>
              <w:top w:val="single" w:sz="6" w:space="0" w:color="auto"/>
              <w:left w:val="single" w:sz="6" w:space="0" w:color="auto"/>
              <w:bottom w:val="single" w:sz="6" w:space="0" w:color="auto"/>
              <w:right w:val="single" w:sz="6" w:space="0" w:color="auto"/>
            </w:tcBorders>
          </w:tcPr>
          <w:p w14:paraId="734D8BF0"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14</w:t>
            </w:r>
          </w:p>
        </w:tc>
        <w:tc>
          <w:tcPr>
            <w:tcW w:w="2903" w:type="dxa"/>
            <w:tcBorders>
              <w:top w:val="single" w:sz="6" w:space="0" w:color="auto"/>
              <w:left w:val="single" w:sz="6" w:space="0" w:color="auto"/>
              <w:bottom w:val="single" w:sz="6" w:space="0" w:color="auto"/>
              <w:right w:val="single" w:sz="4" w:space="0" w:color="auto"/>
            </w:tcBorders>
          </w:tcPr>
          <w:p w14:paraId="00FE5A5F"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ModDepth</w:t>
            </w:r>
          </w:p>
        </w:tc>
      </w:tr>
      <w:tr w:rsidR="003139B7" w:rsidRPr="00CF2529" w14:paraId="2D296137" w14:textId="77777777" w:rsidTr="00763FBA">
        <w:tc>
          <w:tcPr>
            <w:tcW w:w="4274" w:type="dxa"/>
            <w:tcBorders>
              <w:top w:val="single" w:sz="6" w:space="0" w:color="auto"/>
              <w:left w:val="single" w:sz="4" w:space="0" w:color="auto"/>
              <w:bottom w:val="single" w:sz="6" w:space="0" w:color="auto"/>
              <w:right w:val="single" w:sz="6" w:space="0" w:color="auto"/>
            </w:tcBorders>
          </w:tcPr>
          <w:p w14:paraId="28C78228"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Modulation, Freq</w:t>
            </w:r>
          </w:p>
        </w:tc>
        <w:tc>
          <w:tcPr>
            <w:tcW w:w="1653" w:type="dxa"/>
            <w:tcBorders>
              <w:top w:val="single" w:sz="6" w:space="0" w:color="auto"/>
              <w:left w:val="single" w:sz="6" w:space="0" w:color="auto"/>
              <w:bottom w:val="single" w:sz="6" w:space="0" w:color="auto"/>
              <w:right w:val="single" w:sz="6" w:space="0" w:color="auto"/>
            </w:tcBorders>
          </w:tcPr>
          <w:p w14:paraId="08D8F514"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15</w:t>
            </w:r>
          </w:p>
        </w:tc>
        <w:tc>
          <w:tcPr>
            <w:tcW w:w="2903" w:type="dxa"/>
            <w:tcBorders>
              <w:top w:val="single" w:sz="6" w:space="0" w:color="auto"/>
              <w:left w:val="single" w:sz="6" w:space="0" w:color="auto"/>
              <w:bottom w:val="single" w:sz="6" w:space="0" w:color="auto"/>
              <w:right w:val="single" w:sz="4" w:space="0" w:color="auto"/>
            </w:tcBorders>
          </w:tcPr>
          <w:p w14:paraId="063EAAC1"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ModFreq</w:t>
            </w:r>
          </w:p>
        </w:tc>
      </w:tr>
      <w:tr w:rsidR="003139B7" w:rsidRPr="00CF2529" w14:paraId="73A795FA" w14:textId="77777777" w:rsidTr="00763FBA">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783502D" w14:textId="77777777" w:rsidR="003139B7" w:rsidRPr="00F24EA2" w:rsidRDefault="003139B7" w:rsidP="00763FBA">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Mixer</w:t>
            </w:r>
          </w:p>
        </w:tc>
      </w:tr>
      <w:tr w:rsidR="003139B7" w:rsidRPr="00CF2529" w14:paraId="427CC8FB" w14:textId="77777777" w:rsidTr="00763FBA">
        <w:tc>
          <w:tcPr>
            <w:tcW w:w="4274" w:type="dxa"/>
            <w:tcBorders>
              <w:top w:val="single" w:sz="6" w:space="0" w:color="auto"/>
              <w:left w:val="single" w:sz="4" w:space="0" w:color="auto"/>
              <w:bottom w:val="single" w:sz="6" w:space="0" w:color="auto"/>
              <w:right w:val="single" w:sz="6" w:space="0" w:color="auto"/>
            </w:tcBorders>
          </w:tcPr>
          <w:p w14:paraId="7F318A88"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Mixer_Muted_sound, Volume</w:t>
            </w:r>
          </w:p>
        </w:tc>
        <w:tc>
          <w:tcPr>
            <w:tcW w:w="1653" w:type="dxa"/>
            <w:tcBorders>
              <w:top w:val="single" w:sz="6" w:space="0" w:color="auto"/>
              <w:left w:val="single" w:sz="6" w:space="0" w:color="auto"/>
              <w:bottom w:val="single" w:sz="6" w:space="0" w:color="auto"/>
              <w:right w:val="single" w:sz="6" w:space="0" w:color="auto"/>
            </w:tcBorders>
          </w:tcPr>
          <w:p w14:paraId="2A9C8735"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20</w:t>
            </w:r>
          </w:p>
        </w:tc>
        <w:tc>
          <w:tcPr>
            <w:tcW w:w="2903" w:type="dxa"/>
            <w:tcBorders>
              <w:top w:val="single" w:sz="6" w:space="0" w:color="auto"/>
              <w:left w:val="single" w:sz="6" w:space="0" w:color="auto"/>
              <w:bottom w:val="single" w:sz="6" w:space="0" w:color="auto"/>
              <w:right w:val="single" w:sz="4" w:space="0" w:color="auto"/>
            </w:tcBorders>
          </w:tcPr>
          <w:p w14:paraId="51FBC336"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MxMuted</w:t>
            </w:r>
          </w:p>
        </w:tc>
      </w:tr>
      <w:tr w:rsidR="003139B7" w:rsidRPr="00CF2529" w14:paraId="0C60ECCE" w14:textId="77777777" w:rsidTr="00763FBA">
        <w:tc>
          <w:tcPr>
            <w:tcW w:w="4274" w:type="dxa"/>
            <w:tcBorders>
              <w:top w:val="single" w:sz="6" w:space="0" w:color="auto"/>
              <w:left w:val="single" w:sz="4" w:space="0" w:color="auto"/>
              <w:bottom w:val="single" w:sz="6" w:space="0" w:color="auto"/>
              <w:right w:val="single" w:sz="6" w:space="0" w:color="auto"/>
            </w:tcBorders>
          </w:tcPr>
          <w:p w14:paraId="48372145"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Mixer_Slow_Strum, Volume</w:t>
            </w:r>
          </w:p>
        </w:tc>
        <w:tc>
          <w:tcPr>
            <w:tcW w:w="1653" w:type="dxa"/>
            <w:tcBorders>
              <w:top w:val="single" w:sz="6" w:space="0" w:color="auto"/>
              <w:left w:val="single" w:sz="6" w:space="0" w:color="auto"/>
              <w:bottom w:val="single" w:sz="6" w:space="0" w:color="auto"/>
              <w:right w:val="single" w:sz="6" w:space="0" w:color="auto"/>
            </w:tcBorders>
          </w:tcPr>
          <w:p w14:paraId="060436FA"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21</w:t>
            </w:r>
          </w:p>
        </w:tc>
        <w:tc>
          <w:tcPr>
            <w:tcW w:w="2903" w:type="dxa"/>
            <w:tcBorders>
              <w:top w:val="single" w:sz="6" w:space="0" w:color="auto"/>
              <w:left w:val="single" w:sz="6" w:space="0" w:color="auto"/>
              <w:bottom w:val="single" w:sz="6" w:space="0" w:color="auto"/>
              <w:right w:val="single" w:sz="4" w:space="0" w:color="auto"/>
            </w:tcBorders>
          </w:tcPr>
          <w:p w14:paraId="6ABDBF4D"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MxSlStrm</w:t>
            </w:r>
          </w:p>
        </w:tc>
      </w:tr>
      <w:tr w:rsidR="003139B7" w:rsidRPr="00CF2529" w14:paraId="0DDED698" w14:textId="77777777" w:rsidTr="00763FBA">
        <w:tc>
          <w:tcPr>
            <w:tcW w:w="4274" w:type="dxa"/>
            <w:tcBorders>
              <w:top w:val="single" w:sz="6" w:space="0" w:color="auto"/>
              <w:left w:val="single" w:sz="4" w:space="0" w:color="auto"/>
              <w:bottom w:val="single" w:sz="6" w:space="0" w:color="auto"/>
              <w:right w:val="single" w:sz="6" w:space="0" w:color="auto"/>
            </w:tcBorders>
          </w:tcPr>
          <w:p w14:paraId="7D6949AA"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Mixer_Switch_FX, Volume</w:t>
            </w:r>
          </w:p>
        </w:tc>
        <w:tc>
          <w:tcPr>
            <w:tcW w:w="1653" w:type="dxa"/>
            <w:tcBorders>
              <w:top w:val="single" w:sz="6" w:space="0" w:color="auto"/>
              <w:left w:val="single" w:sz="6" w:space="0" w:color="auto"/>
              <w:bottom w:val="single" w:sz="6" w:space="0" w:color="auto"/>
              <w:right w:val="single" w:sz="6" w:space="0" w:color="auto"/>
            </w:tcBorders>
          </w:tcPr>
          <w:p w14:paraId="4B3BECC1"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22</w:t>
            </w:r>
          </w:p>
        </w:tc>
        <w:tc>
          <w:tcPr>
            <w:tcW w:w="2903" w:type="dxa"/>
            <w:tcBorders>
              <w:top w:val="single" w:sz="6" w:space="0" w:color="auto"/>
              <w:left w:val="single" w:sz="6" w:space="0" w:color="auto"/>
              <w:bottom w:val="single" w:sz="6" w:space="0" w:color="auto"/>
              <w:right w:val="single" w:sz="4" w:space="0" w:color="auto"/>
            </w:tcBorders>
          </w:tcPr>
          <w:p w14:paraId="54F67477"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MxKeyFx</w:t>
            </w:r>
          </w:p>
        </w:tc>
      </w:tr>
      <w:tr w:rsidR="003139B7" w:rsidRPr="00CF2529" w14:paraId="6CF268BC" w14:textId="77777777" w:rsidTr="00763FBA">
        <w:tc>
          <w:tcPr>
            <w:tcW w:w="4274" w:type="dxa"/>
            <w:tcBorders>
              <w:top w:val="single" w:sz="6" w:space="0" w:color="auto"/>
              <w:left w:val="single" w:sz="4" w:space="0" w:color="auto"/>
              <w:bottom w:val="single" w:sz="6" w:space="0" w:color="auto"/>
              <w:right w:val="single" w:sz="6" w:space="0" w:color="auto"/>
            </w:tcBorders>
          </w:tcPr>
          <w:p w14:paraId="38DB4522"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Mixer_FretNoise, on/off,</w:t>
            </w:r>
          </w:p>
        </w:tc>
        <w:tc>
          <w:tcPr>
            <w:tcW w:w="1653" w:type="dxa"/>
            <w:tcBorders>
              <w:top w:val="single" w:sz="6" w:space="0" w:color="auto"/>
              <w:left w:val="single" w:sz="6" w:space="0" w:color="auto"/>
              <w:bottom w:val="single" w:sz="6" w:space="0" w:color="auto"/>
              <w:right w:val="single" w:sz="6" w:space="0" w:color="auto"/>
            </w:tcBorders>
          </w:tcPr>
          <w:p w14:paraId="4EF800DE"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23</w:t>
            </w:r>
          </w:p>
        </w:tc>
        <w:tc>
          <w:tcPr>
            <w:tcW w:w="2903" w:type="dxa"/>
            <w:tcBorders>
              <w:top w:val="single" w:sz="6" w:space="0" w:color="auto"/>
              <w:left w:val="single" w:sz="6" w:space="0" w:color="auto"/>
              <w:bottom w:val="single" w:sz="6" w:space="0" w:color="auto"/>
              <w:right w:val="single" w:sz="4" w:space="0" w:color="auto"/>
            </w:tcBorders>
          </w:tcPr>
          <w:p w14:paraId="1B46247C"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MxFrtN_</w:t>
            </w:r>
          </w:p>
        </w:tc>
      </w:tr>
      <w:tr w:rsidR="003139B7" w:rsidRPr="00CF2529" w14:paraId="1FDB4D23" w14:textId="77777777" w:rsidTr="00763FBA">
        <w:tc>
          <w:tcPr>
            <w:tcW w:w="4274" w:type="dxa"/>
            <w:tcBorders>
              <w:top w:val="single" w:sz="6" w:space="0" w:color="auto"/>
              <w:left w:val="single" w:sz="4" w:space="0" w:color="auto"/>
              <w:bottom w:val="single" w:sz="6" w:space="0" w:color="auto"/>
              <w:right w:val="single" w:sz="6" w:space="0" w:color="auto"/>
            </w:tcBorders>
          </w:tcPr>
          <w:p w14:paraId="2AA8DD46"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Mixer_FretNoise, Volume</w:t>
            </w:r>
          </w:p>
        </w:tc>
        <w:tc>
          <w:tcPr>
            <w:tcW w:w="1653" w:type="dxa"/>
            <w:tcBorders>
              <w:top w:val="single" w:sz="6" w:space="0" w:color="auto"/>
              <w:left w:val="single" w:sz="6" w:space="0" w:color="auto"/>
              <w:bottom w:val="single" w:sz="6" w:space="0" w:color="auto"/>
              <w:right w:val="single" w:sz="6" w:space="0" w:color="auto"/>
            </w:tcBorders>
          </w:tcPr>
          <w:p w14:paraId="2B3D8C57"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24</w:t>
            </w:r>
          </w:p>
        </w:tc>
        <w:tc>
          <w:tcPr>
            <w:tcW w:w="2903" w:type="dxa"/>
            <w:tcBorders>
              <w:top w:val="single" w:sz="6" w:space="0" w:color="auto"/>
              <w:left w:val="single" w:sz="6" w:space="0" w:color="auto"/>
              <w:bottom w:val="single" w:sz="6" w:space="0" w:color="auto"/>
              <w:right w:val="single" w:sz="4" w:space="0" w:color="auto"/>
            </w:tcBorders>
          </w:tcPr>
          <w:p w14:paraId="733DAB23"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MxFrtNse</w:t>
            </w:r>
          </w:p>
        </w:tc>
      </w:tr>
      <w:tr w:rsidR="003139B7" w:rsidRPr="00CF2529" w14:paraId="56A5662D" w14:textId="77777777" w:rsidTr="00763FBA">
        <w:tc>
          <w:tcPr>
            <w:tcW w:w="4274" w:type="dxa"/>
            <w:tcBorders>
              <w:top w:val="single" w:sz="6" w:space="0" w:color="auto"/>
              <w:left w:val="single" w:sz="4" w:space="0" w:color="auto"/>
              <w:bottom w:val="single" w:sz="6" w:space="0" w:color="auto"/>
              <w:right w:val="single" w:sz="6" w:space="0" w:color="auto"/>
            </w:tcBorders>
          </w:tcPr>
          <w:p w14:paraId="3B2AEF16"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Mixer_ReleaseNoise, on/off</w:t>
            </w:r>
          </w:p>
        </w:tc>
        <w:tc>
          <w:tcPr>
            <w:tcW w:w="1653" w:type="dxa"/>
            <w:tcBorders>
              <w:top w:val="single" w:sz="6" w:space="0" w:color="auto"/>
              <w:left w:val="single" w:sz="6" w:space="0" w:color="auto"/>
              <w:bottom w:val="single" w:sz="6" w:space="0" w:color="auto"/>
              <w:right w:val="single" w:sz="6" w:space="0" w:color="auto"/>
            </w:tcBorders>
          </w:tcPr>
          <w:p w14:paraId="792301BF"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25</w:t>
            </w:r>
          </w:p>
        </w:tc>
        <w:tc>
          <w:tcPr>
            <w:tcW w:w="2903" w:type="dxa"/>
            <w:tcBorders>
              <w:top w:val="single" w:sz="6" w:space="0" w:color="auto"/>
              <w:left w:val="single" w:sz="6" w:space="0" w:color="auto"/>
              <w:bottom w:val="single" w:sz="6" w:space="0" w:color="auto"/>
              <w:right w:val="single" w:sz="4" w:space="0" w:color="auto"/>
            </w:tcBorders>
          </w:tcPr>
          <w:p w14:paraId="4F06E5A9"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MxRelN_</w:t>
            </w:r>
          </w:p>
        </w:tc>
      </w:tr>
      <w:tr w:rsidR="003139B7" w:rsidRPr="00CF2529" w14:paraId="2A598ECC" w14:textId="77777777" w:rsidTr="00763FBA">
        <w:tc>
          <w:tcPr>
            <w:tcW w:w="4274" w:type="dxa"/>
            <w:tcBorders>
              <w:top w:val="single" w:sz="6" w:space="0" w:color="auto"/>
              <w:left w:val="single" w:sz="4" w:space="0" w:color="auto"/>
              <w:bottom w:val="single" w:sz="6" w:space="0" w:color="auto"/>
              <w:right w:val="single" w:sz="6" w:space="0" w:color="auto"/>
            </w:tcBorders>
          </w:tcPr>
          <w:p w14:paraId="224DA7C3"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Mixer_ReleaseNoise, Volume</w:t>
            </w:r>
          </w:p>
        </w:tc>
        <w:tc>
          <w:tcPr>
            <w:tcW w:w="1653" w:type="dxa"/>
            <w:tcBorders>
              <w:top w:val="single" w:sz="6" w:space="0" w:color="auto"/>
              <w:left w:val="single" w:sz="6" w:space="0" w:color="auto"/>
              <w:bottom w:val="single" w:sz="6" w:space="0" w:color="auto"/>
              <w:right w:val="single" w:sz="6" w:space="0" w:color="auto"/>
            </w:tcBorders>
          </w:tcPr>
          <w:p w14:paraId="1829AE65"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26</w:t>
            </w:r>
          </w:p>
        </w:tc>
        <w:tc>
          <w:tcPr>
            <w:tcW w:w="2903" w:type="dxa"/>
            <w:tcBorders>
              <w:top w:val="single" w:sz="6" w:space="0" w:color="auto"/>
              <w:left w:val="single" w:sz="6" w:space="0" w:color="auto"/>
              <w:bottom w:val="single" w:sz="6" w:space="0" w:color="auto"/>
              <w:right w:val="single" w:sz="4" w:space="0" w:color="auto"/>
            </w:tcBorders>
          </w:tcPr>
          <w:p w14:paraId="12142845"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MxRelNse</w:t>
            </w:r>
          </w:p>
        </w:tc>
      </w:tr>
      <w:tr w:rsidR="003139B7" w:rsidRPr="00CF2529" w14:paraId="10E0CEBB" w14:textId="77777777" w:rsidTr="00763FBA">
        <w:tc>
          <w:tcPr>
            <w:tcW w:w="4274" w:type="dxa"/>
            <w:tcBorders>
              <w:top w:val="single" w:sz="6" w:space="0" w:color="auto"/>
              <w:left w:val="single" w:sz="4" w:space="0" w:color="auto"/>
              <w:bottom w:val="single" w:sz="6" w:space="0" w:color="auto"/>
              <w:right w:val="single" w:sz="6" w:space="0" w:color="auto"/>
            </w:tcBorders>
          </w:tcPr>
          <w:p w14:paraId="48C7F6A2"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Mixer_Pick/Noise, on/off</w:t>
            </w:r>
          </w:p>
        </w:tc>
        <w:tc>
          <w:tcPr>
            <w:tcW w:w="1653" w:type="dxa"/>
            <w:tcBorders>
              <w:top w:val="single" w:sz="6" w:space="0" w:color="auto"/>
              <w:left w:val="single" w:sz="6" w:space="0" w:color="auto"/>
              <w:bottom w:val="single" w:sz="6" w:space="0" w:color="auto"/>
              <w:right w:val="single" w:sz="6" w:space="0" w:color="auto"/>
            </w:tcBorders>
          </w:tcPr>
          <w:p w14:paraId="3A4D8C7A"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27</w:t>
            </w:r>
          </w:p>
        </w:tc>
        <w:tc>
          <w:tcPr>
            <w:tcW w:w="2903" w:type="dxa"/>
            <w:tcBorders>
              <w:top w:val="single" w:sz="6" w:space="0" w:color="auto"/>
              <w:left w:val="single" w:sz="6" w:space="0" w:color="auto"/>
              <w:bottom w:val="single" w:sz="6" w:space="0" w:color="auto"/>
              <w:right w:val="single" w:sz="4" w:space="0" w:color="auto"/>
            </w:tcBorders>
          </w:tcPr>
          <w:p w14:paraId="4C13062D"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MxPckN_</w:t>
            </w:r>
          </w:p>
        </w:tc>
      </w:tr>
      <w:tr w:rsidR="003139B7" w:rsidRPr="00CF2529" w14:paraId="2933541A" w14:textId="77777777" w:rsidTr="00763FBA">
        <w:tc>
          <w:tcPr>
            <w:tcW w:w="4274" w:type="dxa"/>
            <w:tcBorders>
              <w:top w:val="single" w:sz="6" w:space="0" w:color="auto"/>
              <w:left w:val="single" w:sz="4" w:space="0" w:color="auto"/>
              <w:bottom w:val="single" w:sz="6" w:space="0" w:color="auto"/>
              <w:right w:val="single" w:sz="6" w:space="0" w:color="auto"/>
            </w:tcBorders>
          </w:tcPr>
          <w:p w14:paraId="1B67A25E"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Mixer_Pick/Noise, Volume</w:t>
            </w:r>
          </w:p>
        </w:tc>
        <w:tc>
          <w:tcPr>
            <w:tcW w:w="1653" w:type="dxa"/>
            <w:tcBorders>
              <w:top w:val="single" w:sz="6" w:space="0" w:color="auto"/>
              <w:left w:val="single" w:sz="6" w:space="0" w:color="auto"/>
              <w:bottom w:val="single" w:sz="6" w:space="0" w:color="auto"/>
              <w:right w:val="single" w:sz="6" w:space="0" w:color="auto"/>
            </w:tcBorders>
          </w:tcPr>
          <w:p w14:paraId="71CCC018"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28</w:t>
            </w:r>
          </w:p>
        </w:tc>
        <w:tc>
          <w:tcPr>
            <w:tcW w:w="2903" w:type="dxa"/>
            <w:tcBorders>
              <w:top w:val="single" w:sz="6" w:space="0" w:color="auto"/>
              <w:left w:val="single" w:sz="6" w:space="0" w:color="auto"/>
              <w:bottom w:val="single" w:sz="6" w:space="0" w:color="auto"/>
              <w:right w:val="single" w:sz="4" w:space="0" w:color="auto"/>
            </w:tcBorders>
          </w:tcPr>
          <w:p w14:paraId="56F251A7"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MxPckNse</w:t>
            </w:r>
          </w:p>
        </w:tc>
      </w:tr>
      <w:tr w:rsidR="003139B7" w:rsidRPr="00CF2529" w14:paraId="5587C852" w14:textId="77777777" w:rsidTr="00763FBA">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312E3A85" w14:textId="77777777" w:rsidR="003139B7" w:rsidRPr="00F24EA2" w:rsidRDefault="003139B7" w:rsidP="00763FBA">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Wah-Wah</w:t>
            </w:r>
          </w:p>
        </w:tc>
      </w:tr>
      <w:tr w:rsidR="003139B7" w:rsidRPr="00CF2529" w14:paraId="0C7B4789" w14:textId="77777777" w:rsidTr="00763FBA">
        <w:tc>
          <w:tcPr>
            <w:tcW w:w="4274" w:type="dxa"/>
            <w:tcBorders>
              <w:top w:val="single" w:sz="6" w:space="0" w:color="auto"/>
              <w:left w:val="single" w:sz="4" w:space="0" w:color="auto"/>
              <w:bottom w:val="single" w:sz="6" w:space="0" w:color="auto"/>
              <w:right w:val="single" w:sz="6" w:space="0" w:color="auto"/>
            </w:tcBorders>
          </w:tcPr>
          <w:p w14:paraId="551CE0FB" w14:textId="77777777" w:rsidR="003139B7" w:rsidRPr="00F24EA2" w:rsidRDefault="003139B7" w:rsidP="00763FBA">
            <w:pPr>
              <w:pStyle w:val="PlainText"/>
              <w:tabs>
                <w:tab w:val="left" w:pos="2160"/>
              </w:tabs>
              <w:rPr>
                <w:rFonts w:ascii="Times New Roman" w:hAnsi="Times New Roman"/>
                <w:sz w:val="24"/>
                <w:szCs w:val="24"/>
                <w:lang w:val="en-US"/>
              </w:rPr>
            </w:pPr>
            <w:r w:rsidRPr="00F24EA2">
              <w:rPr>
                <w:rFonts w:ascii="Times New Roman" w:hAnsi="Times New Roman"/>
                <w:sz w:val="24"/>
                <w:szCs w:val="24"/>
                <w:lang w:val="en-US"/>
              </w:rPr>
              <w:t>Wah-Wah, On/Off</w:t>
            </w:r>
          </w:p>
        </w:tc>
        <w:tc>
          <w:tcPr>
            <w:tcW w:w="1653" w:type="dxa"/>
            <w:tcBorders>
              <w:top w:val="single" w:sz="6" w:space="0" w:color="auto"/>
              <w:left w:val="single" w:sz="6" w:space="0" w:color="auto"/>
              <w:bottom w:val="single" w:sz="6" w:space="0" w:color="auto"/>
              <w:right w:val="single" w:sz="6" w:space="0" w:color="auto"/>
            </w:tcBorders>
          </w:tcPr>
          <w:p w14:paraId="4FEFEC4D" w14:textId="77777777" w:rsidR="003139B7" w:rsidRPr="00F24EA2" w:rsidRDefault="003139B7" w:rsidP="00763FBA">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47</w:t>
            </w:r>
          </w:p>
        </w:tc>
        <w:tc>
          <w:tcPr>
            <w:tcW w:w="2903" w:type="dxa"/>
            <w:tcBorders>
              <w:top w:val="single" w:sz="6" w:space="0" w:color="auto"/>
              <w:left w:val="single" w:sz="6" w:space="0" w:color="auto"/>
              <w:bottom w:val="single" w:sz="6" w:space="0" w:color="auto"/>
              <w:right w:val="single" w:sz="4" w:space="0" w:color="auto"/>
            </w:tcBorders>
          </w:tcPr>
          <w:p w14:paraId="42492E20" w14:textId="77777777" w:rsidR="003139B7" w:rsidRPr="00F24EA2" w:rsidRDefault="003139B7" w:rsidP="00763FBA">
            <w:pPr>
              <w:pStyle w:val="PlainText"/>
              <w:tabs>
                <w:tab w:val="left" w:pos="2160"/>
              </w:tabs>
              <w:ind w:left="861"/>
              <w:rPr>
                <w:rFonts w:ascii="Times New Roman" w:hAnsi="Times New Roman"/>
                <w:sz w:val="24"/>
                <w:szCs w:val="24"/>
                <w:lang w:val="en-US"/>
              </w:rPr>
            </w:pPr>
            <w:r w:rsidRPr="00F24EA2">
              <w:rPr>
                <w:rFonts w:ascii="Times New Roman" w:hAnsi="Times New Roman"/>
                <w:sz w:val="24"/>
                <w:szCs w:val="24"/>
                <w:lang w:val="en-US"/>
              </w:rPr>
              <w:t>WahOnOff</w:t>
            </w:r>
          </w:p>
        </w:tc>
      </w:tr>
      <w:tr w:rsidR="003139B7" w:rsidRPr="00CF2529" w14:paraId="6219F391" w14:textId="77777777" w:rsidTr="00763FBA">
        <w:tc>
          <w:tcPr>
            <w:tcW w:w="4274" w:type="dxa"/>
            <w:tcBorders>
              <w:top w:val="single" w:sz="6" w:space="0" w:color="auto"/>
              <w:left w:val="single" w:sz="4" w:space="0" w:color="auto"/>
              <w:bottom w:val="single" w:sz="6" w:space="0" w:color="auto"/>
              <w:right w:val="single" w:sz="6" w:space="0" w:color="auto"/>
            </w:tcBorders>
          </w:tcPr>
          <w:p w14:paraId="7074184D" w14:textId="77777777" w:rsidR="003139B7" w:rsidRPr="00F24EA2" w:rsidRDefault="003139B7" w:rsidP="00763FBA">
            <w:pPr>
              <w:pStyle w:val="PlainText"/>
              <w:tabs>
                <w:tab w:val="left" w:pos="2160"/>
              </w:tabs>
              <w:rPr>
                <w:rFonts w:ascii="Times New Roman" w:hAnsi="Times New Roman"/>
                <w:sz w:val="24"/>
                <w:szCs w:val="24"/>
                <w:lang w:val="en-US"/>
              </w:rPr>
            </w:pPr>
            <w:r w:rsidRPr="00F24EA2">
              <w:rPr>
                <w:rFonts w:ascii="Times New Roman" w:hAnsi="Times New Roman"/>
                <w:sz w:val="24"/>
                <w:szCs w:val="24"/>
                <w:lang w:val="en-US"/>
              </w:rPr>
              <w:t>Wah-Wah_mode, select</w:t>
            </w:r>
          </w:p>
        </w:tc>
        <w:tc>
          <w:tcPr>
            <w:tcW w:w="1653" w:type="dxa"/>
            <w:tcBorders>
              <w:top w:val="single" w:sz="6" w:space="0" w:color="auto"/>
              <w:left w:val="single" w:sz="6" w:space="0" w:color="auto"/>
              <w:bottom w:val="single" w:sz="6" w:space="0" w:color="auto"/>
              <w:right w:val="single" w:sz="6" w:space="0" w:color="auto"/>
            </w:tcBorders>
          </w:tcPr>
          <w:p w14:paraId="30D53164" w14:textId="77777777" w:rsidR="003139B7" w:rsidRPr="00F24EA2" w:rsidRDefault="003139B7" w:rsidP="00763FBA">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46</w:t>
            </w:r>
          </w:p>
        </w:tc>
        <w:tc>
          <w:tcPr>
            <w:tcW w:w="2903" w:type="dxa"/>
            <w:tcBorders>
              <w:top w:val="single" w:sz="6" w:space="0" w:color="auto"/>
              <w:left w:val="single" w:sz="6" w:space="0" w:color="auto"/>
              <w:bottom w:val="single" w:sz="6" w:space="0" w:color="auto"/>
              <w:right w:val="single" w:sz="4" w:space="0" w:color="auto"/>
            </w:tcBorders>
          </w:tcPr>
          <w:p w14:paraId="7DD4A70F" w14:textId="77777777" w:rsidR="003139B7" w:rsidRPr="00F24EA2" w:rsidRDefault="003139B7" w:rsidP="00763FBA">
            <w:pPr>
              <w:pStyle w:val="PlainText"/>
              <w:tabs>
                <w:tab w:val="left" w:pos="2160"/>
              </w:tabs>
              <w:ind w:left="861"/>
              <w:rPr>
                <w:rFonts w:ascii="Times New Roman" w:hAnsi="Times New Roman"/>
                <w:sz w:val="24"/>
                <w:szCs w:val="24"/>
                <w:lang w:val="en-US"/>
              </w:rPr>
            </w:pPr>
            <w:r w:rsidRPr="00F24EA2">
              <w:rPr>
                <w:rFonts w:ascii="Times New Roman" w:hAnsi="Times New Roman"/>
                <w:sz w:val="24"/>
                <w:szCs w:val="24"/>
                <w:lang w:val="en-US"/>
              </w:rPr>
              <w:t>WahMode</w:t>
            </w:r>
          </w:p>
        </w:tc>
      </w:tr>
      <w:tr w:rsidR="003139B7" w:rsidRPr="00CF2529" w14:paraId="16C50DBA" w14:textId="77777777" w:rsidTr="00763FBA">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18A1EB1A" w14:textId="77777777" w:rsidR="003139B7" w:rsidRPr="00F24EA2" w:rsidRDefault="003139B7" w:rsidP="00763FBA">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Common</w:t>
            </w:r>
          </w:p>
        </w:tc>
      </w:tr>
      <w:tr w:rsidR="003139B7" w:rsidRPr="00CF2529" w14:paraId="13377AC0" w14:textId="77777777" w:rsidTr="00763FBA">
        <w:tc>
          <w:tcPr>
            <w:tcW w:w="4274" w:type="dxa"/>
            <w:tcBorders>
              <w:top w:val="single" w:sz="6" w:space="0" w:color="auto"/>
              <w:left w:val="single" w:sz="4" w:space="0" w:color="auto"/>
              <w:bottom w:val="single" w:sz="6" w:space="0" w:color="auto"/>
              <w:right w:val="single" w:sz="6" w:space="0" w:color="auto"/>
            </w:tcBorders>
          </w:tcPr>
          <w:p w14:paraId="20AC64C6"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Alter_sample, mode</w:t>
            </w:r>
          </w:p>
        </w:tc>
        <w:tc>
          <w:tcPr>
            <w:tcW w:w="1653" w:type="dxa"/>
            <w:tcBorders>
              <w:top w:val="single" w:sz="6" w:space="0" w:color="auto"/>
              <w:left w:val="single" w:sz="6" w:space="0" w:color="auto"/>
              <w:bottom w:val="single" w:sz="6" w:space="0" w:color="auto"/>
              <w:right w:val="single" w:sz="6" w:space="0" w:color="auto"/>
            </w:tcBorders>
          </w:tcPr>
          <w:p w14:paraId="10A2CF5B"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52</w:t>
            </w:r>
          </w:p>
        </w:tc>
        <w:tc>
          <w:tcPr>
            <w:tcW w:w="2903" w:type="dxa"/>
            <w:tcBorders>
              <w:top w:val="single" w:sz="6" w:space="0" w:color="auto"/>
              <w:left w:val="single" w:sz="6" w:space="0" w:color="auto"/>
              <w:bottom w:val="single" w:sz="6" w:space="0" w:color="auto"/>
              <w:right w:val="single" w:sz="4" w:space="0" w:color="auto"/>
            </w:tcBorders>
          </w:tcPr>
          <w:p w14:paraId="50F99E37"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AltSmple</w:t>
            </w:r>
          </w:p>
        </w:tc>
      </w:tr>
      <w:tr w:rsidR="003139B7" w:rsidRPr="00CF2529" w14:paraId="67BF0703" w14:textId="77777777" w:rsidTr="00763FBA">
        <w:tc>
          <w:tcPr>
            <w:tcW w:w="4274" w:type="dxa"/>
            <w:tcBorders>
              <w:top w:val="single" w:sz="6" w:space="0" w:color="auto"/>
              <w:left w:val="single" w:sz="4" w:space="0" w:color="auto"/>
              <w:bottom w:val="single" w:sz="6" w:space="0" w:color="auto"/>
              <w:right w:val="single" w:sz="6" w:space="0" w:color="auto"/>
            </w:tcBorders>
          </w:tcPr>
          <w:p w14:paraId="526CD843" w14:textId="77777777" w:rsidR="003139B7" w:rsidRPr="00F24EA2" w:rsidRDefault="003139B7" w:rsidP="00763FBA">
            <w:pPr>
              <w:pStyle w:val="PlainText"/>
              <w:tabs>
                <w:tab w:val="left" w:pos="2160"/>
              </w:tabs>
              <w:rPr>
                <w:rFonts w:ascii="Times New Roman" w:hAnsi="Times New Roman"/>
                <w:sz w:val="24"/>
                <w:szCs w:val="24"/>
                <w:lang w:val="en-US"/>
              </w:rPr>
            </w:pPr>
            <w:r w:rsidRPr="00F24EA2">
              <w:rPr>
                <w:rFonts w:ascii="Times New Roman" w:hAnsi="Times New Roman"/>
                <w:sz w:val="24"/>
                <w:szCs w:val="24"/>
                <w:lang w:val="en-US"/>
              </w:rPr>
              <w:t>Accent_High_Threshold</w:t>
            </w:r>
          </w:p>
        </w:tc>
        <w:tc>
          <w:tcPr>
            <w:tcW w:w="1653" w:type="dxa"/>
            <w:tcBorders>
              <w:top w:val="single" w:sz="6" w:space="0" w:color="auto"/>
              <w:left w:val="single" w:sz="6" w:space="0" w:color="auto"/>
              <w:bottom w:val="single" w:sz="6" w:space="0" w:color="auto"/>
              <w:right w:val="single" w:sz="6" w:space="0" w:color="auto"/>
            </w:tcBorders>
          </w:tcPr>
          <w:p w14:paraId="34B16B3E" w14:textId="77777777" w:rsidR="003139B7" w:rsidRPr="00F24EA2" w:rsidRDefault="003139B7" w:rsidP="00763FBA">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51</w:t>
            </w:r>
          </w:p>
        </w:tc>
        <w:tc>
          <w:tcPr>
            <w:tcW w:w="2903" w:type="dxa"/>
            <w:tcBorders>
              <w:top w:val="single" w:sz="6" w:space="0" w:color="auto"/>
              <w:left w:val="single" w:sz="6" w:space="0" w:color="auto"/>
              <w:bottom w:val="single" w:sz="6" w:space="0" w:color="auto"/>
              <w:right w:val="single" w:sz="4" w:space="0" w:color="auto"/>
            </w:tcBorders>
          </w:tcPr>
          <w:p w14:paraId="156BE864" w14:textId="77777777" w:rsidR="003139B7" w:rsidRPr="00F24EA2" w:rsidRDefault="003139B7" w:rsidP="00763FBA">
            <w:pPr>
              <w:pStyle w:val="PlainText"/>
              <w:tabs>
                <w:tab w:val="left" w:pos="2160"/>
              </w:tabs>
              <w:ind w:left="861"/>
              <w:rPr>
                <w:rFonts w:ascii="Times New Roman" w:hAnsi="Times New Roman"/>
                <w:sz w:val="24"/>
                <w:szCs w:val="24"/>
                <w:lang w:val="en-US"/>
              </w:rPr>
            </w:pPr>
            <w:r w:rsidRPr="00F24EA2">
              <w:rPr>
                <w:rFonts w:ascii="Times New Roman" w:hAnsi="Times New Roman"/>
                <w:sz w:val="24"/>
                <w:szCs w:val="24"/>
                <w:lang w:val="en-US"/>
              </w:rPr>
              <w:t>VelTrshH</w:t>
            </w:r>
          </w:p>
        </w:tc>
      </w:tr>
      <w:tr w:rsidR="003139B7" w:rsidRPr="00CF2529" w14:paraId="1B3B47C9" w14:textId="77777777" w:rsidTr="00763FBA">
        <w:tc>
          <w:tcPr>
            <w:tcW w:w="4274" w:type="dxa"/>
            <w:tcBorders>
              <w:top w:val="single" w:sz="6" w:space="0" w:color="auto"/>
              <w:left w:val="single" w:sz="4" w:space="0" w:color="auto"/>
              <w:bottom w:val="single" w:sz="6" w:space="0" w:color="auto"/>
              <w:right w:val="single" w:sz="6" w:space="0" w:color="auto"/>
            </w:tcBorders>
          </w:tcPr>
          <w:p w14:paraId="267CF142" w14:textId="77777777" w:rsidR="003139B7" w:rsidRPr="00F24EA2" w:rsidRDefault="003139B7" w:rsidP="00763FBA">
            <w:pPr>
              <w:pStyle w:val="PlainText"/>
              <w:tabs>
                <w:tab w:val="left" w:pos="2160"/>
              </w:tabs>
              <w:rPr>
                <w:rFonts w:ascii="Times New Roman" w:hAnsi="Times New Roman"/>
                <w:sz w:val="24"/>
                <w:szCs w:val="24"/>
                <w:lang w:val="en-US"/>
              </w:rPr>
            </w:pPr>
            <w:r>
              <w:rPr>
                <w:rFonts w:ascii="Times New Roman" w:hAnsi="Times New Roman"/>
                <w:sz w:val="24"/>
                <w:szCs w:val="24"/>
                <w:lang w:val="en-US"/>
              </w:rPr>
              <w:t>Accent_Low_</w:t>
            </w:r>
            <w:r w:rsidRPr="00F24EA2">
              <w:rPr>
                <w:rFonts w:ascii="Times New Roman" w:hAnsi="Times New Roman"/>
                <w:sz w:val="24"/>
                <w:szCs w:val="24"/>
                <w:lang w:val="en-US"/>
              </w:rPr>
              <w:t>Threshold</w:t>
            </w:r>
          </w:p>
        </w:tc>
        <w:tc>
          <w:tcPr>
            <w:tcW w:w="1653" w:type="dxa"/>
            <w:tcBorders>
              <w:top w:val="single" w:sz="6" w:space="0" w:color="auto"/>
              <w:left w:val="single" w:sz="6" w:space="0" w:color="auto"/>
              <w:bottom w:val="single" w:sz="6" w:space="0" w:color="auto"/>
              <w:right w:val="single" w:sz="6" w:space="0" w:color="auto"/>
            </w:tcBorders>
          </w:tcPr>
          <w:p w14:paraId="22402B6C" w14:textId="77777777" w:rsidR="003139B7" w:rsidRPr="00F24EA2" w:rsidRDefault="003139B7" w:rsidP="00763FBA">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53</w:t>
            </w:r>
          </w:p>
        </w:tc>
        <w:tc>
          <w:tcPr>
            <w:tcW w:w="2903" w:type="dxa"/>
            <w:tcBorders>
              <w:top w:val="single" w:sz="6" w:space="0" w:color="auto"/>
              <w:left w:val="single" w:sz="6" w:space="0" w:color="auto"/>
              <w:bottom w:val="single" w:sz="6" w:space="0" w:color="auto"/>
              <w:right w:val="single" w:sz="4" w:space="0" w:color="auto"/>
            </w:tcBorders>
          </w:tcPr>
          <w:p w14:paraId="12CE9BCA" w14:textId="77777777" w:rsidR="003139B7" w:rsidRPr="00F24EA2" w:rsidRDefault="003139B7" w:rsidP="00763FBA">
            <w:pPr>
              <w:pStyle w:val="PlainText"/>
              <w:tabs>
                <w:tab w:val="left" w:pos="2160"/>
              </w:tabs>
              <w:ind w:left="861"/>
              <w:rPr>
                <w:rFonts w:ascii="Times New Roman" w:hAnsi="Times New Roman"/>
                <w:sz w:val="24"/>
                <w:szCs w:val="24"/>
                <w:lang w:val="en-US"/>
              </w:rPr>
            </w:pPr>
            <w:r w:rsidRPr="00F24EA2">
              <w:rPr>
                <w:rFonts w:ascii="Times New Roman" w:hAnsi="Times New Roman"/>
                <w:sz w:val="24"/>
                <w:szCs w:val="24"/>
                <w:lang w:val="en-US"/>
              </w:rPr>
              <w:t>VelTrshL</w:t>
            </w:r>
          </w:p>
        </w:tc>
      </w:tr>
      <w:tr w:rsidR="003139B7" w:rsidRPr="00CF2529" w14:paraId="3882A604" w14:textId="77777777" w:rsidTr="00763FBA">
        <w:tc>
          <w:tcPr>
            <w:tcW w:w="4274" w:type="dxa"/>
            <w:tcBorders>
              <w:top w:val="single" w:sz="6" w:space="0" w:color="auto"/>
              <w:left w:val="single" w:sz="4" w:space="0" w:color="auto"/>
              <w:bottom w:val="single" w:sz="6" w:space="0" w:color="auto"/>
              <w:right w:val="single" w:sz="6" w:space="0" w:color="auto"/>
            </w:tcBorders>
          </w:tcPr>
          <w:p w14:paraId="4C3DB4B9"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Release_Time</w:t>
            </w:r>
          </w:p>
        </w:tc>
        <w:tc>
          <w:tcPr>
            <w:tcW w:w="1653" w:type="dxa"/>
            <w:tcBorders>
              <w:top w:val="single" w:sz="6" w:space="0" w:color="auto"/>
              <w:left w:val="single" w:sz="6" w:space="0" w:color="auto"/>
              <w:bottom w:val="single" w:sz="6" w:space="0" w:color="auto"/>
              <w:right w:val="single" w:sz="6" w:space="0" w:color="auto"/>
            </w:tcBorders>
          </w:tcPr>
          <w:p w14:paraId="764AFAB7"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55</w:t>
            </w:r>
          </w:p>
        </w:tc>
        <w:tc>
          <w:tcPr>
            <w:tcW w:w="2903" w:type="dxa"/>
            <w:tcBorders>
              <w:top w:val="single" w:sz="6" w:space="0" w:color="auto"/>
              <w:left w:val="single" w:sz="6" w:space="0" w:color="auto"/>
              <w:bottom w:val="single" w:sz="6" w:space="0" w:color="auto"/>
              <w:right w:val="single" w:sz="4" w:space="0" w:color="auto"/>
            </w:tcBorders>
          </w:tcPr>
          <w:p w14:paraId="358132B2"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RlseTime</w:t>
            </w:r>
          </w:p>
        </w:tc>
      </w:tr>
      <w:tr w:rsidR="003139B7" w:rsidRPr="00CF2529" w14:paraId="20B4875B" w14:textId="77777777" w:rsidTr="00763FBA">
        <w:tc>
          <w:tcPr>
            <w:tcW w:w="4274" w:type="dxa"/>
            <w:tcBorders>
              <w:top w:val="single" w:sz="6" w:space="0" w:color="auto"/>
              <w:left w:val="single" w:sz="4" w:space="0" w:color="auto"/>
              <w:bottom w:val="single" w:sz="6" w:space="0" w:color="auto"/>
              <w:right w:val="single" w:sz="6" w:space="0" w:color="auto"/>
            </w:tcBorders>
          </w:tcPr>
          <w:p w14:paraId="0727A8A5" w14:textId="77777777" w:rsidR="003139B7" w:rsidRPr="00F24EA2" w:rsidRDefault="003139B7" w:rsidP="00763FBA">
            <w:pPr>
              <w:pStyle w:val="PlainText"/>
              <w:rPr>
                <w:rFonts w:ascii="Times New Roman" w:hAnsi="Times New Roman"/>
                <w:sz w:val="24"/>
                <w:szCs w:val="24"/>
                <w:lang w:val="en-US"/>
              </w:rPr>
            </w:pPr>
            <w:r w:rsidRPr="00F24EA2">
              <w:rPr>
                <w:rFonts w:ascii="Times New Roman" w:hAnsi="Times New Roman"/>
                <w:sz w:val="24"/>
                <w:szCs w:val="24"/>
                <w:lang w:val="en-US"/>
              </w:rPr>
              <w:t>Attack_Time</w:t>
            </w:r>
          </w:p>
        </w:tc>
        <w:tc>
          <w:tcPr>
            <w:tcW w:w="1653" w:type="dxa"/>
            <w:tcBorders>
              <w:top w:val="single" w:sz="6" w:space="0" w:color="auto"/>
              <w:left w:val="single" w:sz="6" w:space="0" w:color="auto"/>
              <w:bottom w:val="single" w:sz="6" w:space="0" w:color="auto"/>
              <w:right w:val="single" w:sz="6" w:space="0" w:color="auto"/>
            </w:tcBorders>
          </w:tcPr>
          <w:p w14:paraId="177D7678" w14:textId="77777777" w:rsidR="003139B7" w:rsidRPr="00F24EA2" w:rsidRDefault="003139B7" w:rsidP="00763FBA">
            <w:pPr>
              <w:pStyle w:val="PlainText"/>
              <w:jc w:val="center"/>
              <w:rPr>
                <w:rFonts w:ascii="Times New Roman" w:hAnsi="Times New Roman"/>
                <w:sz w:val="24"/>
                <w:szCs w:val="24"/>
                <w:lang w:val="en-US"/>
              </w:rPr>
            </w:pPr>
            <w:r w:rsidRPr="00F24EA2">
              <w:rPr>
                <w:rFonts w:ascii="Times New Roman" w:hAnsi="Times New Roman"/>
                <w:sz w:val="24"/>
                <w:szCs w:val="24"/>
                <w:lang w:val="en-US"/>
              </w:rPr>
              <w:t>49</w:t>
            </w:r>
          </w:p>
        </w:tc>
        <w:tc>
          <w:tcPr>
            <w:tcW w:w="2903" w:type="dxa"/>
            <w:tcBorders>
              <w:top w:val="single" w:sz="6" w:space="0" w:color="auto"/>
              <w:left w:val="single" w:sz="6" w:space="0" w:color="auto"/>
              <w:bottom w:val="single" w:sz="6" w:space="0" w:color="auto"/>
              <w:right w:val="single" w:sz="4" w:space="0" w:color="auto"/>
            </w:tcBorders>
          </w:tcPr>
          <w:p w14:paraId="433699BC" w14:textId="77777777" w:rsidR="003139B7" w:rsidRPr="00F24EA2" w:rsidRDefault="003139B7" w:rsidP="00763FBA">
            <w:pPr>
              <w:pStyle w:val="PlainText"/>
              <w:ind w:left="861"/>
              <w:rPr>
                <w:rFonts w:ascii="Times New Roman" w:hAnsi="Times New Roman"/>
                <w:sz w:val="24"/>
                <w:szCs w:val="24"/>
                <w:lang w:val="en-US"/>
              </w:rPr>
            </w:pPr>
            <w:r w:rsidRPr="00F24EA2">
              <w:rPr>
                <w:rFonts w:ascii="Times New Roman" w:hAnsi="Times New Roman"/>
                <w:sz w:val="24"/>
                <w:szCs w:val="24"/>
                <w:lang w:val="en-US"/>
              </w:rPr>
              <w:t>AtckTime</w:t>
            </w:r>
          </w:p>
        </w:tc>
      </w:tr>
      <w:tr w:rsidR="003139B7" w:rsidRPr="00CF2529" w14:paraId="6633F1DB" w14:textId="77777777" w:rsidTr="00763FBA">
        <w:tc>
          <w:tcPr>
            <w:tcW w:w="4274" w:type="dxa"/>
            <w:tcBorders>
              <w:top w:val="single" w:sz="6" w:space="0" w:color="auto"/>
              <w:left w:val="single" w:sz="4" w:space="0" w:color="auto"/>
              <w:bottom w:val="single" w:sz="6" w:space="0" w:color="auto"/>
              <w:right w:val="single" w:sz="6" w:space="0" w:color="auto"/>
            </w:tcBorders>
          </w:tcPr>
          <w:p w14:paraId="48B9818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Strum_Time</w:t>
            </w:r>
          </w:p>
        </w:tc>
        <w:tc>
          <w:tcPr>
            <w:tcW w:w="1653" w:type="dxa"/>
            <w:tcBorders>
              <w:top w:val="single" w:sz="6" w:space="0" w:color="auto"/>
              <w:left w:val="single" w:sz="6" w:space="0" w:color="auto"/>
              <w:bottom w:val="single" w:sz="6" w:space="0" w:color="auto"/>
              <w:right w:val="single" w:sz="6" w:space="0" w:color="auto"/>
            </w:tcBorders>
          </w:tcPr>
          <w:p w14:paraId="0FAAFF39"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56</w:t>
            </w:r>
          </w:p>
        </w:tc>
        <w:tc>
          <w:tcPr>
            <w:tcW w:w="2903" w:type="dxa"/>
            <w:tcBorders>
              <w:top w:val="single" w:sz="6" w:space="0" w:color="auto"/>
              <w:left w:val="single" w:sz="6" w:space="0" w:color="auto"/>
              <w:bottom w:val="single" w:sz="6" w:space="0" w:color="auto"/>
              <w:right w:val="single" w:sz="4" w:space="0" w:color="auto"/>
            </w:tcBorders>
          </w:tcPr>
          <w:p w14:paraId="2E0DE5C1"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StrmTime</w:t>
            </w:r>
          </w:p>
        </w:tc>
      </w:tr>
      <w:tr w:rsidR="003139B7" w:rsidRPr="00CF2529" w14:paraId="6EE6C2AD" w14:textId="77777777" w:rsidTr="00763FBA">
        <w:tc>
          <w:tcPr>
            <w:tcW w:w="4274" w:type="dxa"/>
            <w:tcBorders>
              <w:top w:val="single" w:sz="6" w:space="0" w:color="auto"/>
              <w:left w:val="single" w:sz="4" w:space="0" w:color="auto"/>
              <w:bottom w:val="single" w:sz="6" w:space="0" w:color="auto"/>
              <w:right w:val="single" w:sz="6" w:space="0" w:color="auto"/>
            </w:tcBorders>
          </w:tcPr>
          <w:p w14:paraId="71D2491B"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Pick_Position, select</w:t>
            </w:r>
          </w:p>
        </w:tc>
        <w:tc>
          <w:tcPr>
            <w:tcW w:w="1653" w:type="dxa"/>
            <w:tcBorders>
              <w:top w:val="single" w:sz="6" w:space="0" w:color="auto"/>
              <w:left w:val="single" w:sz="6" w:space="0" w:color="auto"/>
              <w:bottom w:val="single" w:sz="6" w:space="0" w:color="auto"/>
              <w:right w:val="single" w:sz="6" w:space="0" w:color="auto"/>
            </w:tcBorders>
          </w:tcPr>
          <w:p w14:paraId="2B4B75E3"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43</w:t>
            </w:r>
          </w:p>
        </w:tc>
        <w:tc>
          <w:tcPr>
            <w:tcW w:w="2903" w:type="dxa"/>
            <w:tcBorders>
              <w:top w:val="single" w:sz="6" w:space="0" w:color="auto"/>
              <w:left w:val="single" w:sz="6" w:space="0" w:color="auto"/>
              <w:bottom w:val="single" w:sz="6" w:space="0" w:color="auto"/>
              <w:right w:val="single" w:sz="4" w:space="0" w:color="auto"/>
            </w:tcBorders>
          </w:tcPr>
          <w:p w14:paraId="08F660A8"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PickPos</w:t>
            </w:r>
          </w:p>
        </w:tc>
      </w:tr>
      <w:tr w:rsidR="003139B7" w:rsidRPr="00CF2529" w14:paraId="31EA9693" w14:textId="77777777" w:rsidTr="00763FBA">
        <w:tc>
          <w:tcPr>
            <w:tcW w:w="4274" w:type="dxa"/>
            <w:tcBorders>
              <w:top w:val="single" w:sz="6" w:space="0" w:color="auto"/>
              <w:left w:val="single" w:sz="4" w:space="0" w:color="auto"/>
              <w:bottom w:val="single" w:sz="6" w:space="0" w:color="auto"/>
              <w:right w:val="single" w:sz="6" w:space="0" w:color="auto"/>
            </w:tcBorders>
          </w:tcPr>
          <w:p w14:paraId="25C76926"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Fret_Position, select</w:t>
            </w:r>
          </w:p>
        </w:tc>
        <w:tc>
          <w:tcPr>
            <w:tcW w:w="1653" w:type="dxa"/>
            <w:tcBorders>
              <w:top w:val="single" w:sz="6" w:space="0" w:color="auto"/>
              <w:left w:val="single" w:sz="6" w:space="0" w:color="auto"/>
              <w:bottom w:val="single" w:sz="6" w:space="0" w:color="auto"/>
              <w:right w:val="single" w:sz="6" w:space="0" w:color="auto"/>
            </w:tcBorders>
          </w:tcPr>
          <w:p w14:paraId="6E19ABD9"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78</w:t>
            </w:r>
          </w:p>
        </w:tc>
        <w:tc>
          <w:tcPr>
            <w:tcW w:w="2903" w:type="dxa"/>
            <w:tcBorders>
              <w:top w:val="single" w:sz="6" w:space="0" w:color="auto"/>
              <w:left w:val="single" w:sz="6" w:space="0" w:color="auto"/>
              <w:bottom w:val="single" w:sz="6" w:space="0" w:color="auto"/>
              <w:right w:val="single" w:sz="4" w:space="0" w:color="auto"/>
            </w:tcBorders>
          </w:tcPr>
          <w:p w14:paraId="69E283E3"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FretPos</w:t>
            </w:r>
          </w:p>
        </w:tc>
      </w:tr>
      <w:tr w:rsidR="003139B7" w:rsidRPr="00CF2529" w14:paraId="55A5FD36" w14:textId="77777777" w:rsidTr="00763FBA">
        <w:tc>
          <w:tcPr>
            <w:tcW w:w="4274" w:type="dxa"/>
            <w:tcBorders>
              <w:top w:val="single" w:sz="6" w:space="0" w:color="auto"/>
              <w:left w:val="single" w:sz="4" w:space="0" w:color="auto"/>
              <w:bottom w:val="single" w:sz="6" w:space="0" w:color="auto"/>
              <w:right w:val="single" w:sz="6" w:space="0" w:color="auto"/>
            </w:tcBorders>
          </w:tcPr>
          <w:p w14:paraId="0F9F499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Auto_Fret_Position, on/off</w:t>
            </w:r>
          </w:p>
        </w:tc>
        <w:tc>
          <w:tcPr>
            <w:tcW w:w="1653" w:type="dxa"/>
            <w:tcBorders>
              <w:top w:val="single" w:sz="6" w:space="0" w:color="auto"/>
              <w:left w:val="single" w:sz="6" w:space="0" w:color="auto"/>
              <w:bottom w:val="single" w:sz="6" w:space="0" w:color="auto"/>
              <w:right w:val="single" w:sz="6" w:space="0" w:color="auto"/>
            </w:tcBorders>
          </w:tcPr>
          <w:p w14:paraId="6CD6E491"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79</w:t>
            </w:r>
          </w:p>
        </w:tc>
        <w:tc>
          <w:tcPr>
            <w:tcW w:w="2903" w:type="dxa"/>
            <w:tcBorders>
              <w:top w:val="single" w:sz="6" w:space="0" w:color="auto"/>
              <w:left w:val="single" w:sz="6" w:space="0" w:color="auto"/>
              <w:bottom w:val="single" w:sz="6" w:space="0" w:color="auto"/>
              <w:right w:val="single" w:sz="4" w:space="0" w:color="auto"/>
            </w:tcBorders>
          </w:tcPr>
          <w:p w14:paraId="0B0B9028"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AutoFret</w:t>
            </w:r>
          </w:p>
        </w:tc>
      </w:tr>
      <w:tr w:rsidR="003139B7" w:rsidRPr="00CF2529" w14:paraId="20B4E8B8" w14:textId="77777777" w:rsidTr="00763FBA">
        <w:tc>
          <w:tcPr>
            <w:tcW w:w="4274" w:type="dxa"/>
            <w:tcBorders>
              <w:top w:val="single" w:sz="6" w:space="0" w:color="auto"/>
              <w:left w:val="single" w:sz="4" w:space="0" w:color="auto"/>
              <w:bottom w:val="single" w:sz="6" w:space="0" w:color="auto"/>
              <w:right w:val="single" w:sz="6" w:space="0" w:color="auto"/>
            </w:tcBorders>
          </w:tcPr>
          <w:p w14:paraId="5BEFE0AD"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Hold, on/off</w:t>
            </w:r>
          </w:p>
        </w:tc>
        <w:tc>
          <w:tcPr>
            <w:tcW w:w="1653" w:type="dxa"/>
            <w:tcBorders>
              <w:top w:val="single" w:sz="6" w:space="0" w:color="auto"/>
              <w:left w:val="single" w:sz="6" w:space="0" w:color="auto"/>
              <w:bottom w:val="single" w:sz="6" w:space="0" w:color="auto"/>
              <w:right w:val="single" w:sz="6" w:space="0" w:color="auto"/>
            </w:tcBorders>
          </w:tcPr>
          <w:p w14:paraId="1C8B2172"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64</w:t>
            </w:r>
          </w:p>
        </w:tc>
        <w:tc>
          <w:tcPr>
            <w:tcW w:w="2903" w:type="dxa"/>
            <w:tcBorders>
              <w:top w:val="single" w:sz="6" w:space="0" w:color="auto"/>
              <w:left w:val="single" w:sz="6" w:space="0" w:color="auto"/>
              <w:bottom w:val="single" w:sz="6" w:space="0" w:color="auto"/>
              <w:right w:val="single" w:sz="4" w:space="0" w:color="auto"/>
            </w:tcBorders>
          </w:tcPr>
          <w:p w14:paraId="208EC8AA"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Hold</w:t>
            </w:r>
          </w:p>
        </w:tc>
      </w:tr>
      <w:tr w:rsidR="003139B7" w:rsidRPr="00235FFA" w14:paraId="4884D08E" w14:textId="77777777" w:rsidTr="00763FBA">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57508ED8" w14:textId="77777777" w:rsidR="003139B7" w:rsidRPr="00F24EA2" w:rsidRDefault="003139B7" w:rsidP="00763FBA">
            <w:pPr>
              <w:pStyle w:val="PlainText"/>
              <w:jc w:val="center"/>
              <w:rPr>
                <w:rFonts w:ascii="Palatino" w:hAnsi="Palatino"/>
                <w:b/>
                <w:i/>
                <w:sz w:val="24"/>
                <w:szCs w:val="24"/>
                <w:lang w:val="en-US"/>
              </w:rPr>
            </w:pPr>
            <w:r w:rsidRPr="00F24EA2">
              <w:rPr>
                <w:rFonts w:ascii="Palatino" w:hAnsi="Palatino"/>
                <w:b/>
                <w:i/>
                <w:sz w:val="24"/>
                <w:szCs w:val="24"/>
                <w:lang w:val="en-US"/>
              </w:rPr>
              <w:t>Controllers</w:t>
            </w:r>
          </w:p>
        </w:tc>
      </w:tr>
      <w:tr w:rsidR="003139B7" w:rsidRPr="00235FFA" w14:paraId="63FBC343" w14:textId="77777777" w:rsidTr="00763FBA">
        <w:tc>
          <w:tcPr>
            <w:tcW w:w="4274" w:type="dxa"/>
            <w:tcBorders>
              <w:top w:val="single" w:sz="6" w:space="0" w:color="auto"/>
              <w:left w:val="single" w:sz="4" w:space="0" w:color="auto"/>
              <w:bottom w:val="single" w:sz="6" w:space="0" w:color="auto"/>
              <w:right w:val="single" w:sz="6" w:space="0" w:color="auto"/>
            </w:tcBorders>
          </w:tcPr>
          <w:p w14:paraId="2A41BA7E"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Pitch_BenderUp, Mode</w:t>
            </w:r>
          </w:p>
        </w:tc>
        <w:tc>
          <w:tcPr>
            <w:tcW w:w="1653" w:type="dxa"/>
            <w:tcBorders>
              <w:top w:val="single" w:sz="6" w:space="0" w:color="auto"/>
              <w:left w:val="single" w:sz="6" w:space="0" w:color="auto"/>
              <w:bottom w:val="single" w:sz="6" w:space="0" w:color="auto"/>
              <w:right w:val="single" w:sz="6" w:space="0" w:color="auto"/>
            </w:tcBorders>
          </w:tcPr>
          <w:p w14:paraId="369C449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57</w:t>
            </w:r>
          </w:p>
        </w:tc>
        <w:tc>
          <w:tcPr>
            <w:tcW w:w="2903" w:type="dxa"/>
            <w:tcBorders>
              <w:top w:val="single" w:sz="6" w:space="0" w:color="auto"/>
              <w:left w:val="single" w:sz="6" w:space="0" w:color="auto"/>
              <w:bottom w:val="single" w:sz="6" w:space="0" w:color="auto"/>
              <w:right w:val="single" w:sz="4" w:space="0" w:color="auto"/>
            </w:tcBorders>
          </w:tcPr>
          <w:p w14:paraId="2401613A"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PBupMode</w:t>
            </w:r>
          </w:p>
        </w:tc>
      </w:tr>
      <w:tr w:rsidR="003139B7" w:rsidRPr="00235FFA" w14:paraId="3CFD1A0B" w14:textId="77777777" w:rsidTr="00763FBA">
        <w:tc>
          <w:tcPr>
            <w:tcW w:w="4274" w:type="dxa"/>
            <w:tcBorders>
              <w:top w:val="single" w:sz="6" w:space="0" w:color="auto"/>
              <w:left w:val="single" w:sz="4" w:space="0" w:color="auto"/>
              <w:bottom w:val="single" w:sz="6" w:space="0" w:color="auto"/>
              <w:right w:val="single" w:sz="6" w:space="0" w:color="auto"/>
            </w:tcBorders>
          </w:tcPr>
          <w:p w14:paraId="4C7ECF56"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Pitch_BenderDown, Mode</w:t>
            </w:r>
          </w:p>
        </w:tc>
        <w:tc>
          <w:tcPr>
            <w:tcW w:w="1653" w:type="dxa"/>
            <w:tcBorders>
              <w:top w:val="single" w:sz="6" w:space="0" w:color="auto"/>
              <w:left w:val="single" w:sz="6" w:space="0" w:color="auto"/>
              <w:bottom w:val="single" w:sz="6" w:space="0" w:color="auto"/>
              <w:right w:val="single" w:sz="6" w:space="0" w:color="auto"/>
            </w:tcBorders>
          </w:tcPr>
          <w:p w14:paraId="37E4E298"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48</w:t>
            </w:r>
          </w:p>
        </w:tc>
        <w:tc>
          <w:tcPr>
            <w:tcW w:w="2903" w:type="dxa"/>
            <w:tcBorders>
              <w:top w:val="single" w:sz="6" w:space="0" w:color="auto"/>
              <w:left w:val="single" w:sz="6" w:space="0" w:color="auto"/>
              <w:bottom w:val="single" w:sz="6" w:space="0" w:color="auto"/>
              <w:right w:val="single" w:sz="4" w:space="0" w:color="auto"/>
            </w:tcBorders>
          </w:tcPr>
          <w:p w14:paraId="62D5BE94"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PBdnMode</w:t>
            </w:r>
          </w:p>
        </w:tc>
      </w:tr>
      <w:tr w:rsidR="003139B7" w:rsidRPr="00235FFA" w14:paraId="10916E7F" w14:textId="77777777" w:rsidTr="00763FBA">
        <w:tc>
          <w:tcPr>
            <w:tcW w:w="4274" w:type="dxa"/>
            <w:tcBorders>
              <w:top w:val="single" w:sz="6" w:space="0" w:color="auto"/>
              <w:left w:val="single" w:sz="4" w:space="0" w:color="auto"/>
              <w:bottom w:val="single" w:sz="6" w:space="0" w:color="auto"/>
              <w:right w:val="single" w:sz="6" w:space="0" w:color="auto"/>
            </w:tcBorders>
          </w:tcPr>
          <w:p w14:paraId="54DCEF83"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PBenderUp_to_Slide, Range</w:t>
            </w:r>
          </w:p>
        </w:tc>
        <w:tc>
          <w:tcPr>
            <w:tcW w:w="1653" w:type="dxa"/>
            <w:tcBorders>
              <w:top w:val="single" w:sz="6" w:space="0" w:color="auto"/>
              <w:left w:val="single" w:sz="6" w:space="0" w:color="auto"/>
              <w:bottom w:val="single" w:sz="6" w:space="0" w:color="auto"/>
              <w:right w:val="single" w:sz="6" w:space="0" w:color="auto"/>
            </w:tcBorders>
          </w:tcPr>
          <w:p w14:paraId="3ADD546C"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58</w:t>
            </w:r>
          </w:p>
        </w:tc>
        <w:tc>
          <w:tcPr>
            <w:tcW w:w="2903" w:type="dxa"/>
            <w:tcBorders>
              <w:top w:val="single" w:sz="6" w:space="0" w:color="auto"/>
              <w:left w:val="single" w:sz="6" w:space="0" w:color="auto"/>
              <w:bottom w:val="single" w:sz="6" w:space="0" w:color="auto"/>
              <w:right w:val="single" w:sz="4" w:space="0" w:color="auto"/>
            </w:tcBorders>
          </w:tcPr>
          <w:p w14:paraId="57FC9949"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PBSldRng</w:t>
            </w:r>
          </w:p>
        </w:tc>
      </w:tr>
      <w:tr w:rsidR="003139B7" w:rsidRPr="00235FFA" w14:paraId="18CB1D59" w14:textId="77777777" w:rsidTr="00763FBA">
        <w:tc>
          <w:tcPr>
            <w:tcW w:w="4274" w:type="dxa"/>
            <w:tcBorders>
              <w:top w:val="single" w:sz="6" w:space="0" w:color="auto"/>
              <w:left w:val="single" w:sz="4" w:space="0" w:color="auto"/>
              <w:bottom w:val="single" w:sz="6" w:space="0" w:color="auto"/>
              <w:right w:val="single" w:sz="6" w:space="0" w:color="auto"/>
            </w:tcBorders>
          </w:tcPr>
          <w:p w14:paraId="3648C3F9"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PBenderDown_to_Slide, Range</w:t>
            </w:r>
          </w:p>
        </w:tc>
        <w:tc>
          <w:tcPr>
            <w:tcW w:w="1653" w:type="dxa"/>
            <w:tcBorders>
              <w:top w:val="single" w:sz="6" w:space="0" w:color="auto"/>
              <w:left w:val="single" w:sz="6" w:space="0" w:color="auto"/>
              <w:bottom w:val="single" w:sz="6" w:space="0" w:color="auto"/>
              <w:right w:val="single" w:sz="6" w:space="0" w:color="auto"/>
            </w:tcBorders>
          </w:tcPr>
          <w:p w14:paraId="2092E606"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63</w:t>
            </w:r>
          </w:p>
        </w:tc>
        <w:tc>
          <w:tcPr>
            <w:tcW w:w="2903" w:type="dxa"/>
            <w:tcBorders>
              <w:top w:val="single" w:sz="6" w:space="0" w:color="auto"/>
              <w:left w:val="single" w:sz="6" w:space="0" w:color="auto"/>
              <w:bottom w:val="single" w:sz="6" w:space="0" w:color="auto"/>
              <w:right w:val="single" w:sz="4" w:space="0" w:color="auto"/>
            </w:tcBorders>
          </w:tcPr>
          <w:p w14:paraId="3E8F415B"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PBdnSlRn</w:t>
            </w:r>
          </w:p>
        </w:tc>
      </w:tr>
      <w:tr w:rsidR="003139B7" w:rsidRPr="00235FFA" w14:paraId="0636B073" w14:textId="77777777" w:rsidTr="00763FBA">
        <w:tc>
          <w:tcPr>
            <w:tcW w:w="4274" w:type="dxa"/>
            <w:tcBorders>
              <w:top w:val="single" w:sz="6" w:space="0" w:color="auto"/>
              <w:left w:val="single" w:sz="4" w:space="0" w:color="auto"/>
              <w:bottom w:val="single" w:sz="6" w:space="0" w:color="auto"/>
              <w:right w:val="single" w:sz="6" w:space="0" w:color="auto"/>
            </w:tcBorders>
          </w:tcPr>
          <w:p w14:paraId="4331984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PBender_to_Pitch, Range</w:t>
            </w:r>
          </w:p>
        </w:tc>
        <w:tc>
          <w:tcPr>
            <w:tcW w:w="1653" w:type="dxa"/>
            <w:tcBorders>
              <w:top w:val="single" w:sz="6" w:space="0" w:color="auto"/>
              <w:left w:val="single" w:sz="6" w:space="0" w:color="auto"/>
              <w:bottom w:val="single" w:sz="6" w:space="0" w:color="auto"/>
              <w:right w:val="single" w:sz="6" w:space="0" w:color="auto"/>
            </w:tcBorders>
          </w:tcPr>
          <w:p w14:paraId="60ABB76E"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59</w:t>
            </w:r>
          </w:p>
        </w:tc>
        <w:tc>
          <w:tcPr>
            <w:tcW w:w="2903" w:type="dxa"/>
            <w:tcBorders>
              <w:top w:val="single" w:sz="6" w:space="0" w:color="auto"/>
              <w:left w:val="single" w:sz="6" w:space="0" w:color="auto"/>
              <w:bottom w:val="single" w:sz="6" w:space="0" w:color="auto"/>
              <w:right w:val="single" w:sz="4" w:space="0" w:color="auto"/>
            </w:tcBorders>
          </w:tcPr>
          <w:p w14:paraId="36A8D66C"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PBPtcRng</w:t>
            </w:r>
          </w:p>
        </w:tc>
      </w:tr>
      <w:tr w:rsidR="003139B7" w:rsidRPr="00235FFA" w14:paraId="1F4A48B9" w14:textId="77777777" w:rsidTr="00763FBA">
        <w:tc>
          <w:tcPr>
            <w:tcW w:w="4274" w:type="dxa"/>
            <w:tcBorders>
              <w:top w:val="single" w:sz="6" w:space="0" w:color="auto"/>
              <w:left w:val="single" w:sz="4" w:space="0" w:color="auto"/>
              <w:bottom w:val="single" w:sz="6" w:space="0" w:color="auto"/>
              <w:right w:val="single" w:sz="6" w:space="0" w:color="auto"/>
            </w:tcBorders>
          </w:tcPr>
          <w:p w14:paraId="7B1BDCA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Modulation_Wheel, Mode</w:t>
            </w:r>
          </w:p>
        </w:tc>
        <w:tc>
          <w:tcPr>
            <w:tcW w:w="1653" w:type="dxa"/>
            <w:tcBorders>
              <w:top w:val="single" w:sz="6" w:space="0" w:color="auto"/>
              <w:left w:val="single" w:sz="6" w:space="0" w:color="auto"/>
              <w:bottom w:val="single" w:sz="6" w:space="0" w:color="auto"/>
              <w:right w:val="single" w:sz="6" w:space="0" w:color="auto"/>
            </w:tcBorders>
          </w:tcPr>
          <w:p w14:paraId="76EBF6C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60</w:t>
            </w:r>
          </w:p>
        </w:tc>
        <w:tc>
          <w:tcPr>
            <w:tcW w:w="2903" w:type="dxa"/>
            <w:tcBorders>
              <w:top w:val="single" w:sz="6" w:space="0" w:color="auto"/>
              <w:left w:val="single" w:sz="6" w:space="0" w:color="auto"/>
              <w:bottom w:val="single" w:sz="6" w:space="0" w:color="auto"/>
              <w:right w:val="single" w:sz="4" w:space="0" w:color="auto"/>
            </w:tcBorders>
          </w:tcPr>
          <w:p w14:paraId="556859CF"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WhMode</w:t>
            </w:r>
          </w:p>
        </w:tc>
      </w:tr>
      <w:tr w:rsidR="003139B7" w:rsidRPr="00235FFA" w14:paraId="2283E294" w14:textId="77777777" w:rsidTr="00763FBA">
        <w:tc>
          <w:tcPr>
            <w:tcW w:w="4274" w:type="dxa"/>
            <w:tcBorders>
              <w:top w:val="single" w:sz="6" w:space="0" w:color="auto"/>
              <w:left w:val="single" w:sz="4" w:space="0" w:color="auto"/>
              <w:bottom w:val="single" w:sz="6" w:space="0" w:color="auto"/>
              <w:right w:val="single" w:sz="6" w:space="0" w:color="auto"/>
            </w:tcBorders>
          </w:tcPr>
          <w:p w14:paraId="7FD4919B"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ModWheel_to_Slide, Range</w:t>
            </w:r>
          </w:p>
        </w:tc>
        <w:tc>
          <w:tcPr>
            <w:tcW w:w="1653" w:type="dxa"/>
            <w:tcBorders>
              <w:top w:val="single" w:sz="6" w:space="0" w:color="auto"/>
              <w:left w:val="single" w:sz="6" w:space="0" w:color="auto"/>
              <w:bottom w:val="single" w:sz="6" w:space="0" w:color="auto"/>
              <w:right w:val="single" w:sz="6" w:space="0" w:color="auto"/>
            </w:tcBorders>
          </w:tcPr>
          <w:p w14:paraId="18E2F48D"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61</w:t>
            </w:r>
          </w:p>
        </w:tc>
        <w:tc>
          <w:tcPr>
            <w:tcW w:w="2903" w:type="dxa"/>
            <w:tcBorders>
              <w:top w:val="single" w:sz="6" w:space="0" w:color="auto"/>
              <w:left w:val="single" w:sz="6" w:space="0" w:color="auto"/>
              <w:bottom w:val="single" w:sz="6" w:space="0" w:color="auto"/>
              <w:right w:val="single" w:sz="4" w:space="0" w:color="auto"/>
            </w:tcBorders>
          </w:tcPr>
          <w:p w14:paraId="55CC87D5"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WhSldRng</w:t>
            </w:r>
          </w:p>
        </w:tc>
      </w:tr>
      <w:tr w:rsidR="003139B7" w:rsidRPr="00235FFA" w14:paraId="11A5F1D3" w14:textId="77777777" w:rsidTr="00763FBA">
        <w:tc>
          <w:tcPr>
            <w:tcW w:w="4274" w:type="dxa"/>
            <w:tcBorders>
              <w:top w:val="single" w:sz="6" w:space="0" w:color="auto"/>
              <w:left w:val="single" w:sz="4" w:space="0" w:color="auto"/>
              <w:bottom w:val="single" w:sz="6" w:space="0" w:color="auto"/>
              <w:right w:val="single" w:sz="6" w:space="0" w:color="auto"/>
            </w:tcBorders>
          </w:tcPr>
          <w:p w14:paraId="38980655"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ModWheel_to_Pitch, Range</w:t>
            </w:r>
          </w:p>
        </w:tc>
        <w:tc>
          <w:tcPr>
            <w:tcW w:w="1653" w:type="dxa"/>
            <w:tcBorders>
              <w:top w:val="single" w:sz="6" w:space="0" w:color="auto"/>
              <w:left w:val="single" w:sz="6" w:space="0" w:color="auto"/>
              <w:bottom w:val="single" w:sz="6" w:space="0" w:color="auto"/>
              <w:right w:val="single" w:sz="6" w:space="0" w:color="auto"/>
            </w:tcBorders>
          </w:tcPr>
          <w:p w14:paraId="3B37B80E"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62</w:t>
            </w:r>
          </w:p>
        </w:tc>
        <w:tc>
          <w:tcPr>
            <w:tcW w:w="2903" w:type="dxa"/>
            <w:tcBorders>
              <w:top w:val="single" w:sz="6" w:space="0" w:color="auto"/>
              <w:left w:val="single" w:sz="6" w:space="0" w:color="auto"/>
              <w:bottom w:val="single" w:sz="6" w:space="0" w:color="auto"/>
              <w:right w:val="single" w:sz="4" w:space="0" w:color="auto"/>
            </w:tcBorders>
          </w:tcPr>
          <w:p w14:paraId="639CCE5F"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WhPtcRng</w:t>
            </w:r>
          </w:p>
        </w:tc>
      </w:tr>
      <w:tr w:rsidR="003139B7" w:rsidRPr="00235FFA" w14:paraId="56FFE41C" w14:textId="77777777" w:rsidTr="00763FBA">
        <w:tc>
          <w:tcPr>
            <w:tcW w:w="4274" w:type="dxa"/>
            <w:tcBorders>
              <w:top w:val="single" w:sz="6" w:space="0" w:color="auto"/>
              <w:left w:val="single" w:sz="4" w:space="0" w:color="auto"/>
              <w:bottom w:val="single" w:sz="6" w:space="0" w:color="auto"/>
              <w:right w:val="single" w:sz="6" w:space="0" w:color="auto"/>
            </w:tcBorders>
          </w:tcPr>
          <w:p w14:paraId="263AE0EE"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Aftertouch, Mode</w:t>
            </w:r>
          </w:p>
        </w:tc>
        <w:tc>
          <w:tcPr>
            <w:tcW w:w="1653" w:type="dxa"/>
            <w:tcBorders>
              <w:top w:val="single" w:sz="6" w:space="0" w:color="auto"/>
              <w:left w:val="single" w:sz="6" w:space="0" w:color="auto"/>
              <w:bottom w:val="single" w:sz="6" w:space="0" w:color="auto"/>
              <w:right w:val="single" w:sz="6" w:space="0" w:color="auto"/>
            </w:tcBorders>
          </w:tcPr>
          <w:p w14:paraId="3BD3C38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75</w:t>
            </w:r>
          </w:p>
        </w:tc>
        <w:tc>
          <w:tcPr>
            <w:tcW w:w="2903" w:type="dxa"/>
            <w:tcBorders>
              <w:top w:val="single" w:sz="6" w:space="0" w:color="auto"/>
              <w:left w:val="single" w:sz="6" w:space="0" w:color="auto"/>
              <w:bottom w:val="single" w:sz="6" w:space="0" w:color="auto"/>
              <w:right w:val="single" w:sz="4" w:space="0" w:color="auto"/>
            </w:tcBorders>
          </w:tcPr>
          <w:p w14:paraId="46020829"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AtchMode</w:t>
            </w:r>
          </w:p>
        </w:tc>
      </w:tr>
      <w:tr w:rsidR="003139B7" w:rsidRPr="00235FFA" w14:paraId="0A97E045" w14:textId="77777777" w:rsidTr="00763FBA">
        <w:tc>
          <w:tcPr>
            <w:tcW w:w="4274" w:type="dxa"/>
            <w:tcBorders>
              <w:top w:val="single" w:sz="6" w:space="0" w:color="auto"/>
              <w:left w:val="single" w:sz="4" w:space="0" w:color="auto"/>
              <w:bottom w:val="single" w:sz="6" w:space="0" w:color="auto"/>
              <w:right w:val="single" w:sz="6" w:space="0" w:color="auto"/>
            </w:tcBorders>
          </w:tcPr>
          <w:p w14:paraId="31DEF07F"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Aftertouch_to_Pitch, Range</w:t>
            </w:r>
          </w:p>
        </w:tc>
        <w:tc>
          <w:tcPr>
            <w:tcW w:w="1653" w:type="dxa"/>
            <w:tcBorders>
              <w:top w:val="single" w:sz="6" w:space="0" w:color="auto"/>
              <w:left w:val="single" w:sz="6" w:space="0" w:color="auto"/>
              <w:bottom w:val="single" w:sz="6" w:space="0" w:color="auto"/>
              <w:right w:val="single" w:sz="6" w:space="0" w:color="auto"/>
            </w:tcBorders>
          </w:tcPr>
          <w:p w14:paraId="50BD084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76</w:t>
            </w:r>
          </w:p>
        </w:tc>
        <w:tc>
          <w:tcPr>
            <w:tcW w:w="2903" w:type="dxa"/>
            <w:tcBorders>
              <w:top w:val="single" w:sz="6" w:space="0" w:color="auto"/>
              <w:left w:val="single" w:sz="6" w:space="0" w:color="auto"/>
              <w:bottom w:val="single" w:sz="6" w:space="0" w:color="auto"/>
              <w:right w:val="single" w:sz="4" w:space="0" w:color="auto"/>
            </w:tcBorders>
          </w:tcPr>
          <w:p w14:paraId="7EF4A62C"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AtchRng</w:t>
            </w:r>
          </w:p>
        </w:tc>
      </w:tr>
      <w:tr w:rsidR="003139B7" w:rsidRPr="00235FFA" w14:paraId="3657D58D" w14:textId="77777777" w:rsidTr="00763FBA">
        <w:tc>
          <w:tcPr>
            <w:tcW w:w="4274" w:type="dxa"/>
            <w:tcBorders>
              <w:top w:val="single" w:sz="6" w:space="0" w:color="auto"/>
              <w:left w:val="single" w:sz="4" w:space="0" w:color="auto"/>
              <w:bottom w:val="single" w:sz="6" w:space="0" w:color="auto"/>
              <w:right w:val="single" w:sz="6" w:space="0" w:color="auto"/>
            </w:tcBorders>
          </w:tcPr>
          <w:p w14:paraId="7F837B53"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Velocity_Curve, select</w:t>
            </w:r>
          </w:p>
        </w:tc>
        <w:tc>
          <w:tcPr>
            <w:tcW w:w="1653" w:type="dxa"/>
            <w:tcBorders>
              <w:top w:val="single" w:sz="6" w:space="0" w:color="auto"/>
              <w:left w:val="single" w:sz="6" w:space="0" w:color="auto"/>
              <w:bottom w:val="single" w:sz="6" w:space="0" w:color="auto"/>
              <w:right w:val="single" w:sz="6" w:space="0" w:color="auto"/>
            </w:tcBorders>
          </w:tcPr>
          <w:p w14:paraId="721F0B32"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77</w:t>
            </w:r>
          </w:p>
        </w:tc>
        <w:tc>
          <w:tcPr>
            <w:tcW w:w="2903" w:type="dxa"/>
            <w:tcBorders>
              <w:top w:val="single" w:sz="6" w:space="0" w:color="auto"/>
              <w:left w:val="single" w:sz="6" w:space="0" w:color="auto"/>
              <w:bottom w:val="single" w:sz="6" w:space="0" w:color="auto"/>
              <w:right w:val="single" w:sz="4" w:space="0" w:color="auto"/>
            </w:tcBorders>
          </w:tcPr>
          <w:p w14:paraId="2BFD7AAC"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VelCurve</w:t>
            </w:r>
          </w:p>
        </w:tc>
      </w:tr>
      <w:tr w:rsidR="003139B7" w:rsidRPr="00235FFA" w14:paraId="70174106" w14:textId="77777777" w:rsidTr="00763FBA">
        <w:trPr>
          <w:trHeight w:val="474"/>
        </w:trPr>
        <w:tc>
          <w:tcPr>
            <w:tcW w:w="8830" w:type="dxa"/>
            <w:gridSpan w:val="3"/>
            <w:tcBorders>
              <w:top w:val="single" w:sz="6" w:space="0" w:color="auto"/>
              <w:left w:val="single" w:sz="4" w:space="0" w:color="auto"/>
              <w:bottom w:val="single" w:sz="6" w:space="0" w:color="auto"/>
              <w:right w:val="single" w:sz="4" w:space="0" w:color="auto"/>
            </w:tcBorders>
            <w:vAlign w:val="center"/>
          </w:tcPr>
          <w:p w14:paraId="62A85D7C" w14:textId="77777777" w:rsidR="003139B7" w:rsidRPr="00F24EA2" w:rsidRDefault="003139B7" w:rsidP="00763FBA">
            <w:pPr>
              <w:pStyle w:val="PlainText"/>
              <w:jc w:val="center"/>
              <w:rPr>
                <w:rFonts w:ascii="Palatino" w:hAnsi="Palatino"/>
                <w:b/>
                <w:i/>
                <w:sz w:val="24"/>
                <w:szCs w:val="24"/>
                <w:lang w:val="en-US"/>
              </w:rPr>
            </w:pPr>
            <w:r w:rsidRPr="00F24EA2">
              <w:rPr>
                <w:rFonts w:ascii="Palatino" w:hAnsi="Palatino"/>
                <w:b/>
                <w:i/>
                <w:sz w:val="24"/>
                <w:szCs w:val="24"/>
                <w:lang w:val="en-US"/>
              </w:rPr>
              <w:t>Velocity Switch FX (non-Solo)</w:t>
            </w:r>
          </w:p>
        </w:tc>
      </w:tr>
      <w:tr w:rsidR="003139B7" w:rsidRPr="00235FFA" w14:paraId="594BE70A" w14:textId="77777777" w:rsidTr="00763FBA">
        <w:trPr>
          <w:trHeight w:val="138"/>
        </w:trPr>
        <w:tc>
          <w:tcPr>
            <w:tcW w:w="4274" w:type="dxa"/>
            <w:tcBorders>
              <w:top w:val="single" w:sz="6" w:space="0" w:color="auto"/>
              <w:left w:val="single" w:sz="4" w:space="0" w:color="auto"/>
              <w:bottom w:val="single" w:sz="6" w:space="0" w:color="auto"/>
              <w:right w:val="single" w:sz="6" w:space="0" w:color="auto"/>
            </w:tcBorders>
          </w:tcPr>
          <w:p w14:paraId="4726815C"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Velo_Switch_Slide_mode, select</w:t>
            </w:r>
          </w:p>
        </w:tc>
        <w:tc>
          <w:tcPr>
            <w:tcW w:w="1653" w:type="dxa"/>
            <w:tcBorders>
              <w:top w:val="single" w:sz="6" w:space="0" w:color="auto"/>
              <w:left w:val="single" w:sz="6" w:space="0" w:color="auto"/>
              <w:bottom w:val="single" w:sz="6" w:space="0" w:color="auto"/>
              <w:right w:val="single" w:sz="6" w:space="0" w:color="auto"/>
            </w:tcBorders>
          </w:tcPr>
          <w:p w14:paraId="2B3D7BC4"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85</w:t>
            </w:r>
          </w:p>
        </w:tc>
        <w:tc>
          <w:tcPr>
            <w:tcW w:w="2903" w:type="dxa"/>
            <w:tcBorders>
              <w:top w:val="single" w:sz="6" w:space="0" w:color="auto"/>
              <w:left w:val="single" w:sz="6" w:space="0" w:color="auto"/>
              <w:bottom w:val="single" w:sz="6" w:space="0" w:color="auto"/>
              <w:right w:val="single" w:sz="4" w:space="0" w:color="auto"/>
            </w:tcBorders>
          </w:tcPr>
          <w:p w14:paraId="70C1E3C5"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VelSlide</w:t>
            </w:r>
          </w:p>
        </w:tc>
      </w:tr>
      <w:tr w:rsidR="003139B7" w:rsidRPr="00235FFA" w14:paraId="0E4945BA" w14:textId="77777777" w:rsidTr="00763FBA">
        <w:tc>
          <w:tcPr>
            <w:tcW w:w="4274" w:type="dxa"/>
            <w:tcBorders>
              <w:top w:val="single" w:sz="6" w:space="0" w:color="auto"/>
              <w:left w:val="single" w:sz="4" w:space="0" w:color="auto"/>
              <w:bottom w:val="single" w:sz="6" w:space="0" w:color="auto"/>
              <w:right w:val="single" w:sz="6" w:space="0" w:color="auto"/>
            </w:tcBorders>
          </w:tcPr>
          <w:p w14:paraId="4FEB48D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VelSw_SlideUp, Velo</w:t>
            </w:r>
          </w:p>
        </w:tc>
        <w:tc>
          <w:tcPr>
            <w:tcW w:w="1653" w:type="dxa"/>
            <w:tcBorders>
              <w:top w:val="single" w:sz="6" w:space="0" w:color="auto"/>
              <w:left w:val="single" w:sz="6" w:space="0" w:color="auto"/>
              <w:bottom w:val="single" w:sz="6" w:space="0" w:color="auto"/>
              <w:right w:val="single" w:sz="6" w:space="0" w:color="auto"/>
            </w:tcBorders>
          </w:tcPr>
          <w:p w14:paraId="10556022"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86</w:t>
            </w:r>
          </w:p>
        </w:tc>
        <w:tc>
          <w:tcPr>
            <w:tcW w:w="2903" w:type="dxa"/>
            <w:tcBorders>
              <w:top w:val="single" w:sz="6" w:space="0" w:color="auto"/>
              <w:left w:val="single" w:sz="6" w:space="0" w:color="auto"/>
              <w:bottom w:val="single" w:sz="6" w:space="0" w:color="auto"/>
              <w:right w:val="single" w:sz="4" w:space="0" w:color="auto"/>
            </w:tcBorders>
          </w:tcPr>
          <w:p w14:paraId="3655A28A"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SldUpVel</w:t>
            </w:r>
          </w:p>
        </w:tc>
      </w:tr>
      <w:tr w:rsidR="003139B7" w:rsidRPr="00235FFA" w14:paraId="216B4FE0" w14:textId="77777777" w:rsidTr="00763FBA">
        <w:tc>
          <w:tcPr>
            <w:tcW w:w="4274" w:type="dxa"/>
            <w:tcBorders>
              <w:top w:val="single" w:sz="6" w:space="0" w:color="auto"/>
              <w:left w:val="single" w:sz="4" w:space="0" w:color="auto"/>
              <w:bottom w:val="single" w:sz="6" w:space="0" w:color="auto"/>
              <w:right w:val="single" w:sz="6" w:space="0" w:color="auto"/>
            </w:tcBorders>
          </w:tcPr>
          <w:p w14:paraId="2C04AFE3"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VelSw_SlideUp, Steps</w:t>
            </w:r>
          </w:p>
        </w:tc>
        <w:tc>
          <w:tcPr>
            <w:tcW w:w="1653" w:type="dxa"/>
            <w:tcBorders>
              <w:top w:val="single" w:sz="6" w:space="0" w:color="auto"/>
              <w:left w:val="single" w:sz="6" w:space="0" w:color="auto"/>
              <w:bottom w:val="single" w:sz="6" w:space="0" w:color="auto"/>
              <w:right w:val="single" w:sz="6" w:space="0" w:color="auto"/>
            </w:tcBorders>
          </w:tcPr>
          <w:p w14:paraId="4ADC5D99"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87</w:t>
            </w:r>
          </w:p>
        </w:tc>
        <w:tc>
          <w:tcPr>
            <w:tcW w:w="2903" w:type="dxa"/>
            <w:tcBorders>
              <w:top w:val="single" w:sz="6" w:space="0" w:color="auto"/>
              <w:left w:val="single" w:sz="6" w:space="0" w:color="auto"/>
              <w:bottom w:val="single" w:sz="6" w:space="0" w:color="auto"/>
              <w:right w:val="single" w:sz="4" w:space="0" w:color="auto"/>
            </w:tcBorders>
          </w:tcPr>
          <w:p w14:paraId="02FF9106"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SldUpStp</w:t>
            </w:r>
          </w:p>
        </w:tc>
      </w:tr>
      <w:tr w:rsidR="003139B7" w:rsidRPr="00235FFA" w14:paraId="690F0CAC" w14:textId="77777777" w:rsidTr="00763FBA">
        <w:tc>
          <w:tcPr>
            <w:tcW w:w="4274" w:type="dxa"/>
            <w:tcBorders>
              <w:top w:val="single" w:sz="6" w:space="0" w:color="auto"/>
              <w:left w:val="single" w:sz="4" w:space="0" w:color="auto"/>
              <w:bottom w:val="single" w:sz="6" w:space="0" w:color="auto"/>
              <w:right w:val="single" w:sz="6" w:space="0" w:color="auto"/>
            </w:tcBorders>
          </w:tcPr>
          <w:p w14:paraId="2CE3FCCD"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VelSw_SlideUp, Time</w:t>
            </w:r>
          </w:p>
        </w:tc>
        <w:tc>
          <w:tcPr>
            <w:tcW w:w="1653" w:type="dxa"/>
            <w:tcBorders>
              <w:top w:val="single" w:sz="6" w:space="0" w:color="auto"/>
              <w:left w:val="single" w:sz="6" w:space="0" w:color="auto"/>
              <w:bottom w:val="single" w:sz="6" w:space="0" w:color="auto"/>
              <w:right w:val="single" w:sz="6" w:space="0" w:color="auto"/>
            </w:tcBorders>
          </w:tcPr>
          <w:p w14:paraId="41660656"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88</w:t>
            </w:r>
          </w:p>
        </w:tc>
        <w:tc>
          <w:tcPr>
            <w:tcW w:w="2903" w:type="dxa"/>
            <w:tcBorders>
              <w:top w:val="single" w:sz="6" w:space="0" w:color="auto"/>
              <w:left w:val="single" w:sz="6" w:space="0" w:color="auto"/>
              <w:bottom w:val="single" w:sz="6" w:space="0" w:color="auto"/>
              <w:right w:val="single" w:sz="4" w:space="0" w:color="auto"/>
            </w:tcBorders>
          </w:tcPr>
          <w:p w14:paraId="020DDE1F"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SldUpTim</w:t>
            </w:r>
          </w:p>
        </w:tc>
      </w:tr>
      <w:tr w:rsidR="003139B7" w:rsidRPr="00235FFA" w14:paraId="6B7DD487" w14:textId="77777777" w:rsidTr="00763FBA">
        <w:tc>
          <w:tcPr>
            <w:tcW w:w="4274" w:type="dxa"/>
            <w:tcBorders>
              <w:top w:val="single" w:sz="6" w:space="0" w:color="auto"/>
              <w:left w:val="single" w:sz="4" w:space="0" w:color="auto"/>
              <w:bottom w:val="single" w:sz="6" w:space="0" w:color="auto"/>
              <w:right w:val="single" w:sz="6" w:space="0" w:color="auto"/>
            </w:tcBorders>
          </w:tcPr>
          <w:p w14:paraId="01661249"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VelSw_SlideDown, Velo</w:t>
            </w:r>
          </w:p>
        </w:tc>
        <w:tc>
          <w:tcPr>
            <w:tcW w:w="1653" w:type="dxa"/>
            <w:tcBorders>
              <w:top w:val="single" w:sz="6" w:space="0" w:color="auto"/>
              <w:left w:val="single" w:sz="6" w:space="0" w:color="auto"/>
              <w:bottom w:val="single" w:sz="6" w:space="0" w:color="auto"/>
              <w:right w:val="single" w:sz="6" w:space="0" w:color="auto"/>
            </w:tcBorders>
          </w:tcPr>
          <w:p w14:paraId="43D81EE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89</w:t>
            </w:r>
          </w:p>
        </w:tc>
        <w:tc>
          <w:tcPr>
            <w:tcW w:w="2903" w:type="dxa"/>
            <w:tcBorders>
              <w:top w:val="single" w:sz="6" w:space="0" w:color="auto"/>
              <w:left w:val="single" w:sz="6" w:space="0" w:color="auto"/>
              <w:bottom w:val="single" w:sz="6" w:space="0" w:color="auto"/>
              <w:right w:val="single" w:sz="4" w:space="0" w:color="auto"/>
            </w:tcBorders>
          </w:tcPr>
          <w:p w14:paraId="55279B4E"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SldDnVel</w:t>
            </w:r>
          </w:p>
        </w:tc>
      </w:tr>
      <w:tr w:rsidR="003139B7" w:rsidRPr="00235FFA" w14:paraId="5D9F8E8F" w14:textId="77777777" w:rsidTr="00763FBA">
        <w:tc>
          <w:tcPr>
            <w:tcW w:w="4274" w:type="dxa"/>
            <w:tcBorders>
              <w:top w:val="single" w:sz="6" w:space="0" w:color="auto"/>
              <w:left w:val="single" w:sz="4" w:space="0" w:color="auto"/>
              <w:bottom w:val="single" w:sz="6" w:space="0" w:color="auto"/>
              <w:right w:val="single" w:sz="6" w:space="0" w:color="auto"/>
            </w:tcBorders>
          </w:tcPr>
          <w:p w14:paraId="554F2D09"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VelSw_SlideDown, Steps</w:t>
            </w:r>
          </w:p>
        </w:tc>
        <w:tc>
          <w:tcPr>
            <w:tcW w:w="1653" w:type="dxa"/>
            <w:tcBorders>
              <w:top w:val="single" w:sz="6" w:space="0" w:color="auto"/>
              <w:left w:val="single" w:sz="6" w:space="0" w:color="auto"/>
              <w:bottom w:val="single" w:sz="6" w:space="0" w:color="auto"/>
              <w:right w:val="single" w:sz="6" w:space="0" w:color="auto"/>
            </w:tcBorders>
          </w:tcPr>
          <w:p w14:paraId="597FA4FC"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90</w:t>
            </w:r>
          </w:p>
        </w:tc>
        <w:tc>
          <w:tcPr>
            <w:tcW w:w="2903" w:type="dxa"/>
            <w:tcBorders>
              <w:top w:val="single" w:sz="6" w:space="0" w:color="auto"/>
              <w:left w:val="single" w:sz="6" w:space="0" w:color="auto"/>
              <w:bottom w:val="single" w:sz="6" w:space="0" w:color="auto"/>
              <w:right w:val="single" w:sz="4" w:space="0" w:color="auto"/>
            </w:tcBorders>
          </w:tcPr>
          <w:p w14:paraId="10E934E9"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SldDnStp</w:t>
            </w:r>
          </w:p>
        </w:tc>
      </w:tr>
      <w:tr w:rsidR="003139B7" w:rsidRPr="00235FFA" w14:paraId="4493AA42" w14:textId="77777777" w:rsidTr="00763FBA">
        <w:tc>
          <w:tcPr>
            <w:tcW w:w="4274" w:type="dxa"/>
            <w:tcBorders>
              <w:top w:val="single" w:sz="6" w:space="0" w:color="auto"/>
              <w:left w:val="single" w:sz="4" w:space="0" w:color="auto"/>
              <w:bottom w:val="single" w:sz="6" w:space="0" w:color="auto"/>
              <w:right w:val="single" w:sz="6" w:space="0" w:color="auto"/>
            </w:tcBorders>
          </w:tcPr>
          <w:p w14:paraId="4D2CDB7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VelSw_SlideDown, Time</w:t>
            </w:r>
          </w:p>
        </w:tc>
        <w:tc>
          <w:tcPr>
            <w:tcW w:w="1653" w:type="dxa"/>
            <w:tcBorders>
              <w:top w:val="single" w:sz="6" w:space="0" w:color="auto"/>
              <w:left w:val="single" w:sz="6" w:space="0" w:color="auto"/>
              <w:bottom w:val="single" w:sz="6" w:space="0" w:color="auto"/>
              <w:right w:val="single" w:sz="6" w:space="0" w:color="auto"/>
            </w:tcBorders>
          </w:tcPr>
          <w:p w14:paraId="4CEC4410"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102</w:t>
            </w:r>
          </w:p>
        </w:tc>
        <w:tc>
          <w:tcPr>
            <w:tcW w:w="2903" w:type="dxa"/>
            <w:tcBorders>
              <w:top w:val="single" w:sz="6" w:space="0" w:color="auto"/>
              <w:left w:val="single" w:sz="6" w:space="0" w:color="auto"/>
              <w:bottom w:val="single" w:sz="6" w:space="0" w:color="auto"/>
              <w:right w:val="single" w:sz="4" w:space="0" w:color="auto"/>
            </w:tcBorders>
          </w:tcPr>
          <w:p w14:paraId="1EFBFFDE"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SldDnTim</w:t>
            </w:r>
          </w:p>
        </w:tc>
      </w:tr>
      <w:tr w:rsidR="003139B7" w:rsidRPr="00235FFA" w14:paraId="2F2CA43B" w14:textId="77777777" w:rsidTr="00763FBA">
        <w:tc>
          <w:tcPr>
            <w:tcW w:w="4274" w:type="dxa"/>
            <w:tcBorders>
              <w:top w:val="single" w:sz="6" w:space="0" w:color="auto"/>
              <w:left w:val="single" w:sz="4" w:space="0" w:color="auto"/>
              <w:bottom w:val="single" w:sz="6" w:space="0" w:color="auto"/>
              <w:right w:val="single" w:sz="6" w:space="0" w:color="auto"/>
            </w:tcBorders>
          </w:tcPr>
          <w:p w14:paraId="6FF7922C"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Slow_Strum_on_high_velo, select</w:t>
            </w:r>
          </w:p>
        </w:tc>
        <w:tc>
          <w:tcPr>
            <w:tcW w:w="1653" w:type="dxa"/>
            <w:tcBorders>
              <w:top w:val="single" w:sz="6" w:space="0" w:color="auto"/>
              <w:left w:val="single" w:sz="6" w:space="0" w:color="auto"/>
              <w:bottom w:val="single" w:sz="6" w:space="0" w:color="auto"/>
              <w:right w:val="single" w:sz="6" w:space="0" w:color="auto"/>
            </w:tcBorders>
          </w:tcPr>
          <w:p w14:paraId="07AF86EB"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112</w:t>
            </w:r>
          </w:p>
        </w:tc>
        <w:tc>
          <w:tcPr>
            <w:tcW w:w="2903" w:type="dxa"/>
            <w:tcBorders>
              <w:top w:val="single" w:sz="6" w:space="0" w:color="auto"/>
              <w:left w:val="single" w:sz="6" w:space="0" w:color="auto"/>
              <w:bottom w:val="single" w:sz="6" w:space="0" w:color="auto"/>
              <w:right w:val="single" w:sz="4" w:space="0" w:color="auto"/>
            </w:tcBorders>
          </w:tcPr>
          <w:p w14:paraId="73D78C42"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SlStrmHi</w:t>
            </w:r>
          </w:p>
        </w:tc>
      </w:tr>
      <w:tr w:rsidR="003139B7" w:rsidRPr="00235FFA" w14:paraId="702E8A05" w14:textId="77777777" w:rsidTr="00763FBA">
        <w:tc>
          <w:tcPr>
            <w:tcW w:w="4274" w:type="dxa"/>
            <w:tcBorders>
              <w:top w:val="single" w:sz="6" w:space="0" w:color="auto"/>
              <w:left w:val="single" w:sz="4" w:space="0" w:color="auto"/>
              <w:bottom w:val="single" w:sz="6" w:space="0" w:color="auto"/>
              <w:right w:val="single" w:sz="6" w:space="0" w:color="auto"/>
            </w:tcBorders>
          </w:tcPr>
          <w:p w14:paraId="5EA546C5"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Slow_Strum_HighVel, Velo</w:t>
            </w:r>
          </w:p>
        </w:tc>
        <w:tc>
          <w:tcPr>
            <w:tcW w:w="1653" w:type="dxa"/>
            <w:tcBorders>
              <w:top w:val="single" w:sz="6" w:space="0" w:color="auto"/>
              <w:left w:val="single" w:sz="6" w:space="0" w:color="auto"/>
              <w:bottom w:val="single" w:sz="6" w:space="0" w:color="auto"/>
              <w:right w:val="single" w:sz="6" w:space="0" w:color="auto"/>
            </w:tcBorders>
          </w:tcPr>
          <w:p w14:paraId="0598DD85"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113</w:t>
            </w:r>
          </w:p>
        </w:tc>
        <w:tc>
          <w:tcPr>
            <w:tcW w:w="2903" w:type="dxa"/>
            <w:tcBorders>
              <w:top w:val="single" w:sz="6" w:space="0" w:color="auto"/>
              <w:left w:val="single" w:sz="6" w:space="0" w:color="auto"/>
              <w:bottom w:val="single" w:sz="6" w:space="0" w:color="auto"/>
              <w:right w:val="single" w:sz="4" w:space="0" w:color="auto"/>
            </w:tcBorders>
          </w:tcPr>
          <w:p w14:paraId="5476E4A6"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SlStrHVe</w:t>
            </w:r>
          </w:p>
        </w:tc>
      </w:tr>
      <w:tr w:rsidR="003139B7" w:rsidRPr="00235FFA" w14:paraId="425F6280" w14:textId="77777777" w:rsidTr="00763FBA">
        <w:tc>
          <w:tcPr>
            <w:tcW w:w="4274" w:type="dxa"/>
            <w:tcBorders>
              <w:top w:val="single" w:sz="6" w:space="0" w:color="auto"/>
              <w:left w:val="single" w:sz="4" w:space="0" w:color="auto"/>
              <w:bottom w:val="single" w:sz="6" w:space="0" w:color="auto"/>
              <w:right w:val="single" w:sz="6" w:space="0" w:color="auto"/>
            </w:tcBorders>
          </w:tcPr>
          <w:p w14:paraId="4471DA3A"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Slow_Strum_HighVel, Speed</w:t>
            </w:r>
          </w:p>
        </w:tc>
        <w:tc>
          <w:tcPr>
            <w:tcW w:w="1653" w:type="dxa"/>
            <w:tcBorders>
              <w:top w:val="single" w:sz="6" w:space="0" w:color="auto"/>
              <w:left w:val="single" w:sz="6" w:space="0" w:color="auto"/>
              <w:bottom w:val="single" w:sz="6" w:space="0" w:color="auto"/>
              <w:right w:val="single" w:sz="6" w:space="0" w:color="auto"/>
            </w:tcBorders>
          </w:tcPr>
          <w:p w14:paraId="5ECDB903"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114</w:t>
            </w:r>
          </w:p>
        </w:tc>
        <w:tc>
          <w:tcPr>
            <w:tcW w:w="2903" w:type="dxa"/>
            <w:tcBorders>
              <w:top w:val="single" w:sz="6" w:space="0" w:color="auto"/>
              <w:left w:val="single" w:sz="6" w:space="0" w:color="auto"/>
              <w:bottom w:val="single" w:sz="6" w:space="0" w:color="auto"/>
              <w:right w:val="single" w:sz="4" w:space="0" w:color="auto"/>
            </w:tcBorders>
          </w:tcPr>
          <w:p w14:paraId="153F8F0B"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SlStrHSp</w:t>
            </w:r>
          </w:p>
        </w:tc>
      </w:tr>
      <w:tr w:rsidR="003139B7" w:rsidRPr="00235FFA" w14:paraId="683DC2F7" w14:textId="77777777" w:rsidTr="00763FBA">
        <w:tc>
          <w:tcPr>
            <w:tcW w:w="4274" w:type="dxa"/>
            <w:tcBorders>
              <w:top w:val="single" w:sz="6" w:space="0" w:color="auto"/>
              <w:left w:val="single" w:sz="4" w:space="0" w:color="auto"/>
              <w:bottom w:val="single" w:sz="6" w:space="0" w:color="auto"/>
              <w:right w:val="single" w:sz="6" w:space="0" w:color="auto"/>
            </w:tcBorders>
          </w:tcPr>
          <w:p w14:paraId="6052A99B"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Slow_Strum_on_low_velo, select</w:t>
            </w:r>
          </w:p>
        </w:tc>
        <w:tc>
          <w:tcPr>
            <w:tcW w:w="1653" w:type="dxa"/>
            <w:tcBorders>
              <w:top w:val="single" w:sz="6" w:space="0" w:color="auto"/>
              <w:left w:val="single" w:sz="6" w:space="0" w:color="auto"/>
              <w:bottom w:val="single" w:sz="6" w:space="0" w:color="auto"/>
              <w:right w:val="single" w:sz="6" w:space="0" w:color="auto"/>
            </w:tcBorders>
          </w:tcPr>
          <w:p w14:paraId="5E4188BB"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115</w:t>
            </w:r>
          </w:p>
        </w:tc>
        <w:tc>
          <w:tcPr>
            <w:tcW w:w="2903" w:type="dxa"/>
            <w:tcBorders>
              <w:top w:val="single" w:sz="6" w:space="0" w:color="auto"/>
              <w:left w:val="single" w:sz="6" w:space="0" w:color="auto"/>
              <w:bottom w:val="single" w:sz="6" w:space="0" w:color="auto"/>
              <w:right w:val="single" w:sz="4" w:space="0" w:color="auto"/>
            </w:tcBorders>
          </w:tcPr>
          <w:p w14:paraId="13275D94"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SlStrLow</w:t>
            </w:r>
          </w:p>
        </w:tc>
      </w:tr>
      <w:tr w:rsidR="003139B7" w:rsidRPr="00235FFA" w14:paraId="4C40DD15" w14:textId="77777777" w:rsidTr="00763FBA">
        <w:tc>
          <w:tcPr>
            <w:tcW w:w="4274" w:type="dxa"/>
            <w:tcBorders>
              <w:top w:val="single" w:sz="6" w:space="0" w:color="auto"/>
              <w:left w:val="single" w:sz="4" w:space="0" w:color="auto"/>
              <w:bottom w:val="single" w:sz="6" w:space="0" w:color="auto"/>
              <w:right w:val="single" w:sz="6" w:space="0" w:color="auto"/>
            </w:tcBorders>
          </w:tcPr>
          <w:p w14:paraId="246D7385"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Slow_Strum_LowVel, Velo</w:t>
            </w:r>
          </w:p>
        </w:tc>
        <w:tc>
          <w:tcPr>
            <w:tcW w:w="1653" w:type="dxa"/>
            <w:tcBorders>
              <w:top w:val="single" w:sz="6" w:space="0" w:color="auto"/>
              <w:left w:val="single" w:sz="6" w:space="0" w:color="auto"/>
              <w:bottom w:val="single" w:sz="6" w:space="0" w:color="auto"/>
              <w:right w:val="single" w:sz="6" w:space="0" w:color="auto"/>
            </w:tcBorders>
          </w:tcPr>
          <w:p w14:paraId="15F57D7A"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116</w:t>
            </w:r>
          </w:p>
        </w:tc>
        <w:tc>
          <w:tcPr>
            <w:tcW w:w="2903" w:type="dxa"/>
            <w:tcBorders>
              <w:top w:val="single" w:sz="6" w:space="0" w:color="auto"/>
              <w:left w:val="single" w:sz="6" w:space="0" w:color="auto"/>
              <w:bottom w:val="single" w:sz="6" w:space="0" w:color="auto"/>
              <w:right w:val="single" w:sz="4" w:space="0" w:color="auto"/>
            </w:tcBorders>
          </w:tcPr>
          <w:p w14:paraId="05DB61BA"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SlStrLVe</w:t>
            </w:r>
          </w:p>
        </w:tc>
      </w:tr>
      <w:tr w:rsidR="003139B7" w:rsidRPr="00235FFA" w14:paraId="1DC83EA6" w14:textId="77777777" w:rsidTr="00763FBA">
        <w:tc>
          <w:tcPr>
            <w:tcW w:w="4274" w:type="dxa"/>
            <w:tcBorders>
              <w:top w:val="single" w:sz="6" w:space="0" w:color="auto"/>
              <w:left w:val="single" w:sz="4" w:space="0" w:color="auto"/>
              <w:bottom w:val="single" w:sz="6" w:space="0" w:color="auto"/>
              <w:right w:val="single" w:sz="6" w:space="0" w:color="auto"/>
            </w:tcBorders>
          </w:tcPr>
          <w:p w14:paraId="6F6E578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Slow_Strum_LowVel, Speed</w:t>
            </w:r>
          </w:p>
        </w:tc>
        <w:tc>
          <w:tcPr>
            <w:tcW w:w="1653" w:type="dxa"/>
            <w:tcBorders>
              <w:top w:val="single" w:sz="6" w:space="0" w:color="auto"/>
              <w:left w:val="single" w:sz="6" w:space="0" w:color="auto"/>
              <w:bottom w:val="single" w:sz="6" w:space="0" w:color="auto"/>
              <w:right w:val="single" w:sz="6" w:space="0" w:color="auto"/>
            </w:tcBorders>
          </w:tcPr>
          <w:p w14:paraId="7720BB45"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117</w:t>
            </w:r>
          </w:p>
        </w:tc>
        <w:tc>
          <w:tcPr>
            <w:tcW w:w="2903" w:type="dxa"/>
            <w:tcBorders>
              <w:top w:val="single" w:sz="6" w:space="0" w:color="auto"/>
              <w:left w:val="single" w:sz="6" w:space="0" w:color="auto"/>
              <w:bottom w:val="single" w:sz="6" w:space="0" w:color="auto"/>
              <w:right w:val="single" w:sz="4" w:space="0" w:color="auto"/>
            </w:tcBorders>
          </w:tcPr>
          <w:p w14:paraId="3DBD2F31"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SlStrLSp</w:t>
            </w:r>
          </w:p>
        </w:tc>
      </w:tr>
      <w:tr w:rsidR="003139B7" w:rsidRPr="00235FFA" w14:paraId="071A6E64" w14:textId="77777777" w:rsidTr="00763FBA">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6182399" w14:textId="77777777" w:rsidR="003139B7" w:rsidRPr="00F24EA2" w:rsidRDefault="003139B7" w:rsidP="00763FBA">
            <w:pPr>
              <w:pStyle w:val="PlainText"/>
              <w:jc w:val="center"/>
              <w:rPr>
                <w:rFonts w:ascii="Palatino" w:hAnsi="Palatino"/>
                <w:b/>
                <w:i/>
                <w:sz w:val="24"/>
                <w:szCs w:val="24"/>
                <w:lang w:val="en-US"/>
              </w:rPr>
            </w:pPr>
            <w:r w:rsidRPr="00F24EA2">
              <w:rPr>
                <w:rFonts w:ascii="Palatino" w:hAnsi="Palatino"/>
                <w:b/>
                <w:i/>
                <w:sz w:val="24"/>
                <w:szCs w:val="24"/>
                <w:lang w:val="en-US"/>
              </w:rPr>
              <w:t>Mode Controls</w:t>
            </w:r>
          </w:p>
        </w:tc>
      </w:tr>
      <w:tr w:rsidR="003139B7" w:rsidRPr="00CF2529" w14:paraId="2EDEEFE8" w14:textId="77777777" w:rsidTr="00763FBA">
        <w:tc>
          <w:tcPr>
            <w:tcW w:w="4274" w:type="dxa"/>
            <w:tcBorders>
              <w:top w:val="single" w:sz="6" w:space="0" w:color="auto"/>
              <w:left w:val="single" w:sz="4" w:space="0" w:color="auto"/>
              <w:bottom w:val="single" w:sz="6" w:space="0" w:color="auto"/>
              <w:right w:val="single" w:sz="6" w:space="0" w:color="auto"/>
            </w:tcBorders>
          </w:tcPr>
          <w:p w14:paraId="1C09A296"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Performance_Mode, select</w:t>
            </w:r>
          </w:p>
        </w:tc>
        <w:tc>
          <w:tcPr>
            <w:tcW w:w="1653" w:type="dxa"/>
            <w:tcBorders>
              <w:top w:val="single" w:sz="6" w:space="0" w:color="auto"/>
              <w:left w:val="single" w:sz="6" w:space="0" w:color="auto"/>
              <w:bottom w:val="single" w:sz="6" w:space="0" w:color="auto"/>
              <w:right w:val="single" w:sz="6" w:space="0" w:color="auto"/>
            </w:tcBorders>
          </w:tcPr>
          <w:p w14:paraId="38AF0712"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54</w:t>
            </w:r>
          </w:p>
        </w:tc>
        <w:tc>
          <w:tcPr>
            <w:tcW w:w="2903" w:type="dxa"/>
            <w:tcBorders>
              <w:top w:val="single" w:sz="6" w:space="0" w:color="auto"/>
              <w:left w:val="single" w:sz="6" w:space="0" w:color="auto"/>
              <w:bottom w:val="single" w:sz="6" w:space="0" w:color="auto"/>
              <w:right w:val="single" w:sz="4" w:space="0" w:color="auto"/>
            </w:tcBorders>
          </w:tcPr>
          <w:p w14:paraId="2DAF0852"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Mode</w:t>
            </w:r>
          </w:p>
        </w:tc>
      </w:tr>
      <w:tr w:rsidR="003139B7" w:rsidRPr="00235FFA" w14:paraId="6A434D9C" w14:textId="77777777" w:rsidTr="00763FBA">
        <w:tc>
          <w:tcPr>
            <w:tcW w:w="4274" w:type="dxa"/>
            <w:tcBorders>
              <w:top w:val="single" w:sz="6" w:space="0" w:color="auto"/>
              <w:left w:val="single" w:sz="4" w:space="0" w:color="auto"/>
              <w:bottom w:val="single" w:sz="6" w:space="0" w:color="auto"/>
              <w:right w:val="single" w:sz="6" w:space="0" w:color="auto"/>
            </w:tcBorders>
          </w:tcPr>
          <w:p w14:paraId="39A66103"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Silent Mode, on/off</w:t>
            </w:r>
          </w:p>
        </w:tc>
        <w:tc>
          <w:tcPr>
            <w:tcW w:w="1653" w:type="dxa"/>
            <w:tcBorders>
              <w:top w:val="single" w:sz="6" w:space="0" w:color="auto"/>
              <w:left w:val="single" w:sz="6" w:space="0" w:color="auto"/>
              <w:bottom w:val="single" w:sz="6" w:space="0" w:color="auto"/>
              <w:right w:val="single" w:sz="6" w:space="0" w:color="auto"/>
            </w:tcBorders>
          </w:tcPr>
          <w:p w14:paraId="3EE47FBD"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110</w:t>
            </w:r>
          </w:p>
        </w:tc>
        <w:tc>
          <w:tcPr>
            <w:tcW w:w="2903" w:type="dxa"/>
            <w:tcBorders>
              <w:top w:val="single" w:sz="6" w:space="0" w:color="auto"/>
              <w:left w:val="single" w:sz="6" w:space="0" w:color="auto"/>
              <w:bottom w:val="single" w:sz="6" w:space="0" w:color="auto"/>
              <w:right w:val="single" w:sz="4" w:space="0" w:color="auto"/>
            </w:tcBorders>
          </w:tcPr>
          <w:p w14:paraId="5F0552B8"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Silent</w:t>
            </w:r>
          </w:p>
        </w:tc>
      </w:tr>
      <w:tr w:rsidR="003139B7" w:rsidRPr="00235FFA" w14:paraId="6DD5CBA1" w14:textId="77777777" w:rsidTr="00763FBA">
        <w:tc>
          <w:tcPr>
            <w:tcW w:w="4274" w:type="dxa"/>
            <w:tcBorders>
              <w:top w:val="single" w:sz="6" w:space="0" w:color="auto"/>
              <w:left w:val="single" w:sz="4" w:space="0" w:color="auto"/>
              <w:bottom w:val="single" w:sz="6" w:space="0" w:color="auto"/>
              <w:right w:val="single" w:sz="6" w:space="0" w:color="auto"/>
            </w:tcBorders>
          </w:tcPr>
          <w:p w14:paraId="330541AC"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Chord Position, select</w:t>
            </w:r>
          </w:p>
        </w:tc>
        <w:tc>
          <w:tcPr>
            <w:tcW w:w="1653" w:type="dxa"/>
            <w:tcBorders>
              <w:top w:val="single" w:sz="6" w:space="0" w:color="auto"/>
              <w:left w:val="single" w:sz="6" w:space="0" w:color="auto"/>
              <w:bottom w:val="single" w:sz="6" w:space="0" w:color="auto"/>
              <w:right w:val="single" w:sz="6" w:space="0" w:color="auto"/>
            </w:tcBorders>
          </w:tcPr>
          <w:p w14:paraId="6BB541D1"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111</w:t>
            </w:r>
          </w:p>
        </w:tc>
        <w:tc>
          <w:tcPr>
            <w:tcW w:w="2903" w:type="dxa"/>
            <w:tcBorders>
              <w:top w:val="single" w:sz="6" w:space="0" w:color="auto"/>
              <w:left w:val="single" w:sz="6" w:space="0" w:color="auto"/>
              <w:bottom w:val="single" w:sz="6" w:space="0" w:color="auto"/>
              <w:right w:val="single" w:sz="4" w:space="0" w:color="auto"/>
            </w:tcBorders>
          </w:tcPr>
          <w:p w14:paraId="23AAE311"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ChordPos</w:t>
            </w:r>
          </w:p>
        </w:tc>
      </w:tr>
      <w:tr w:rsidR="003139B7" w:rsidRPr="00235FFA" w14:paraId="35240124" w14:textId="77777777" w:rsidTr="00763FBA">
        <w:tc>
          <w:tcPr>
            <w:tcW w:w="4274" w:type="dxa"/>
            <w:tcBorders>
              <w:top w:val="single" w:sz="6" w:space="0" w:color="auto"/>
              <w:left w:val="single" w:sz="4" w:space="0" w:color="auto"/>
              <w:bottom w:val="single" w:sz="6" w:space="0" w:color="auto"/>
              <w:right w:val="single" w:sz="6" w:space="0" w:color="auto"/>
            </w:tcBorders>
          </w:tcPr>
          <w:p w14:paraId="3DF1D22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Chords/Bass, on/off</w:t>
            </w:r>
          </w:p>
        </w:tc>
        <w:tc>
          <w:tcPr>
            <w:tcW w:w="1653" w:type="dxa"/>
            <w:tcBorders>
              <w:top w:val="single" w:sz="6" w:space="0" w:color="auto"/>
              <w:left w:val="single" w:sz="6" w:space="0" w:color="auto"/>
              <w:bottom w:val="single" w:sz="6" w:space="0" w:color="auto"/>
              <w:right w:val="single" w:sz="6" w:space="0" w:color="auto"/>
            </w:tcBorders>
          </w:tcPr>
          <w:p w14:paraId="01171289"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80</w:t>
            </w:r>
          </w:p>
        </w:tc>
        <w:tc>
          <w:tcPr>
            <w:tcW w:w="2903" w:type="dxa"/>
            <w:tcBorders>
              <w:top w:val="single" w:sz="6" w:space="0" w:color="auto"/>
              <w:left w:val="single" w:sz="6" w:space="0" w:color="auto"/>
              <w:bottom w:val="single" w:sz="6" w:space="0" w:color="auto"/>
              <w:right w:val="single" w:sz="4" w:space="0" w:color="auto"/>
            </w:tcBorders>
          </w:tcPr>
          <w:p w14:paraId="6D2EBD60"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ChrdBass</w:t>
            </w:r>
          </w:p>
        </w:tc>
      </w:tr>
      <w:tr w:rsidR="003139B7" w:rsidRPr="00235FFA" w14:paraId="2797F295" w14:textId="77777777" w:rsidTr="00763FBA">
        <w:tc>
          <w:tcPr>
            <w:tcW w:w="4274" w:type="dxa"/>
            <w:tcBorders>
              <w:top w:val="single" w:sz="6" w:space="0" w:color="auto"/>
              <w:left w:val="single" w:sz="4" w:space="0" w:color="auto"/>
              <w:bottom w:val="single" w:sz="6" w:space="0" w:color="auto"/>
              <w:right w:val="single" w:sz="6" w:space="0" w:color="auto"/>
            </w:tcBorders>
          </w:tcPr>
          <w:p w14:paraId="414C8B6F"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Alter_Bass, on/off</w:t>
            </w:r>
          </w:p>
        </w:tc>
        <w:tc>
          <w:tcPr>
            <w:tcW w:w="1653" w:type="dxa"/>
            <w:tcBorders>
              <w:top w:val="single" w:sz="6" w:space="0" w:color="auto"/>
              <w:left w:val="single" w:sz="6" w:space="0" w:color="auto"/>
              <w:bottom w:val="single" w:sz="6" w:space="0" w:color="auto"/>
              <w:right w:val="single" w:sz="6" w:space="0" w:color="auto"/>
            </w:tcBorders>
          </w:tcPr>
          <w:p w14:paraId="308DF47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118</w:t>
            </w:r>
          </w:p>
        </w:tc>
        <w:tc>
          <w:tcPr>
            <w:tcW w:w="2903" w:type="dxa"/>
            <w:tcBorders>
              <w:top w:val="single" w:sz="6" w:space="0" w:color="auto"/>
              <w:left w:val="single" w:sz="6" w:space="0" w:color="auto"/>
              <w:bottom w:val="single" w:sz="6" w:space="0" w:color="auto"/>
              <w:right w:val="single" w:sz="4" w:space="0" w:color="auto"/>
            </w:tcBorders>
          </w:tcPr>
          <w:p w14:paraId="50E97770"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ChdAltBs</w:t>
            </w:r>
          </w:p>
        </w:tc>
      </w:tr>
      <w:tr w:rsidR="003139B7" w:rsidRPr="00235FFA" w14:paraId="705DE199" w14:textId="77777777" w:rsidTr="00763FBA">
        <w:tc>
          <w:tcPr>
            <w:tcW w:w="4274" w:type="dxa"/>
            <w:tcBorders>
              <w:top w:val="single" w:sz="6" w:space="0" w:color="auto"/>
              <w:left w:val="single" w:sz="4" w:space="0" w:color="auto"/>
              <w:bottom w:val="single" w:sz="6" w:space="0" w:color="auto"/>
              <w:right w:val="single" w:sz="6" w:space="0" w:color="auto"/>
            </w:tcBorders>
          </w:tcPr>
          <w:p w14:paraId="0B42116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Bass_Mono, on/off</w:t>
            </w:r>
          </w:p>
        </w:tc>
        <w:tc>
          <w:tcPr>
            <w:tcW w:w="1653" w:type="dxa"/>
            <w:tcBorders>
              <w:top w:val="single" w:sz="6" w:space="0" w:color="auto"/>
              <w:left w:val="single" w:sz="6" w:space="0" w:color="auto"/>
              <w:bottom w:val="single" w:sz="6" w:space="0" w:color="auto"/>
              <w:right w:val="single" w:sz="6" w:space="0" w:color="auto"/>
            </w:tcBorders>
          </w:tcPr>
          <w:p w14:paraId="00A16227"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119</w:t>
            </w:r>
          </w:p>
        </w:tc>
        <w:tc>
          <w:tcPr>
            <w:tcW w:w="2903" w:type="dxa"/>
            <w:tcBorders>
              <w:top w:val="single" w:sz="6" w:space="0" w:color="auto"/>
              <w:left w:val="single" w:sz="6" w:space="0" w:color="auto"/>
              <w:bottom w:val="single" w:sz="6" w:space="0" w:color="auto"/>
              <w:right w:val="single" w:sz="4" w:space="0" w:color="auto"/>
            </w:tcBorders>
          </w:tcPr>
          <w:p w14:paraId="4A3F1037"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ChdMnoBs</w:t>
            </w:r>
          </w:p>
        </w:tc>
      </w:tr>
      <w:tr w:rsidR="003139B7" w:rsidRPr="00235FFA" w14:paraId="0AFA2A8B" w14:textId="77777777" w:rsidTr="00763FBA">
        <w:tc>
          <w:tcPr>
            <w:tcW w:w="4274" w:type="dxa"/>
            <w:tcBorders>
              <w:top w:val="single" w:sz="6" w:space="0" w:color="auto"/>
              <w:left w:val="single" w:sz="4" w:space="0" w:color="auto"/>
              <w:bottom w:val="single" w:sz="6" w:space="0" w:color="auto"/>
              <w:right w:val="single" w:sz="6" w:space="0" w:color="auto"/>
            </w:tcBorders>
          </w:tcPr>
          <w:p w14:paraId="5CA4AB28"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Chords_Strings, Upper, select</w:t>
            </w:r>
          </w:p>
        </w:tc>
        <w:tc>
          <w:tcPr>
            <w:tcW w:w="1653" w:type="dxa"/>
            <w:tcBorders>
              <w:top w:val="single" w:sz="6" w:space="0" w:color="auto"/>
              <w:left w:val="single" w:sz="6" w:space="0" w:color="auto"/>
              <w:bottom w:val="single" w:sz="6" w:space="0" w:color="auto"/>
              <w:right w:val="single" w:sz="6" w:space="0" w:color="auto"/>
            </w:tcBorders>
          </w:tcPr>
          <w:p w14:paraId="3447120C"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6</w:t>
            </w:r>
          </w:p>
        </w:tc>
        <w:tc>
          <w:tcPr>
            <w:tcW w:w="2903" w:type="dxa"/>
            <w:tcBorders>
              <w:top w:val="single" w:sz="6" w:space="0" w:color="auto"/>
              <w:left w:val="single" w:sz="6" w:space="0" w:color="auto"/>
              <w:bottom w:val="single" w:sz="6" w:space="0" w:color="auto"/>
              <w:right w:val="single" w:sz="4" w:space="0" w:color="auto"/>
            </w:tcBorders>
          </w:tcPr>
          <w:p w14:paraId="258C1B25"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ChdStrU</w:t>
            </w:r>
          </w:p>
        </w:tc>
      </w:tr>
      <w:tr w:rsidR="003139B7" w:rsidRPr="00235FFA" w14:paraId="50F49782" w14:textId="77777777" w:rsidTr="00763FBA">
        <w:tc>
          <w:tcPr>
            <w:tcW w:w="4274" w:type="dxa"/>
            <w:tcBorders>
              <w:top w:val="single" w:sz="6" w:space="0" w:color="auto"/>
              <w:left w:val="single" w:sz="4" w:space="0" w:color="auto"/>
              <w:bottom w:val="single" w:sz="6" w:space="0" w:color="auto"/>
              <w:right w:val="single" w:sz="6" w:space="0" w:color="auto"/>
            </w:tcBorders>
          </w:tcPr>
          <w:p w14:paraId="3A3ED0A4"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Chords_Strings, Lower, select</w:t>
            </w:r>
          </w:p>
        </w:tc>
        <w:tc>
          <w:tcPr>
            <w:tcW w:w="1653" w:type="dxa"/>
            <w:tcBorders>
              <w:top w:val="single" w:sz="6" w:space="0" w:color="auto"/>
              <w:left w:val="single" w:sz="6" w:space="0" w:color="auto"/>
              <w:bottom w:val="single" w:sz="6" w:space="0" w:color="auto"/>
              <w:right w:val="single" w:sz="6" w:space="0" w:color="auto"/>
            </w:tcBorders>
          </w:tcPr>
          <w:p w14:paraId="16D6FB9F"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3</w:t>
            </w:r>
          </w:p>
        </w:tc>
        <w:tc>
          <w:tcPr>
            <w:tcW w:w="2903" w:type="dxa"/>
            <w:tcBorders>
              <w:top w:val="single" w:sz="6" w:space="0" w:color="auto"/>
              <w:left w:val="single" w:sz="6" w:space="0" w:color="auto"/>
              <w:bottom w:val="single" w:sz="6" w:space="0" w:color="auto"/>
              <w:right w:val="single" w:sz="4" w:space="0" w:color="auto"/>
            </w:tcBorders>
          </w:tcPr>
          <w:p w14:paraId="507FC6A5"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ChdStrL</w:t>
            </w:r>
          </w:p>
        </w:tc>
      </w:tr>
      <w:tr w:rsidR="003139B7" w:rsidRPr="00235FFA" w14:paraId="775DB3FC" w14:textId="77777777" w:rsidTr="00763FBA">
        <w:tc>
          <w:tcPr>
            <w:tcW w:w="4274" w:type="dxa"/>
            <w:tcBorders>
              <w:top w:val="single" w:sz="6" w:space="0" w:color="auto"/>
              <w:left w:val="single" w:sz="4" w:space="0" w:color="auto"/>
              <w:bottom w:val="single" w:sz="6" w:space="0" w:color="auto"/>
              <w:right w:val="single" w:sz="6" w:space="0" w:color="auto"/>
            </w:tcBorders>
          </w:tcPr>
          <w:p w14:paraId="526541D3"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Bass&amp;Chord_mode_Strings#, select</w:t>
            </w:r>
          </w:p>
        </w:tc>
        <w:tc>
          <w:tcPr>
            <w:tcW w:w="1653" w:type="dxa"/>
            <w:tcBorders>
              <w:top w:val="single" w:sz="6" w:space="0" w:color="auto"/>
              <w:left w:val="single" w:sz="6" w:space="0" w:color="auto"/>
              <w:bottom w:val="single" w:sz="6" w:space="0" w:color="auto"/>
              <w:right w:val="single" w:sz="6" w:space="0" w:color="auto"/>
            </w:tcBorders>
          </w:tcPr>
          <w:p w14:paraId="119B0F33"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9</w:t>
            </w:r>
          </w:p>
        </w:tc>
        <w:tc>
          <w:tcPr>
            <w:tcW w:w="2903" w:type="dxa"/>
            <w:tcBorders>
              <w:top w:val="single" w:sz="6" w:space="0" w:color="auto"/>
              <w:left w:val="single" w:sz="6" w:space="0" w:color="auto"/>
              <w:bottom w:val="single" w:sz="6" w:space="0" w:color="auto"/>
              <w:right w:val="single" w:sz="4" w:space="0" w:color="auto"/>
            </w:tcBorders>
          </w:tcPr>
          <w:p w14:paraId="04A2DF50"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BnCStr#</w:t>
            </w:r>
          </w:p>
        </w:tc>
      </w:tr>
      <w:tr w:rsidR="003139B7" w:rsidRPr="00235FFA" w14:paraId="151574BB" w14:textId="77777777" w:rsidTr="00763FBA">
        <w:tc>
          <w:tcPr>
            <w:tcW w:w="4274" w:type="dxa"/>
            <w:tcBorders>
              <w:top w:val="single" w:sz="6" w:space="0" w:color="auto"/>
              <w:left w:val="single" w:sz="4" w:space="0" w:color="auto"/>
              <w:bottom w:val="single" w:sz="6" w:space="0" w:color="auto"/>
              <w:right w:val="single" w:sz="6" w:space="0" w:color="auto"/>
            </w:tcBorders>
          </w:tcPr>
          <w:p w14:paraId="60CEC60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Harmony_Mode_Interval, select</w:t>
            </w:r>
          </w:p>
        </w:tc>
        <w:tc>
          <w:tcPr>
            <w:tcW w:w="1653" w:type="dxa"/>
            <w:tcBorders>
              <w:top w:val="single" w:sz="6" w:space="0" w:color="auto"/>
              <w:left w:val="single" w:sz="6" w:space="0" w:color="auto"/>
              <w:bottom w:val="single" w:sz="6" w:space="0" w:color="auto"/>
              <w:right w:val="single" w:sz="6" w:space="0" w:color="auto"/>
            </w:tcBorders>
          </w:tcPr>
          <w:p w14:paraId="778FE191"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31</w:t>
            </w:r>
          </w:p>
        </w:tc>
        <w:tc>
          <w:tcPr>
            <w:tcW w:w="2903" w:type="dxa"/>
            <w:tcBorders>
              <w:top w:val="single" w:sz="6" w:space="0" w:color="auto"/>
              <w:left w:val="single" w:sz="6" w:space="0" w:color="auto"/>
              <w:bottom w:val="single" w:sz="6" w:space="0" w:color="auto"/>
              <w:right w:val="single" w:sz="4" w:space="0" w:color="auto"/>
            </w:tcBorders>
          </w:tcPr>
          <w:p w14:paraId="65CD6E83"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HrmIntr1</w:t>
            </w:r>
          </w:p>
        </w:tc>
      </w:tr>
      <w:tr w:rsidR="003139B7" w:rsidRPr="00235FFA" w14:paraId="4FE10FAF" w14:textId="77777777" w:rsidTr="00763FBA">
        <w:tc>
          <w:tcPr>
            <w:tcW w:w="4274" w:type="dxa"/>
            <w:tcBorders>
              <w:top w:val="single" w:sz="6" w:space="0" w:color="auto"/>
              <w:left w:val="single" w:sz="4" w:space="0" w:color="auto"/>
              <w:bottom w:val="single" w:sz="6" w:space="0" w:color="auto"/>
              <w:right w:val="single" w:sz="6" w:space="0" w:color="auto"/>
            </w:tcBorders>
          </w:tcPr>
          <w:p w14:paraId="732BD4F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Solo_FX_HammerOn, select</w:t>
            </w:r>
          </w:p>
        </w:tc>
        <w:tc>
          <w:tcPr>
            <w:tcW w:w="1653" w:type="dxa"/>
            <w:tcBorders>
              <w:top w:val="single" w:sz="6" w:space="0" w:color="auto"/>
              <w:left w:val="single" w:sz="6" w:space="0" w:color="auto"/>
              <w:bottom w:val="single" w:sz="6" w:space="0" w:color="auto"/>
              <w:right w:val="single" w:sz="6" w:space="0" w:color="auto"/>
            </w:tcBorders>
          </w:tcPr>
          <w:p w14:paraId="7395056D"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35</w:t>
            </w:r>
          </w:p>
        </w:tc>
        <w:tc>
          <w:tcPr>
            <w:tcW w:w="2903" w:type="dxa"/>
            <w:tcBorders>
              <w:top w:val="single" w:sz="6" w:space="0" w:color="auto"/>
              <w:left w:val="single" w:sz="6" w:space="0" w:color="auto"/>
              <w:bottom w:val="single" w:sz="6" w:space="0" w:color="auto"/>
              <w:right w:val="single" w:sz="4" w:space="0" w:color="auto"/>
            </w:tcBorders>
          </w:tcPr>
          <w:p w14:paraId="36FE2BBF"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SolFxHO</w:t>
            </w:r>
          </w:p>
        </w:tc>
      </w:tr>
      <w:tr w:rsidR="003139B7" w:rsidRPr="00235FFA" w14:paraId="087883FD" w14:textId="77777777" w:rsidTr="00763FBA">
        <w:tc>
          <w:tcPr>
            <w:tcW w:w="4274" w:type="dxa"/>
            <w:tcBorders>
              <w:top w:val="single" w:sz="6" w:space="0" w:color="auto"/>
              <w:left w:val="single" w:sz="4" w:space="0" w:color="auto"/>
              <w:bottom w:val="single" w:sz="6" w:space="0" w:color="auto"/>
              <w:right w:val="single" w:sz="6" w:space="0" w:color="auto"/>
            </w:tcBorders>
          </w:tcPr>
          <w:p w14:paraId="0823897D"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Solo_FX_HammerOn, Steps</w:t>
            </w:r>
          </w:p>
        </w:tc>
        <w:tc>
          <w:tcPr>
            <w:tcW w:w="1653" w:type="dxa"/>
            <w:tcBorders>
              <w:top w:val="single" w:sz="6" w:space="0" w:color="auto"/>
              <w:left w:val="single" w:sz="6" w:space="0" w:color="auto"/>
              <w:bottom w:val="single" w:sz="6" w:space="0" w:color="auto"/>
              <w:right w:val="single" w:sz="6" w:space="0" w:color="auto"/>
            </w:tcBorders>
          </w:tcPr>
          <w:p w14:paraId="565E3CE0"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36</w:t>
            </w:r>
          </w:p>
        </w:tc>
        <w:tc>
          <w:tcPr>
            <w:tcW w:w="2903" w:type="dxa"/>
            <w:tcBorders>
              <w:top w:val="single" w:sz="6" w:space="0" w:color="auto"/>
              <w:left w:val="single" w:sz="6" w:space="0" w:color="auto"/>
              <w:bottom w:val="single" w:sz="6" w:space="0" w:color="auto"/>
              <w:right w:val="single" w:sz="4" w:space="0" w:color="auto"/>
            </w:tcBorders>
          </w:tcPr>
          <w:p w14:paraId="78524D9D"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HOSteps</w:t>
            </w:r>
          </w:p>
        </w:tc>
      </w:tr>
      <w:tr w:rsidR="003139B7" w:rsidRPr="00235FFA" w14:paraId="3323EC27" w14:textId="77777777" w:rsidTr="00763FBA">
        <w:tc>
          <w:tcPr>
            <w:tcW w:w="4274" w:type="dxa"/>
            <w:tcBorders>
              <w:top w:val="single" w:sz="6" w:space="0" w:color="auto"/>
              <w:left w:val="single" w:sz="4" w:space="0" w:color="auto"/>
              <w:bottom w:val="single" w:sz="6" w:space="0" w:color="auto"/>
              <w:right w:val="single" w:sz="6" w:space="0" w:color="auto"/>
            </w:tcBorders>
          </w:tcPr>
          <w:p w14:paraId="126C2F72"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Solo_Legato, on/off</w:t>
            </w:r>
          </w:p>
        </w:tc>
        <w:tc>
          <w:tcPr>
            <w:tcW w:w="1653" w:type="dxa"/>
            <w:tcBorders>
              <w:top w:val="single" w:sz="6" w:space="0" w:color="auto"/>
              <w:left w:val="single" w:sz="6" w:space="0" w:color="auto"/>
              <w:bottom w:val="single" w:sz="6" w:space="0" w:color="auto"/>
              <w:right w:val="single" w:sz="6" w:space="0" w:color="auto"/>
            </w:tcBorders>
          </w:tcPr>
          <w:p w14:paraId="5B64D42C"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18</w:t>
            </w:r>
          </w:p>
        </w:tc>
        <w:tc>
          <w:tcPr>
            <w:tcW w:w="2903" w:type="dxa"/>
            <w:tcBorders>
              <w:top w:val="single" w:sz="6" w:space="0" w:color="auto"/>
              <w:left w:val="single" w:sz="6" w:space="0" w:color="auto"/>
              <w:bottom w:val="single" w:sz="6" w:space="0" w:color="auto"/>
              <w:right w:val="single" w:sz="4" w:space="0" w:color="auto"/>
            </w:tcBorders>
          </w:tcPr>
          <w:p w14:paraId="462C78D2"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Legato</w:t>
            </w:r>
          </w:p>
        </w:tc>
      </w:tr>
      <w:tr w:rsidR="003139B7" w:rsidRPr="00235FFA" w14:paraId="737071AD" w14:textId="77777777" w:rsidTr="00763FBA">
        <w:tc>
          <w:tcPr>
            <w:tcW w:w="4274" w:type="dxa"/>
            <w:tcBorders>
              <w:top w:val="single" w:sz="6" w:space="0" w:color="auto"/>
              <w:left w:val="single" w:sz="4" w:space="0" w:color="auto"/>
              <w:bottom w:val="single" w:sz="6" w:space="0" w:color="auto"/>
              <w:right w:val="single" w:sz="6" w:space="0" w:color="auto"/>
            </w:tcBorders>
          </w:tcPr>
          <w:p w14:paraId="0427622C"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Solo_BassZone, on/off</w:t>
            </w:r>
          </w:p>
        </w:tc>
        <w:tc>
          <w:tcPr>
            <w:tcW w:w="1653" w:type="dxa"/>
            <w:tcBorders>
              <w:top w:val="single" w:sz="6" w:space="0" w:color="auto"/>
              <w:left w:val="single" w:sz="6" w:space="0" w:color="auto"/>
              <w:bottom w:val="single" w:sz="6" w:space="0" w:color="auto"/>
              <w:right w:val="single" w:sz="6" w:space="0" w:color="auto"/>
            </w:tcBorders>
          </w:tcPr>
          <w:p w14:paraId="75EDE8D4"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40</w:t>
            </w:r>
          </w:p>
        </w:tc>
        <w:tc>
          <w:tcPr>
            <w:tcW w:w="2903" w:type="dxa"/>
            <w:tcBorders>
              <w:top w:val="single" w:sz="6" w:space="0" w:color="auto"/>
              <w:left w:val="single" w:sz="6" w:space="0" w:color="auto"/>
              <w:bottom w:val="single" w:sz="6" w:space="0" w:color="auto"/>
              <w:right w:val="single" w:sz="4" w:space="0" w:color="auto"/>
            </w:tcBorders>
          </w:tcPr>
          <w:p w14:paraId="430A0BB8"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BassZone</w:t>
            </w:r>
          </w:p>
        </w:tc>
      </w:tr>
      <w:tr w:rsidR="003139B7" w:rsidRPr="00235FFA" w14:paraId="3E9FC2DF" w14:textId="77777777" w:rsidTr="00763FBA">
        <w:tc>
          <w:tcPr>
            <w:tcW w:w="4274" w:type="dxa"/>
            <w:tcBorders>
              <w:top w:val="single" w:sz="6" w:space="0" w:color="auto"/>
              <w:left w:val="single" w:sz="4" w:space="0" w:color="auto"/>
              <w:bottom w:val="single" w:sz="6" w:space="0" w:color="auto"/>
              <w:right w:val="single" w:sz="6" w:space="0" w:color="auto"/>
            </w:tcBorders>
          </w:tcPr>
          <w:p w14:paraId="3BC5DFE7"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Solo_BassZone, rangeHigh</w:t>
            </w:r>
          </w:p>
        </w:tc>
        <w:tc>
          <w:tcPr>
            <w:tcW w:w="1653" w:type="dxa"/>
            <w:tcBorders>
              <w:top w:val="single" w:sz="6" w:space="0" w:color="auto"/>
              <w:left w:val="single" w:sz="6" w:space="0" w:color="auto"/>
              <w:bottom w:val="single" w:sz="6" w:space="0" w:color="auto"/>
              <w:right w:val="single" w:sz="6" w:space="0" w:color="auto"/>
            </w:tcBorders>
          </w:tcPr>
          <w:p w14:paraId="312B63AE"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41</w:t>
            </w:r>
          </w:p>
        </w:tc>
        <w:tc>
          <w:tcPr>
            <w:tcW w:w="2903" w:type="dxa"/>
            <w:tcBorders>
              <w:top w:val="single" w:sz="6" w:space="0" w:color="auto"/>
              <w:left w:val="single" w:sz="6" w:space="0" w:color="auto"/>
              <w:bottom w:val="single" w:sz="6" w:space="0" w:color="auto"/>
              <w:right w:val="single" w:sz="4" w:space="0" w:color="auto"/>
            </w:tcBorders>
          </w:tcPr>
          <w:p w14:paraId="689BDDFB"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BasRngUp</w:t>
            </w:r>
          </w:p>
        </w:tc>
      </w:tr>
      <w:tr w:rsidR="003139B7" w:rsidRPr="00235FFA" w14:paraId="16A2759F" w14:textId="77777777" w:rsidTr="00763FBA">
        <w:tc>
          <w:tcPr>
            <w:tcW w:w="4274" w:type="dxa"/>
            <w:tcBorders>
              <w:top w:val="single" w:sz="6" w:space="0" w:color="auto"/>
              <w:left w:val="single" w:sz="4" w:space="0" w:color="auto"/>
              <w:bottom w:val="single" w:sz="6" w:space="0" w:color="auto"/>
              <w:right w:val="single" w:sz="6" w:space="0" w:color="auto"/>
            </w:tcBorders>
          </w:tcPr>
          <w:p w14:paraId="1203B2F1"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Solo_BassZone, rangeLow</w:t>
            </w:r>
          </w:p>
        </w:tc>
        <w:tc>
          <w:tcPr>
            <w:tcW w:w="1653" w:type="dxa"/>
            <w:tcBorders>
              <w:top w:val="single" w:sz="6" w:space="0" w:color="auto"/>
              <w:left w:val="single" w:sz="6" w:space="0" w:color="auto"/>
              <w:bottom w:val="single" w:sz="6" w:space="0" w:color="auto"/>
              <w:right w:val="single" w:sz="6" w:space="0" w:color="auto"/>
            </w:tcBorders>
          </w:tcPr>
          <w:p w14:paraId="32F4776E"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44</w:t>
            </w:r>
          </w:p>
        </w:tc>
        <w:tc>
          <w:tcPr>
            <w:tcW w:w="2903" w:type="dxa"/>
            <w:tcBorders>
              <w:top w:val="single" w:sz="6" w:space="0" w:color="auto"/>
              <w:left w:val="single" w:sz="6" w:space="0" w:color="auto"/>
              <w:bottom w:val="single" w:sz="6" w:space="0" w:color="auto"/>
              <w:right w:val="single" w:sz="4" w:space="0" w:color="auto"/>
            </w:tcBorders>
          </w:tcPr>
          <w:p w14:paraId="6796936C"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BasRngDn</w:t>
            </w:r>
          </w:p>
        </w:tc>
      </w:tr>
      <w:tr w:rsidR="003139B7" w:rsidRPr="00235FFA" w14:paraId="346A9463" w14:textId="77777777" w:rsidTr="00763FBA">
        <w:tc>
          <w:tcPr>
            <w:tcW w:w="4274" w:type="dxa"/>
            <w:tcBorders>
              <w:top w:val="single" w:sz="6" w:space="0" w:color="auto"/>
              <w:left w:val="single" w:sz="4" w:space="0" w:color="auto"/>
              <w:bottom w:val="single" w:sz="6" w:space="0" w:color="auto"/>
              <w:right w:val="single" w:sz="6" w:space="0" w:color="auto"/>
            </w:tcBorders>
          </w:tcPr>
          <w:p w14:paraId="71871100"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Slow Strum time zone (Pattern)</w:t>
            </w:r>
          </w:p>
        </w:tc>
        <w:tc>
          <w:tcPr>
            <w:tcW w:w="1653" w:type="dxa"/>
            <w:tcBorders>
              <w:top w:val="single" w:sz="6" w:space="0" w:color="auto"/>
              <w:left w:val="single" w:sz="6" w:space="0" w:color="auto"/>
              <w:bottom w:val="single" w:sz="6" w:space="0" w:color="auto"/>
              <w:right w:val="single" w:sz="6" w:space="0" w:color="auto"/>
            </w:tcBorders>
          </w:tcPr>
          <w:p w14:paraId="65A42EB3"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120</w:t>
            </w:r>
          </w:p>
        </w:tc>
        <w:tc>
          <w:tcPr>
            <w:tcW w:w="2903" w:type="dxa"/>
            <w:tcBorders>
              <w:top w:val="single" w:sz="6" w:space="0" w:color="auto"/>
              <w:left w:val="single" w:sz="6" w:space="0" w:color="auto"/>
              <w:bottom w:val="single" w:sz="6" w:space="0" w:color="auto"/>
              <w:right w:val="single" w:sz="4" w:space="0" w:color="auto"/>
            </w:tcBorders>
          </w:tcPr>
          <w:p w14:paraId="66A0730D"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Slowzone</w:t>
            </w:r>
          </w:p>
        </w:tc>
      </w:tr>
      <w:tr w:rsidR="003139B7" w:rsidRPr="00CF2529" w14:paraId="4F9EF852" w14:textId="77777777" w:rsidTr="00763FBA">
        <w:tc>
          <w:tcPr>
            <w:tcW w:w="4274" w:type="dxa"/>
            <w:tcBorders>
              <w:top w:val="single" w:sz="6" w:space="0" w:color="auto"/>
              <w:left w:val="single" w:sz="4" w:space="0" w:color="auto"/>
              <w:bottom w:val="single" w:sz="6" w:space="0" w:color="auto"/>
              <w:right w:val="single" w:sz="6" w:space="0" w:color="auto"/>
            </w:tcBorders>
          </w:tcPr>
          <w:p w14:paraId="77CB6B8F" w14:textId="77777777" w:rsidR="003139B7" w:rsidRPr="00F24EA2" w:rsidRDefault="003139B7" w:rsidP="00763FBA">
            <w:pPr>
              <w:pStyle w:val="PlainText"/>
              <w:tabs>
                <w:tab w:val="left" w:pos="2160"/>
              </w:tabs>
              <w:rPr>
                <w:rFonts w:ascii="Palatino" w:hAnsi="Palatino"/>
                <w:sz w:val="24"/>
                <w:szCs w:val="24"/>
                <w:lang w:val="en-US"/>
              </w:rPr>
            </w:pPr>
            <w:r w:rsidRPr="00F24EA2">
              <w:rPr>
                <w:rFonts w:ascii="Palatino" w:hAnsi="Palatino"/>
                <w:sz w:val="24"/>
                <w:szCs w:val="24"/>
                <w:lang w:val="en-US"/>
              </w:rPr>
              <w:t>Pattern mode on/off</w:t>
            </w:r>
          </w:p>
        </w:tc>
        <w:tc>
          <w:tcPr>
            <w:tcW w:w="1653" w:type="dxa"/>
            <w:tcBorders>
              <w:top w:val="single" w:sz="6" w:space="0" w:color="auto"/>
              <w:left w:val="single" w:sz="6" w:space="0" w:color="auto"/>
              <w:bottom w:val="single" w:sz="6" w:space="0" w:color="auto"/>
              <w:right w:val="single" w:sz="6" w:space="0" w:color="auto"/>
            </w:tcBorders>
          </w:tcPr>
          <w:p w14:paraId="51EA45BC" w14:textId="77777777" w:rsidR="003139B7" w:rsidRPr="00F24EA2" w:rsidRDefault="003139B7" w:rsidP="00763FBA">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16</w:t>
            </w:r>
          </w:p>
        </w:tc>
        <w:tc>
          <w:tcPr>
            <w:tcW w:w="2903" w:type="dxa"/>
            <w:tcBorders>
              <w:top w:val="single" w:sz="6" w:space="0" w:color="auto"/>
              <w:left w:val="single" w:sz="6" w:space="0" w:color="auto"/>
              <w:bottom w:val="single" w:sz="6" w:space="0" w:color="auto"/>
              <w:right w:val="single" w:sz="4" w:space="0" w:color="auto"/>
            </w:tcBorders>
          </w:tcPr>
          <w:p w14:paraId="23820FA5" w14:textId="77777777" w:rsidR="003139B7" w:rsidRPr="00F24EA2" w:rsidRDefault="003139B7" w:rsidP="00763FBA">
            <w:pPr>
              <w:pStyle w:val="PlainText"/>
              <w:tabs>
                <w:tab w:val="left" w:pos="2160"/>
              </w:tabs>
              <w:ind w:left="861"/>
              <w:rPr>
                <w:rFonts w:ascii="Palatino" w:hAnsi="Palatino"/>
                <w:sz w:val="24"/>
                <w:szCs w:val="24"/>
                <w:lang w:val="en-US"/>
              </w:rPr>
            </w:pPr>
            <w:r w:rsidRPr="00F24EA2">
              <w:rPr>
                <w:rFonts w:ascii="Palatino" w:hAnsi="Palatino"/>
                <w:sz w:val="24"/>
                <w:szCs w:val="24"/>
                <w:lang w:val="en-US"/>
              </w:rPr>
              <w:t>PattrnOn</w:t>
            </w:r>
          </w:p>
        </w:tc>
      </w:tr>
      <w:tr w:rsidR="003139B7" w:rsidRPr="00235FFA" w14:paraId="1AA0F1C4" w14:textId="77777777" w:rsidTr="00763FBA">
        <w:tc>
          <w:tcPr>
            <w:tcW w:w="4274" w:type="dxa"/>
            <w:tcBorders>
              <w:top w:val="single" w:sz="6" w:space="0" w:color="auto"/>
              <w:left w:val="single" w:sz="4" w:space="0" w:color="auto"/>
              <w:bottom w:val="single" w:sz="6" w:space="0" w:color="auto"/>
              <w:right w:val="single" w:sz="6" w:space="0" w:color="auto"/>
            </w:tcBorders>
          </w:tcPr>
          <w:p w14:paraId="20A9314A" w14:textId="77777777" w:rsidR="003139B7" w:rsidRPr="00F24EA2" w:rsidRDefault="003139B7" w:rsidP="00763FBA">
            <w:pPr>
              <w:pStyle w:val="PlainText"/>
              <w:rPr>
                <w:rFonts w:ascii="Palatino" w:hAnsi="Palatino"/>
                <w:sz w:val="24"/>
                <w:szCs w:val="24"/>
                <w:lang w:val="en-US"/>
              </w:rPr>
            </w:pPr>
            <w:r w:rsidRPr="00F24EA2">
              <w:rPr>
                <w:rFonts w:ascii="Palatino" w:hAnsi="Palatino"/>
                <w:sz w:val="24"/>
                <w:szCs w:val="24"/>
                <w:lang w:val="en-US"/>
              </w:rPr>
              <w:t>Pattern, Track mode on/off</w:t>
            </w:r>
          </w:p>
        </w:tc>
        <w:tc>
          <w:tcPr>
            <w:tcW w:w="1653" w:type="dxa"/>
            <w:tcBorders>
              <w:top w:val="single" w:sz="6" w:space="0" w:color="auto"/>
              <w:left w:val="single" w:sz="6" w:space="0" w:color="auto"/>
              <w:bottom w:val="single" w:sz="6" w:space="0" w:color="auto"/>
              <w:right w:val="single" w:sz="6" w:space="0" w:color="auto"/>
            </w:tcBorders>
          </w:tcPr>
          <w:p w14:paraId="15D4B303" w14:textId="77777777" w:rsidR="003139B7" w:rsidRPr="00F24EA2" w:rsidRDefault="003139B7" w:rsidP="00763FBA">
            <w:pPr>
              <w:pStyle w:val="PlainText"/>
              <w:jc w:val="center"/>
              <w:rPr>
                <w:rFonts w:ascii="Palatino" w:hAnsi="Palatino"/>
                <w:sz w:val="24"/>
                <w:szCs w:val="24"/>
                <w:lang w:val="en-US"/>
              </w:rPr>
            </w:pPr>
            <w:r w:rsidRPr="00F24EA2">
              <w:rPr>
                <w:rFonts w:ascii="Palatino" w:hAnsi="Palatino"/>
                <w:sz w:val="24"/>
                <w:szCs w:val="24"/>
                <w:lang w:val="en-US"/>
              </w:rPr>
              <w:t>17</w:t>
            </w:r>
          </w:p>
        </w:tc>
        <w:tc>
          <w:tcPr>
            <w:tcW w:w="2903" w:type="dxa"/>
            <w:tcBorders>
              <w:top w:val="single" w:sz="6" w:space="0" w:color="auto"/>
              <w:left w:val="single" w:sz="6" w:space="0" w:color="auto"/>
              <w:bottom w:val="single" w:sz="6" w:space="0" w:color="auto"/>
              <w:right w:val="single" w:sz="4" w:space="0" w:color="auto"/>
            </w:tcBorders>
          </w:tcPr>
          <w:p w14:paraId="1BE42660"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TrackMod</w:t>
            </w:r>
          </w:p>
        </w:tc>
      </w:tr>
      <w:tr w:rsidR="003139B7" w:rsidRPr="00235FFA" w14:paraId="64458939" w14:textId="77777777" w:rsidTr="00763FBA">
        <w:tc>
          <w:tcPr>
            <w:tcW w:w="4274" w:type="dxa"/>
            <w:tcBorders>
              <w:top w:val="single" w:sz="6" w:space="0" w:color="auto"/>
              <w:left w:val="single" w:sz="4" w:space="0" w:color="auto"/>
              <w:bottom w:val="single" w:sz="4" w:space="0" w:color="auto"/>
              <w:right w:val="single" w:sz="6" w:space="0" w:color="auto"/>
            </w:tcBorders>
          </w:tcPr>
          <w:p w14:paraId="2B67AB38" w14:textId="77777777" w:rsidR="003139B7" w:rsidRPr="00553BFD" w:rsidRDefault="003139B7" w:rsidP="00763FBA">
            <w:pPr>
              <w:pStyle w:val="PlainText"/>
              <w:rPr>
                <w:rFonts w:ascii="Palatino" w:hAnsi="Palatino"/>
                <w:sz w:val="24"/>
                <w:szCs w:val="24"/>
                <w:lang w:val="en-US"/>
              </w:rPr>
            </w:pPr>
            <w:r w:rsidRPr="00553BFD">
              <w:rPr>
                <w:rFonts w:ascii="Palatino" w:hAnsi="Palatino"/>
                <w:sz w:val="24"/>
                <w:szCs w:val="24"/>
                <w:lang w:val="en-US"/>
              </w:rPr>
              <w:t>Song_Mode_Velo+</w:t>
            </w:r>
          </w:p>
        </w:tc>
        <w:tc>
          <w:tcPr>
            <w:tcW w:w="1653" w:type="dxa"/>
            <w:tcBorders>
              <w:top w:val="single" w:sz="6" w:space="0" w:color="auto"/>
              <w:left w:val="single" w:sz="6" w:space="0" w:color="auto"/>
              <w:bottom w:val="single" w:sz="4" w:space="0" w:color="auto"/>
              <w:right w:val="single" w:sz="6" w:space="0" w:color="auto"/>
            </w:tcBorders>
          </w:tcPr>
          <w:p w14:paraId="432053F7" w14:textId="77777777" w:rsidR="003139B7" w:rsidRPr="00553BFD" w:rsidRDefault="003139B7" w:rsidP="00763FBA">
            <w:pPr>
              <w:pStyle w:val="PlainText"/>
              <w:jc w:val="center"/>
              <w:rPr>
                <w:rFonts w:ascii="Palatino" w:hAnsi="Palatino"/>
                <w:sz w:val="24"/>
                <w:szCs w:val="24"/>
                <w:lang w:val="en-US"/>
              </w:rPr>
            </w:pPr>
            <w:r w:rsidRPr="00553BFD">
              <w:rPr>
                <w:rFonts w:ascii="Palatino" w:hAnsi="Palatino"/>
                <w:sz w:val="24"/>
                <w:szCs w:val="24"/>
                <w:lang w:val="en-US"/>
              </w:rPr>
              <w:t>122</w:t>
            </w:r>
          </w:p>
        </w:tc>
        <w:tc>
          <w:tcPr>
            <w:tcW w:w="2903" w:type="dxa"/>
            <w:tcBorders>
              <w:top w:val="single" w:sz="6" w:space="0" w:color="auto"/>
              <w:left w:val="single" w:sz="6" w:space="0" w:color="auto"/>
              <w:bottom w:val="single" w:sz="4" w:space="0" w:color="auto"/>
              <w:right w:val="single" w:sz="4" w:space="0" w:color="auto"/>
            </w:tcBorders>
          </w:tcPr>
          <w:p w14:paraId="4A4215A7" w14:textId="77777777" w:rsidR="003139B7" w:rsidRPr="00F24EA2" w:rsidRDefault="003139B7" w:rsidP="00763FBA">
            <w:pPr>
              <w:pStyle w:val="PlainText"/>
              <w:ind w:left="861"/>
              <w:rPr>
                <w:rFonts w:ascii="Palatino" w:hAnsi="Palatino"/>
                <w:sz w:val="24"/>
                <w:szCs w:val="24"/>
                <w:lang w:val="en-US"/>
              </w:rPr>
            </w:pPr>
            <w:r w:rsidRPr="00F24EA2">
              <w:rPr>
                <w:rFonts w:ascii="Palatino" w:hAnsi="Palatino"/>
                <w:sz w:val="24"/>
                <w:szCs w:val="24"/>
                <w:lang w:val="en-US"/>
              </w:rPr>
              <w:t>SongVelo</w:t>
            </w:r>
          </w:p>
        </w:tc>
      </w:tr>
    </w:tbl>
    <w:p w14:paraId="5AAE3C94" w14:textId="77777777" w:rsidR="003139B7" w:rsidRPr="005955AC" w:rsidRDefault="003139B7" w:rsidP="003139B7">
      <w:pPr>
        <w:pStyle w:val="Heading2"/>
      </w:pPr>
      <w:r w:rsidRPr="00CF2529">
        <w:br w:type="page"/>
      </w:r>
      <w:bookmarkStart w:id="608" w:name="_Toc62916175"/>
      <w:bookmarkStart w:id="609" w:name="_Toc108455703"/>
      <w:r w:rsidRPr="00CF2529">
        <w:t>MIDI CC Automation, value -&gt; parameter map</w:t>
      </w:r>
      <w:bookmarkEnd w:id="608"/>
      <w:bookmarkEnd w:id="609"/>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2"/>
        <w:gridCol w:w="1642"/>
        <w:gridCol w:w="1642"/>
        <w:gridCol w:w="1643"/>
        <w:gridCol w:w="1643"/>
      </w:tblGrid>
      <w:tr w:rsidR="003139B7" w:rsidRPr="00AD5E50" w14:paraId="66513DB8" w14:textId="77777777" w:rsidTr="00763FBA">
        <w:tc>
          <w:tcPr>
            <w:tcW w:w="3284" w:type="dxa"/>
            <w:gridSpan w:val="2"/>
            <w:tcBorders>
              <w:bottom w:val="single" w:sz="4" w:space="0" w:color="auto"/>
            </w:tcBorders>
          </w:tcPr>
          <w:p w14:paraId="6956D0AE" w14:textId="77777777" w:rsidR="003139B7" w:rsidRPr="00C72674" w:rsidRDefault="003139B7" w:rsidP="00763FBA">
            <w:pPr>
              <w:spacing w:after="0"/>
              <w:jc w:val="center"/>
              <w:rPr>
                <w:b/>
                <w:i/>
                <w:sz w:val="22"/>
                <w:szCs w:val="22"/>
              </w:rPr>
            </w:pPr>
            <w:r w:rsidRPr="00C72674">
              <w:rPr>
                <w:b/>
                <w:i/>
                <w:sz w:val="22"/>
                <w:szCs w:val="22"/>
              </w:rPr>
              <w:t>CC#3, ChdStrL</w:t>
            </w:r>
          </w:p>
        </w:tc>
        <w:tc>
          <w:tcPr>
            <w:tcW w:w="3284" w:type="dxa"/>
            <w:gridSpan w:val="2"/>
            <w:tcBorders>
              <w:bottom w:val="single" w:sz="4" w:space="0" w:color="auto"/>
            </w:tcBorders>
          </w:tcPr>
          <w:p w14:paraId="42909806" w14:textId="77777777" w:rsidR="003139B7" w:rsidRPr="00C72674" w:rsidRDefault="003139B7" w:rsidP="00763FBA">
            <w:pPr>
              <w:spacing w:after="0"/>
              <w:jc w:val="center"/>
              <w:rPr>
                <w:b/>
                <w:i/>
                <w:sz w:val="22"/>
                <w:szCs w:val="22"/>
              </w:rPr>
            </w:pPr>
            <w:r w:rsidRPr="00C72674">
              <w:rPr>
                <w:b/>
                <w:i/>
                <w:sz w:val="22"/>
                <w:szCs w:val="22"/>
              </w:rPr>
              <w:t>CC#12, PtchCrse</w:t>
            </w:r>
          </w:p>
        </w:tc>
        <w:tc>
          <w:tcPr>
            <w:tcW w:w="3286" w:type="dxa"/>
            <w:gridSpan w:val="2"/>
            <w:tcBorders>
              <w:bottom w:val="single" w:sz="4" w:space="0" w:color="auto"/>
            </w:tcBorders>
          </w:tcPr>
          <w:p w14:paraId="4024FED6" w14:textId="77777777" w:rsidR="003139B7" w:rsidRPr="00C72674" w:rsidRDefault="003139B7" w:rsidP="00763FBA">
            <w:pPr>
              <w:spacing w:after="0"/>
              <w:jc w:val="center"/>
              <w:rPr>
                <w:b/>
                <w:i/>
                <w:sz w:val="22"/>
                <w:szCs w:val="22"/>
              </w:rPr>
            </w:pPr>
            <w:r w:rsidRPr="00C72674">
              <w:rPr>
                <w:b/>
                <w:i/>
                <w:sz w:val="22"/>
                <w:szCs w:val="22"/>
              </w:rPr>
              <w:t>CC#41, BassRang</w:t>
            </w:r>
          </w:p>
        </w:tc>
      </w:tr>
      <w:tr w:rsidR="003139B7" w:rsidRPr="00AD5E50" w14:paraId="7451A72B" w14:textId="77777777" w:rsidTr="00763FBA">
        <w:tc>
          <w:tcPr>
            <w:tcW w:w="1642" w:type="dxa"/>
            <w:tcBorders>
              <w:bottom w:val="nil"/>
              <w:right w:val="nil"/>
            </w:tcBorders>
          </w:tcPr>
          <w:p w14:paraId="55B99DD9" w14:textId="77777777" w:rsidR="003139B7" w:rsidRPr="00C72674" w:rsidRDefault="003139B7" w:rsidP="00763FBA">
            <w:pPr>
              <w:spacing w:after="0"/>
              <w:jc w:val="right"/>
              <w:rPr>
                <w:sz w:val="22"/>
                <w:szCs w:val="22"/>
              </w:rPr>
            </w:pPr>
            <w:r w:rsidRPr="00C72674">
              <w:rPr>
                <w:sz w:val="22"/>
                <w:szCs w:val="22"/>
              </w:rPr>
              <w:t>0-13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left w:val="nil"/>
              <w:bottom w:val="nil"/>
            </w:tcBorders>
          </w:tcPr>
          <w:p w14:paraId="4CE97E26" w14:textId="77777777" w:rsidR="003139B7" w:rsidRPr="00C72674" w:rsidRDefault="003139B7" w:rsidP="00763FBA">
            <w:pPr>
              <w:spacing w:after="0"/>
              <w:rPr>
                <w:sz w:val="22"/>
                <w:szCs w:val="22"/>
              </w:rPr>
            </w:pPr>
            <w:r w:rsidRPr="00C72674">
              <w:rPr>
                <w:sz w:val="22"/>
                <w:szCs w:val="22"/>
              </w:rPr>
              <w:t>1</w:t>
            </w:r>
          </w:p>
        </w:tc>
        <w:tc>
          <w:tcPr>
            <w:tcW w:w="1642" w:type="dxa"/>
            <w:tcBorders>
              <w:bottom w:val="nil"/>
              <w:right w:val="nil"/>
            </w:tcBorders>
          </w:tcPr>
          <w:p w14:paraId="34995C5C" w14:textId="77777777" w:rsidR="003139B7" w:rsidRPr="00C72674" w:rsidRDefault="003139B7" w:rsidP="00763FBA">
            <w:pPr>
              <w:spacing w:after="0"/>
              <w:jc w:val="right"/>
              <w:rPr>
                <w:sz w:val="22"/>
                <w:szCs w:val="22"/>
              </w:rPr>
            </w:pPr>
            <w:r w:rsidRPr="00C72674">
              <w:rPr>
                <w:sz w:val="22"/>
                <w:szCs w:val="22"/>
              </w:rPr>
              <w:t>0-2     --&gt;</w:t>
            </w:r>
          </w:p>
        </w:tc>
        <w:tc>
          <w:tcPr>
            <w:tcW w:w="1642" w:type="dxa"/>
            <w:tcBorders>
              <w:left w:val="nil"/>
              <w:bottom w:val="nil"/>
            </w:tcBorders>
          </w:tcPr>
          <w:p w14:paraId="7A79061E" w14:textId="77777777" w:rsidR="003139B7" w:rsidRPr="00C72674" w:rsidRDefault="003139B7" w:rsidP="00763FBA">
            <w:pPr>
              <w:spacing w:after="0"/>
              <w:rPr>
                <w:sz w:val="22"/>
                <w:szCs w:val="22"/>
              </w:rPr>
            </w:pPr>
            <w:r w:rsidRPr="00C72674">
              <w:rPr>
                <w:sz w:val="22"/>
                <w:szCs w:val="22"/>
              </w:rPr>
              <w:t>-12</w:t>
            </w:r>
          </w:p>
        </w:tc>
        <w:tc>
          <w:tcPr>
            <w:tcW w:w="1643" w:type="dxa"/>
            <w:tcBorders>
              <w:bottom w:val="nil"/>
              <w:right w:val="nil"/>
            </w:tcBorders>
          </w:tcPr>
          <w:p w14:paraId="0FEC9ECB" w14:textId="77777777" w:rsidR="003139B7" w:rsidRPr="00C72674" w:rsidRDefault="003139B7" w:rsidP="00763FBA">
            <w:pPr>
              <w:spacing w:after="0"/>
              <w:jc w:val="right"/>
              <w:rPr>
                <w:sz w:val="22"/>
                <w:szCs w:val="22"/>
              </w:rPr>
            </w:pPr>
            <w:r w:rsidRPr="00C72674">
              <w:rPr>
                <w:sz w:val="22"/>
                <w:szCs w:val="22"/>
              </w:rPr>
              <w:t>0-1     --&gt;</w:t>
            </w:r>
          </w:p>
        </w:tc>
        <w:tc>
          <w:tcPr>
            <w:tcW w:w="1643" w:type="dxa"/>
            <w:tcBorders>
              <w:left w:val="nil"/>
              <w:bottom w:val="nil"/>
            </w:tcBorders>
          </w:tcPr>
          <w:p w14:paraId="039488D3" w14:textId="77777777" w:rsidR="003139B7" w:rsidRPr="00C72674" w:rsidRDefault="003139B7" w:rsidP="00763FBA">
            <w:pPr>
              <w:spacing w:after="0"/>
              <w:rPr>
                <w:sz w:val="22"/>
                <w:szCs w:val="22"/>
              </w:rPr>
            </w:pPr>
            <w:r w:rsidRPr="00C72674">
              <w:rPr>
                <w:sz w:val="22"/>
                <w:szCs w:val="22"/>
              </w:rPr>
              <w:t>E1</w:t>
            </w:r>
          </w:p>
        </w:tc>
      </w:tr>
      <w:tr w:rsidR="003139B7" w:rsidRPr="00AD5E50" w14:paraId="171DD5D9" w14:textId="77777777" w:rsidTr="00763FBA">
        <w:tc>
          <w:tcPr>
            <w:tcW w:w="1642" w:type="dxa"/>
            <w:tcBorders>
              <w:top w:val="nil"/>
              <w:bottom w:val="nil"/>
              <w:right w:val="nil"/>
            </w:tcBorders>
          </w:tcPr>
          <w:p w14:paraId="7B871660" w14:textId="77777777" w:rsidR="003139B7" w:rsidRPr="00C72674" w:rsidRDefault="003139B7" w:rsidP="00763FBA">
            <w:pPr>
              <w:spacing w:after="0"/>
              <w:jc w:val="right"/>
              <w:rPr>
                <w:sz w:val="22"/>
                <w:szCs w:val="22"/>
              </w:rPr>
            </w:pPr>
            <w:r w:rsidRPr="00C72674">
              <w:rPr>
                <w:sz w:val="22"/>
                <w:szCs w:val="22"/>
              </w:rPr>
              <w:t>13-38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08726786" w14:textId="77777777" w:rsidR="003139B7" w:rsidRPr="00C72674" w:rsidRDefault="003139B7" w:rsidP="00763FBA">
            <w:pPr>
              <w:spacing w:after="0"/>
              <w:rPr>
                <w:sz w:val="22"/>
                <w:szCs w:val="22"/>
              </w:rPr>
            </w:pPr>
            <w:r w:rsidRPr="00C72674">
              <w:rPr>
                <w:sz w:val="22"/>
                <w:szCs w:val="22"/>
              </w:rPr>
              <w:t>2</w:t>
            </w:r>
          </w:p>
        </w:tc>
        <w:tc>
          <w:tcPr>
            <w:tcW w:w="1642" w:type="dxa"/>
            <w:tcBorders>
              <w:top w:val="nil"/>
              <w:bottom w:val="nil"/>
              <w:right w:val="nil"/>
            </w:tcBorders>
          </w:tcPr>
          <w:p w14:paraId="27FA42E4" w14:textId="77777777" w:rsidR="003139B7" w:rsidRPr="00C72674" w:rsidRDefault="003139B7" w:rsidP="00763FBA">
            <w:pPr>
              <w:spacing w:after="0"/>
              <w:jc w:val="right"/>
              <w:rPr>
                <w:sz w:val="22"/>
                <w:szCs w:val="22"/>
              </w:rPr>
            </w:pPr>
            <w:r w:rsidRPr="00C72674">
              <w:rPr>
                <w:sz w:val="22"/>
                <w:szCs w:val="22"/>
              </w:rPr>
              <w:t>3-7     --&gt;</w:t>
            </w:r>
          </w:p>
        </w:tc>
        <w:tc>
          <w:tcPr>
            <w:tcW w:w="1642" w:type="dxa"/>
            <w:tcBorders>
              <w:top w:val="nil"/>
              <w:left w:val="nil"/>
              <w:bottom w:val="nil"/>
            </w:tcBorders>
          </w:tcPr>
          <w:p w14:paraId="46E4FC0B" w14:textId="77777777" w:rsidR="003139B7" w:rsidRPr="00C72674" w:rsidRDefault="003139B7" w:rsidP="00763FBA">
            <w:pPr>
              <w:spacing w:after="0"/>
              <w:rPr>
                <w:sz w:val="22"/>
                <w:szCs w:val="22"/>
              </w:rPr>
            </w:pPr>
            <w:r w:rsidRPr="00C72674">
              <w:rPr>
                <w:sz w:val="22"/>
                <w:szCs w:val="22"/>
              </w:rPr>
              <w:t>-11</w:t>
            </w:r>
          </w:p>
        </w:tc>
        <w:tc>
          <w:tcPr>
            <w:tcW w:w="1643" w:type="dxa"/>
            <w:tcBorders>
              <w:top w:val="nil"/>
              <w:bottom w:val="nil"/>
              <w:right w:val="nil"/>
            </w:tcBorders>
          </w:tcPr>
          <w:p w14:paraId="59A61C51" w14:textId="77777777" w:rsidR="003139B7" w:rsidRPr="00C72674" w:rsidRDefault="003139B7" w:rsidP="00763FBA">
            <w:pPr>
              <w:spacing w:after="0"/>
              <w:jc w:val="right"/>
              <w:rPr>
                <w:sz w:val="22"/>
                <w:szCs w:val="22"/>
              </w:rPr>
            </w:pPr>
            <w:r w:rsidRPr="00C72674">
              <w:rPr>
                <w:sz w:val="22"/>
                <w:szCs w:val="22"/>
              </w:rPr>
              <w:t>2-5     --&gt;</w:t>
            </w:r>
          </w:p>
        </w:tc>
        <w:tc>
          <w:tcPr>
            <w:tcW w:w="1643" w:type="dxa"/>
            <w:tcBorders>
              <w:top w:val="nil"/>
              <w:left w:val="nil"/>
              <w:bottom w:val="nil"/>
            </w:tcBorders>
          </w:tcPr>
          <w:p w14:paraId="549945F6" w14:textId="77777777" w:rsidR="003139B7" w:rsidRPr="00C72674" w:rsidRDefault="003139B7" w:rsidP="00763FBA">
            <w:pPr>
              <w:spacing w:after="0"/>
              <w:rPr>
                <w:sz w:val="22"/>
                <w:szCs w:val="22"/>
              </w:rPr>
            </w:pPr>
            <w:r w:rsidRPr="00C72674">
              <w:rPr>
                <w:sz w:val="22"/>
                <w:szCs w:val="22"/>
              </w:rPr>
              <w:t>F1</w:t>
            </w:r>
          </w:p>
        </w:tc>
      </w:tr>
      <w:tr w:rsidR="003139B7" w:rsidRPr="00AD5E50" w14:paraId="6B6FBC20" w14:textId="77777777" w:rsidTr="00763FBA">
        <w:tc>
          <w:tcPr>
            <w:tcW w:w="1642" w:type="dxa"/>
            <w:tcBorders>
              <w:top w:val="nil"/>
              <w:bottom w:val="nil"/>
              <w:right w:val="nil"/>
            </w:tcBorders>
          </w:tcPr>
          <w:p w14:paraId="6EA19363" w14:textId="77777777" w:rsidR="003139B7" w:rsidRPr="00C72674" w:rsidRDefault="003139B7" w:rsidP="00763FBA">
            <w:pPr>
              <w:spacing w:after="0"/>
              <w:jc w:val="right"/>
              <w:rPr>
                <w:sz w:val="22"/>
                <w:szCs w:val="22"/>
              </w:rPr>
            </w:pPr>
            <w:r w:rsidRPr="00C72674">
              <w:rPr>
                <w:sz w:val="22"/>
                <w:szCs w:val="22"/>
              </w:rPr>
              <w:t>39-63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47A02796" w14:textId="77777777" w:rsidR="003139B7" w:rsidRPr="00C72674" w:rsidRDefault="003139B7" w:rsidP="00763FBA">
            <w:pPr>
              <w:spacing w:after="0"/>
              <w:rPr>
                <w:sz w:val="22"/>
                <w:szCs w:val="22"/>
              </w:rPr>
            </w:pPr>
            <w:r w:rsidRPr="00C72674">
              <w:rPr>
                <w:sz w:val="22"/>
                <w:szCs w:val="22"/>
              </w:rPr>
              <w:t>3</w:t>
            </w:r>
          </w:p>
        </w:tc>
        <w:tc>
          <w:tcPr>
            <w:tcW w:w="1642" w:type="dxa"/>
            <w:tcBorders>
              <w:top w:val="nil"/>
              <w:bottom w:val="nil"/>
              <w:right w:val="nil"/>
            </w:tcBorders>
          </w:tcPr>
          <w:p w14:paraId="661B919D" w14:textId="77777777" w:rsidR="003139B7" w:rsidRPr="00C72674" w:rsidRDefault="003139B7" w:rsidP="00763FBA">
            <w:pPr>
              <w:spacing w:after="0"/>
              <w:jc w:val="right"/>
              <w:rPr>
                <w:sz w:val="22"/>
                <w:szCs w:val="22"/>
              </w:rPr>
            </w:pPr>
            <w:r w:rsidRPr="00C72674">
              <w:rPr>
                <w:sz w:val="22"/>
                <w:szCs w:val="22"/>
              </w:rPr>
              <w:t>8-13    --&gt;</w:t>
            </w:r>
          </w:p>
        </w:tc>
        <w:tc>
          <w:tcPr>
            <w:tcW w:w="1642" w:type="dxa"/>
            <w:tcBorders>
              <w:top w:val="nil"/>
              <w:left w:val="nil"/>
              <w:bottom w:val="nil"/>
            </w:tcBorders>
          </w:tcPr>
          <w:p w14:paraId="4AAE11FF" w14:textId="77777777" w:rsidR="003139B7" w:rsidRPr="00C72674" w:rsidRDefault="003139B7" w:rsidP="00763FBA">
            <w:pPr>
              <w:spacing w:after="0"/>
              <w:rPr>
                <w:sz w:val="22"/>
                <w:szCs w:val="22"/>
              </w:rPr>
            </w:pPr>
            <w:r w:rsidRPr="00C72674">
              <w:rPr>
                <w:sz w:val="22"/>
                <w:szCs w:val="22"/>
              </w:rPr>
              <w:t>-10</w:t>
            </w:r>
          </w:p>
        </w:tc>
        <w:tc>
          <w:tcPr>
            <w:tcW w:w="1643" w:type="dxa"/>
            <w:tcBorders>
              <w:top w:val="nil"/>
              <w:bottom w:val="nil"/>
              <w:right w:val="nil"/>
            </w:tcBorders>
          </w:tcPr>
          <w:p w14:paraId="12F534F0" w14:textId="77777777" w:rsidR="003139B7" w:rsidRPr="00C72674" w:rsidRDefault="003139B7" w:rsidP="00763FBA">
            <w:pPr>
              <w:spacing w:after="0"/>
              <w:jc w:val="right"/>
              <w:rPr>
                <w:sz w:val="22"/>
                <w:szCs w:val="22"/>
              </w:rPr>
            </w:pPr>
            <w:r w:rsidRPr="00C72674">
              <w:rPr>
                <w:sz w:val="22"/>
                <w:szCs w:val="22"/>
              </w:rPr>
              <w:t>6-8     --&gt;</w:t>
            </w:r>
          </w:p>
        </w:tc>
        <w:tc>
          <w:tcPr>
            <w:tcW w:w="1643" w:type="dxa"/>
            <w:tcBorders>
              <w:top w:val="nil"/>
              <w:left w:val="nil"/>
              <w:bottom w:val="nil"/>
            </w:tcBorders>
          </w:tcPr>
          <w:p w14:paraId="63FC91BC" w14:textId="77777777" w:rsidR="003139B7" w:rsidRPr="00C72674" w:rsidRDefault="003139B7" w:rsidP="00763FBA">
            <w:pPr>
              <w:spacing w:after="0"/>
              <w:rPr>
                <w:sz w:val="22"/>
                <w:szCs w:val="22"/>
              </w:rPr>
            </w:pPr>
            <w:r w:rsidRPr="00C72674">
              <w:rPr>
                <w:sz w:val="22"/>
                <w:szCs w:val="22"/>
              </w:rPr>
              <w:t>F#1</w:t>
            </w:r>
          </w:p>
        </w:tc>
      </w:tr>
      <w:tr w:rsidR="003139B7" w:rsidRPr="00AD5E50" w14:paraId="0F0740F1" w14:textId="77777777" w:rsidTr="00763FBA">
        <w:tc>
          <w:tcPr>
            <w:tcW w:w="1642" w:type="dxa"/>
            <w:tcBorders>
              <w:top w:val="nil"/>
              <w:bottom w:val="nil"/>
              <w:right w:val="nil"/>
            </w:tcBorders>
          </w:tcPr>
          <w:p w14:paraId="389107DE" w14:textId="77777777" w:rsidR="003139B7" w:rsidRPr="00C72674" w:rsidRDefault="003139B7" w:rsidP="00763FBA">
            <w:pPr>
              <w:spacing w:after="0"/>
              <w:jc w:val="right"/>
              <w:rPr>
                <w:sz w:val="22"/>
                <w:szCs w:val="22"/>
              </w:rPr>
            </w:pPr>
            <w:r w:rsidRPr="00C72674">
              <w:rPr>
                <w:sz w:val="22"/>
                <w:szCs w:val="22"/>
              </w:rPr>
              <w:t>64-88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2EE7AD63" w14:textId="77777777" w:rsidR="003139B7" w:rsidRPr="00C72674" w:rsidRDefault="003139B7" w:rsidP="00763FBA">
            <w:pPr>
              <w:spacing w:after="0"/>
              <w:rPr>
                <w:sz w:val="22"/>
                <w:szCs w:val="22"/>
              </w:rPr>
            </w:pPr>
            <w:r w:rsidRPr="00C72674">
              <w:rPr>
                <w:sz w:val="22"/>
                <w:szCs w:val="22"/>
              </w:rPr>
              <w:t>4</w:t>
            </w:r>
          </w:p>
        </w:tc>
        <w:tc>
          <w:tcPr>
            <w:tcW w:w="1642" w:type="dxa"/>
            <w:tcBorders>
              <w:top w:val="nil"/>
              <w:bottom w:val="nil"/>
              <w:right w:val="nil"/>
            </w:tcBorders>
          </w:tcPr>
          <w:p w14:paraId="08F36B5C" w14:textId="77777777" w:rsidR="003139B7" w:rsidRPr="00C72674" w:rsidRDefault="003139B7" w:rsidP="00763FBA">
            <w:pPr>
              <w:spacing w:after="0"/>
              <w:jc w:val="right"/>
              <w:rPr>
                <w:sz w:val="22"/>
                <w:szCs w:val="22"/>
              </w:rPr>
            </w:pPr>
            <w:r w:rsidRPr="00C72674">
              <w:rPr>
                <w:sz w:val="22"/>
                <w:szCs w:val="22"/>
              </w:rPr>
              <w:t>14-18   --&gt;</w:t>
            </w:r>
          </w:p>
        </w:tc>
        <w:tc>
          <w:tcPr>
            <w:tcW w:w="1642" w:type="dxa"/>
            <w:tcBorders>
              <w:top w:val="nil"/>
              <w:left w:val="nil"/>
              <w:bottom w:val="nil"/>
            </w:tcBorders>
          </w:tcPr>
          <w:p w14:paraId="7D6A6B54" w14:textId="77777777" w:rsidR="003139B7" w:rsidRPr="00C72674" w:rsidRDefault="003139B7" w:rsidP="00763FBA">
            <w:pPr>
              <w:spacing w:after="0"/>
              <w:rPr>
                <w:sz w:val="22"/>
                <w:szCs w:val="22"/>
              </w:rPr>
            </w:pPr>
            <w:r w:rsidRPr="00C72674">
              <w:rPr>
                <w:sz w:val="22"/>
                <w:szCs w:val="22"/>
              </w:rPr>
              <w:t>-9</w:t>
            </w:r>
          </w:p>
        </w:tc>
        <w:tc>
          <w:tcPr>
            <w:tcW w:w="1643" w:type="dxa"/>
            <w:tcBorders>
              <w:top w:val="nil"/>
              <w:bottom w:val="nil"/>
              <w:right w:val="nil"/>
            </w:tcBorders>
          </w:tcPr>
          <w:p w14:paraId="76A47D95" w14:textId="77777777" w:rsidR="003139B7" w:rsidRPr="00C72674" w:rsidRDefault="003139B7" w:rsidP="00763FBA">
            <w:pPr>
              <w:spacing w:after="0"/>
              <w:jc w:val="right"/>
              <w:rPr>
                <w:sz w:val="22"/>
                <w:szCs w:val="22"/>
              </w:rPr>
            </w:pPr>
            <w:r w:rsidRPr="00C72674">
              <w:rPr>
                <w:sz w:val="22"/>
                <w:szCs w:val="22"/>
              </w:rPr>
              <w:t>9-12    --&gt;</w:t>
            </w:r>
          </w:p>
        </w:tc>
        <w:tc>
          <w:tcPr>
            <w:tcW w:w="1643" w:type="dxa"/>
            <w:tcBorders>
              <w:top w:val="nil"/>
              <w:left w:val="nil"/>
              <w:bottom w:val="nil"/>
            </w:tcBorders>
          </w:tcPr>
          <w:p w14:paraId="1F72B7F0" w14:textId="77777777" w:rsidR="003139B7" w:rsidRPr="00C72674" w:rsidRDefault="003139B7" w:rsidP="00763FBA">
            <w:pPr>
              <w:spacing w:after="0"/>
              <w:rPr>
                <w:sz w:val="22"/>
                <w:szCs w:val="22"/>
              </w:rPr>
            </w:pPr>
            <w:r w:rsidRPr="00C72674">
              <w:rPr>
                <w:sz w:val="22"/>
                <w:szCs w:val="22"/>
              </w:rPr>
              <w:t>G1</w:t>
            </w:r>
          </w:p>
        </w:tc>
      </w:tr>
      <w:tr w:rsidR="003139B7" w:rsidRPr="00AD5E50" w14:paraId="136F9A5D" w14:textId="77777777" w:rsidTr="00763FBA">
        <w:tc>
          <w:tcPr>
            <w:tcW w:w="1642" w:type="dxa"/>
            <w:tcBorders>
              <w:top w:val="nil"/>
              <w:bottom w:val="nil"/>
              <w:right w:val="nil"/>
            </w:tcBorders>
          </w:tcPr>
          <w:p w14:paraId="24530D5B" w14:textId="77777777" w:rsidR="003139B7" w:rsidRPr="00C72674" w:rsidRDefault="003139B7" w:rsidP="00763FBA">
            <w:pPr>
              <w:spacing w:after="0"/>
              <w:jc w:val="right"/>
              <w:rPr>
                <w:sz w:val="22"/>
                <w:szCs w:val="22"/>
              </w:rPr>
            </w:pPr>
            <w:r w:rsidRPr="00C72674">
              <w:rPr>
                <w:sz w:val="22"/>
                <w:szCs w:val="22"/>
              </w:rPr>
              <w:t>89-114 -</w:t>
            </w:r>
            <w:r>
              <w:rPr>
                <w:sz w:val="22"/>
                <w:szCs w:val="22"/>
              </w:rPr>
              <w:t>-</w:t>
            </w:r>
            <w:r w:rsidRPr="00C72674">
              <w:rPr>
                <w:sz w:val="22"/>
                <w:szCs w:val="22"/>
              </w:rPr>
              <w:t>&gt;</w:t>
            </w:r>
          </w:p>
        </w:tc>
        <w:tc>
          <w:tcPr>
            <w:tcW w:w="1642" w:type="dxa"/>
            <w:tcBorders>
              <w:top w:val="nil"/>
              <w:left w:val="nil"/>
              <w:bottom w:val="nil"/>
            </w:tcBorders>
          </w:tcPr>
          <w:p w14:paraId="2134318E" w14:textId="77777777" w:rsidR="003139B7" w:rsidRPr="00C72674" w:rsidRDefault="003139B7" w:rsidP="00763FBA">
            <w:pPr>
              <w:spacing w:after="0"/>
              <w:rPr>
                <w:sz w:val="22"/>
                <w:szCs w:val="22"/>
              </w:rPr>
            </w:pPr>
            <w:r w:rsidRPr="00C72674">
              <w:rPr>
                <w:sz w:val="22"/>
                <w:szCs w:val="22"/>
              </w:rPr>
              <w:t>5</w:t>
            </w:r>
          </w:p>
        </w:tc>
        <w:tc>
          <w:tcPr>
            <w:tcW w:w="1642" w:type="dxa"/>
            <w:tcBorders>
              <w:top w:val="nil"/>
              <w:bottom w:val="nil"/>
              <w:right w:val="nil"/>
            </w:tcBorders>
          </w:tcPr>
          <w:p w14:paraId="6A5DD1BA" w14:textId="77777777" w:rsidR="003139B7" w:rsidRPr="00C72674" w:rsidRDefault="003139B7" w:rsidP="00763FBA">
            <w:pPr>
              <w:spacing w:after="0"/>
              <w:jc w:val="right"/>
              <w:rPr>
                <w:sz w:val="22"/>
                <w:szCs w:val="22"/>
              </w:rPr>
            </w:pPr>
            <w:r w:rsidRPr="00C72674">
              <w:rPr>
                <w:sz w:val="22"/>
                <w:szCs w:val="22"/>
              </w:rPr>
              <w:t>19-23   --&gt;</w:t>
            </w:r>
          </w:p>
        </w:tc>
        <w:tc>
          <w:tcPr>
            <w:tcW w:w="1642" w:type="dxa"/>
            <w:tcBorders>
              <w:top w:val="nil"/>
              <w:left w:val="nil"/>
              <w:bottom w:val="nil"/>
            </w:tcBorders>
          </w:tcPr>
          <w:p w14:paraId="2C43AECE" w14:textId="77777777" w:rsidR="003139B7" w:rsidRPr="00C72674" w:rsidRDefault="003139B7" w:rsidP="00763FBA">
            <w:pPr>
              <w:spacing w:after="0"/>
              <w:rPr>
                <w:sz w:val="22"/>
                <w:szCs w:val="22"/>
              </w:rPr>
            </w:pPr>
            <w:r w:rsidRPr="00C72674">
              <w:rPr>
                <w:sz w:val="22"/>
                <w:szCs w:val="22"/>
              </w:rPr>
              <w:t>-8</w:t>
            </w:r>
          </w:p>
        </w:tc>
        <w:tc>
          <w:tcPr>
            <w:tcW w:w="1643" w:type="dxa"/>
            <w:tcBorders>
              <w:top w:val="nil"/>
              <w:bottom w:val="nil"/>
              <w:right w:val="nil"/>
            </w:tcBorders>
          </w:tcPr>
          <w:p w14:paraId="3B95CD55" w14:textId="77777777" w:rsidR="003139B7" w:rsidRPr="00C72674" w:rsidRDefault="003139B7" w:rsidP="00763FBA">
            <w:pPr>
              <w:spacing w:after="0"/>
              <w:jc w:val="right"/>
              <w:rPr>
                <w:sz w:val="22"/>
                <w:szCs w:val="22"/>
              </w:rPr>
            </w:pPr>
            <w:r w:rsidRPr="00C72674">
              <w:rPr>
                <w:sz w:val="22"/>
                <w:szCs w:val="22"/>
              </w:rPr>
              <w:t>13-15   --&gt;</w:t>
            </w:r>
          </w:p>
        </w:tc>
        <w:tc>
          <w:tcPr>
            <w:tcW w:w="1643" w:type="dxa"/>
            <w:tcBorders>
              <w:top w:val="nil"/>
              <w:left w:val="nil"/>
              <w:bottom w:val="nil"/>
            </w:tcBorders>
          </w:tcPr>
          <w:p w14:paraId="7CF30E11" w14:textId="77777777" w:rsidR="003139B7" w:rsidRPr="00C72674" w:rsidRDefault="003139B7" w:rsidP="00763FBA">
            <w:pPr>
              <w:spacing w:after="0"/>
              <w:rPr>
                <w:sz w:val="22"/>
                <w:szCs w:val="22"/>
              </w:rPr>
            </w:pPr>
            <w:r w:rsidRPr="00C72674">
              <w:rPr>
                <w:sz w:val="22"/>
                <w:szCs w:val="22"/>
              </w:rPr>
              <w:t>G#1</w:t>
            </w:r>
          </w:p>
        </w:tc>
      </w:tr>
      <w:tr w:rsidR="003139B7" w:rsidRPr="00AD5E50" w14:paraId="30B9E1AF" w14:textId="77777777" w:rsidTr="00763FBA">
        <w:tc>
          <w:tcPr>
            <w:tcW w:w="1642" w:type="dxa"/>
            <w:tcBorders>
              <w:top w:val="nil"/>
              <w:right w:val="nil"/>
            </w:tcBorders>
          </w:tcPr>
          <w:p w14:paraId="3B81A2C0" w14:textId="77777777" w:rsidR="003139B7" w:rsidRPr="00C72674" w:rsidRDefault="003139B7" w:rsidP="00763FBA">
            <w:pPr>
              <w:spacing w:after="0"/>
              <w:jc w:val="right"/>
              <w:rPr>
                <w:sz w:val="22"/>
                <w:szCs w:val="22"/>
              </w:rPr>
            </w:pPr>
            <w:r w:rsidRPr="00C72674">
              <w:rPr>
                <w:sz w:val="22"/>
                <w:szCs w:val="22"/>
              </w:rPr>
              <w:t>115-127 -</w:t>
            </w:r>
            <w:r>
              <w:rPr>
                <w:sz w:val="22"/>
                <w:szCs w:val="22"/>
              </w:rPr>
              <w:t>-</w:t>
            </w:r>
            <w:r w:rsidRPr="00C72674">
              <w:rPr>
                <w:sz w:val="22"/>
                <w:szCs w:val="22"/>
              </w:rPr>
              <w:t>&gt;</w:t>
            </w:r>
          </w:p>
        </w:tc>
        <w:tc>
          <w:tcPr>
            <w:tcW w:w="1642" w:type="dxa"/>
            <w:tcBorders>
              <w:top w:val="nil"/>
              <w:left w:val="nil"/>
            </w:tcBorders>
          </w:tcPr>
          <w:p w14:paraId="774D65BB" w14:textId="77777777" w:rsidR="003139B7" w:rsidRPr="00C72674" w:rsidRDefault="003139B7" w:rsidP="00763FBA">
            <w:pPr>
              <w:spacing w:after="0"/>
              <w:rPr>
                <w:sz w:val="22"/>
                <w:szCs w:val="22"/>
              </w:rPr>
            </w:pPr>
            <w:r w:rsidRPr="00C72674">
              <w:rPr>
                <w:sz w:val="22"/>
                <w:szCs w:val="22"/>
              </w:rPr>
              <w:t>6</w:t>
            </w:r>
          </w:p>
        </w:tc>
        <w:tc>
          <w:tcPr>
            <w:tcW w:w="1642" w:type="dxa"/>
            <w:tcBorders>
              <w:top w:val="nil"/>
              <w:bottom w:val="nil"/>
              <w:right w:val="nil"/>
            </w:tcBorders>
          </w:tcPr>
          <w:p w14:paraId="6F44A9CC" w14:textId="77777777" w:rsidR="003139B7" w:rsidRPr="00C72674" w:rsidRDefault="003139B7" w:rsidP="00763FBA">
            <w:pPr>
              <w:spacing w:after="0"/>
              <w:jc w:val="right"/>
              <w:rPr>
                <w:sz w:val="22"/>
                <w:szCs w:val="22"/>
              </w:rPr>
            </w:pPr>
            <w:r w:rsidRPr="00C72674">
              <w:rPr>
                <w:sz w:val="22"/>
                <w:szCs w:val="22"/>
              </w:rPr>
              <w:t>24-29   --&gt;</w:t>
            </w:r>
          </w:p>
        </w:tc>
        <w:tc>
          <w:tcPr>
            <w:tcW w:w="1642" w:type="dxa"/>
            <w:tcBorders>
              <w:top w:val="nil"/>
              <w:left w:val="nil"/>
              <w:bottom w:val="nil"/>
            </w:tcBorders>
          </w:tcPr>
          <w:p w14:paraId="3832E27C" w14:textId="77777777" w:rsidR="003139B7" w:rsidRPr="00C72674" w:rsidRDefault="003139B7" w:rsidP="00763FBA">
            <w:pPr>
              <w:spacing w:after="0"/>
              <w:rPr>
                <w:sz w:val="22"/>
                <w:szCs w:val="22"/>
              </w:rPr>
            </w:pPr>
            <w:r w:rsidRPr="00C72674">
              <w:rPr>
                <w:sz w:val="22"/>
                <w:szCs w:val="22"/>
              </w:rPr>
              <w:t>-7</w:t>
            </w:r>
          </w:p>
        </w:tc>
        <w:tc>
          <w:tcPr>
            <w:tcW w:w="1643" w:type="dxa"/>
            <w:tcBorders>
              <w:top w:val="nil"/>
              <w:bottom w:val="nil"/>
              <w:right w:val="nil"/>
            </w:tcBorders>
          </w:tcPr>
          <w:p w14:paraId="13276DC4" w14:textId="77777777" w:rsidR="003139B7" w:rsidRPr="00C72674" w:rsidRDefault="003139B7" w:rsidP="00763FBA">
            <w:pPr>
              <w:spacing w:after="0"/>
              <w:jc w:val="right"/>
              <w:rPr>
                <w:sz w:val="22"/>
                <w:szCs w:val="22"/>
              </w:rPr>
            </w:pPr>
            <w:r w:rsidRPr="00C72674">
              <w:rPr>
                <w:sz w:val="22"/>
                <w:szCs w:val="22"/>
              </w:rPr>
              <w:t>16-19   --&gt;</w:t>
            </w:r>
          </w:p>
        </w:tc>
        <w:tc>
          <w:tcPr>
            <w:tcW w:w="1643" w:type="dxa"/>
            <w:tcBorders>
              <w:top w:val="nil"/>
              <w:left w:val="nil"/>
              <w:bottom w:val="nil"/>
            </w:tcBorders>
          </w:tcPr>
          <w:p w14:paraId="6AAAACF3" w14:textId="77777777" w:rsidR="003139B7" w:rsidRPr="00C72674" w:rsidRDefault="003139B7" w:rsidP="00763FBA">
            <w:pPr>
              <w:spacing w:after="0"/>
              <w:rPr>
                <w:sz w:val="22"/>
                <w:szCs w:val="22"/>
              </w:rPr>
            </w:pPr>
            <w:r w:rsidRPr="00C72674">
              <w:rPr>
                <w:sz w:val="22"/>
                <w:szCs w:val="22"/>
              </w:rPr>
              <w:t>A1</w:t>
            </w:r>
          </w:p>
        </w:tc>
      </w:tr>
      <w:tr w:rsidR="003139B7" w:rsidRPr="00AD5E50" w14:paraId="75F8503D" w14:textId="77777777" w:rsidTr="00763FBA">
        <w:tc>
          <w:tcPr>
            <w:tcW w:w="3284" w:type="dxa"/>
            <w:gridSpan w:val="2"/>
            <w:tcBorders>
              <w:bottom w:val="single" w:sz="4" w:space="0" w:color="auto"/>
            </w:tcBorders>
          </w:tcPr>
          <w:p w14:paraId="6613D6A1" w14:textId="77777777" w:rsidR="003139B7" w:rsidRPr="00C72674" w:rsidRDefault="003139B7" w:rsidP="00763FBA">
            <w:pPr>
              <w:spacing w:after="0"/>
              <w:jc w:val="center"/>
              <w:rPr>
                <w:b/>
                <w:i/>
                <w:sz w:val="22"/>
                <w:szCs w:val="22"/>
              </w:rPr>
            </w:pPr>
            <w:r w:rsidRPr="00C72674">
              <w:rPr>
                <w:b/>
                <w:i/>
                <w:sz w:val="22"/>
                <w:szCs w:val="22"/>
              </w:rPr>
              <w:t>CC#6, ChdStrU</w:t>
            </w:r>
          </w:p>
        </w:tc>
        <w:tc>
          <w:tcPr>
            <w:tcW w:w="1642" w:type="dxa"/>
            <w:tcBorders>
              <w:top w:val="nil"/>
              <w:bottom w:val="nil"/>
              <w:right w:val="nil"/>
            </w:tcBorders>
          </w:tcPr>
          <w:p w14:paraId="221DD973" w14:textId="77777777" w:rsidR="003139B7" w:rsidRPr="00C72674" w:rsidRDefault="003139B7" w:rsidP="00763FBA">
            <w:pPr>
              <w:spacing w:after="0"/>
              <w:jc w:val="right"/>
              <w:rPr>
                <w:sz w:val="22"/>
                <w:szCs w:val="22"/>
              </w:rPr>
            </w:pPr>
            <w:r w:rsidRPr="00C72674">
              <w:rPr>
                <w:sz w:val="22"/>
                <w:szCs w:val="22"/>
              </w:rPr>
              <w:t>30-34   --&gt;</w:t>
            </w:r>
          </w:p>
        </w:tc>
        <w:tc>
          <w:tcPr>
            <w:tcW w:w="1642" w:type="dxa"/>
            <w:tcBorders>
              <w:top w:val="nil"/>
              <w:left w:val="nil"/>
              <w:bottom w:val="nil"/>
            </w:tcBorders>
          </w:tcPr>
          <w:p w14:paraId="6E2BC706" w14:textId="77777777" w:rsidR="003139B7" w:rsidRPr="00C72674" w:rsidRDefault="003139B7" w:rsidP="00763FBA">
            <w:pPr>
              <w:spacing w:after="0"/>
              <w:rPr>
                <w:sz w:val="22"/>
                <w:szCs w:val="22"/>
              </w:rPr>
            </w:pPr>
            <w:r w:rsidRPr="00C72674">
              <w:rPr>
                <w:sz w:val="22"/>
                <w:szCs w:val="22"/>
              </w:rPr>
              <w:t>-6</w:t>
            </w:r>
          </w:p>
        </w:tc>
        <w:tc>
          <w:tcPr>
            <w:tcW w:w="1643" w:type="dxa"/>
            <w:tcBorders>
              <w:top w:val="nil"/>
              <w:bottom w:val="nil"/>
              <w:right w:val="nil"/>
            </w:tcBorders>
          </w:tcPr>
          <w:p w14:paraId="207F1E81" w14:textId="77777777" w:rsidR="003139B7" w:rsidRPr="00C72674" w:rsidRDefault="003139B7" w:rsidP="00763FBA">
            <w:pPr>
              <w:spacing w:after="0"/>
              <w:jc w:val="right"/>
              <w:rPr>
                <w:sz w:val="22"/>
                <w:szCs w:val="22"/>
              </w:rPr>
            </w:pPr>
            <w:r w:rsidRPr="00C72674">
              <w:rPr>
                <w:sz w:val="22"/>
                <w:szCs w:val="22"/>
              </w:rPr>
              <w:t>20-22   --&gt;</w:t>
            </w:r>
          </w:p>
        </w:tc>
        <w:tc>
          <w:tcPr>
            <w:tcW w:w="1643" w:type="dxa"/>
            <w:tcBorders>
              <w:top w:val="nil"/>
              <w:left w:val="nil"/>
              <w:bottom w:val="nil"/>
            </w:tcBorders>
          </w:tcPr>
          <w:p w14:paraId="47C1EEF0" w14:textId="77777777" w:rsidR="003139B7" w:rsidRPr="00C72674" w:rsidRDefault="003139B7" w:rsidP="00763FBA">
            <w:pPr>
              <w:spacing w:after="0"/>
              <w:rPr>
                <w:sz w:val="22"/>
                <w:szCs w:val="22"/>
              </w:rPr>
            </w:pPr>
            <w:r w:rsidRPr="00C72674">
              <w:rPr>
                <w:sz w:val="22"/>
                <w:szCs w:val="22"/>
              </w:rPr>
              <w:t>A#1</w:t>
            </w:r>
          </w:p>
        </w:tc>
      </w:tr>
      <w:tr w:rsidR="003139B7" w:rsidRPr="00AD5E50" w14:paraId="20AD422C" w14:textId="77777777" w:rsidTr="00763FBA">
        <w:tc>
          <w:tcPr>
            <w:tcW w:w="1642" w:type="dxa"/>
            <w:tcBorders>
              <w:bottom w:val="nil"/>
              <w:right w:val="nil"/>
            </w:tcBorders>
          </w:tcPr>
          <w:p w14:paraId="522B394F" w14:textId="77777777" w:rsidR="003139B7" w:rsidRPr="00C72674" w:rsidRDefault="003139B7" w:rsidP="00763FBA">
            <w:pPr>
              <w:spacing w:after="0"/>
              <w:jc w:val="right"/>
              <w:rPr>
                <w:sz w:val="22"/>
                <w:szCs w:val="22"/>
              </w:rPr>
            </w:pPr>
            <w:r w:rsidRPr="00C72674">
              <w:rPr>
                <w:sz w:val="22"/>
                <w:szCs w:val="22"/>
              </w:rPr>
              <w:t>0-13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left w:val="nil"/>
              <w:bottom w:val="nil"/>
            </w:tcBorders>
          </w:tcPr>
          <w:p w14:paraId="5F425CFF" w14:textId="77777777" w:rsidR="003139B7" w:rsidRPr="00C72674" w:rsidRDefault="003139B7" w:rsidP="00763FBA">
            <w:pPr>
              <w:spacing w:after="0"/>
              <w:rPr>
                <w:sz w:val="22"/>
                <w:szCs w:val="22"/>
              </w:rPr>
            </w:pPr>
            <w:r w:rsidRPr="00C72674">
              <w:rPr>
                <w:sz w:val="22"/>
                <w:szCs w:val="22"/>
              </w:rPr>
              <w:t>1</w:t>
            </w:r>
          </w:p>
        </w:tc>
        <w:tc>
          <w:tcPr>
            <w:tcW w:w="1642" w:type="dxa"/>
            <w:tcBorders>
              <w:top w:val="nil"/>
              <w:bottom w:val="nil"/>
              <w:right w:val="nil"/>
            </w:tcBorders>
          </w:tcPr>
          <w:p w14:paraId="0FF67F8D" w14:textId="77777777" w:rsidR="003139B7" w:rsidRPr="00C72674" w:rsidRDefault="003139B7" w:rsidP="00763FBA">
            <w:pPr>
              <w:spacing w:after="0"/>
              <w:jc w:val="right"/>
              <w:rPr>
                <w:sz w:val="22"/>
                <w:szCs w:val="22"/>
              </w:rPr>
            </w:pPr>
            <w:r w:rsidRPr="00C72674">
              <w:rPr>
                <w:sz w:val="22"/>
                <w:szCs w:val="22"/>
              </w:rPr>
              <w:t>35-39   --&gt;</w:t>
            </w:r>
          </w:p>
        </w:tc>
        <w:tc>
          <w:tcPr>
            <w:tcW w:w="1642" w:type="dxa"/>
            <w:tcBorders>
              <w:top w:val="nil"/>
              <w:left w:val="nil"/>
              <w:bottom w:val="nil"/>
            </w:tcBorders>
          </w:tcPr>
          <w:p w14:paraId="7E8800B0" w14:textId="77777777" w:rsidR="003139B7" w:rsidRPr="00C72674" w:rsidRDefault="003139B7" w:rsidP="00763FBA">
            <w:pPr>
              <w:spacing w:after="0"/>
              <w:rPr>
                <w:sz w:val="22"/>
                <w:szCs w:val="22"/>
              </w:rPr>
            </w:pPr>
            <w:r w:rsidRPr="00C72674">
              <w:rPr>
                <w:sz w:val="22"/>
                <w:szCs w:val="22"/>
              </w:rPr>
              <w:t>-5</w:t>
            </w:r>
          </w:p>
        </w:tc>
        <w:tc>
          <w:tcPr>
            <w:tcW w:w="1643" w:type="dxa"/>
            <w:tcBorders>
              <w:top w:val="nil"/>
              <w:bottom w:val="nil"/>
              <w:right w:val="nil"/>
            </w:tcBorders>
          </w:tcPr>
          <w:p w14:paraId="428F502E" w14:textId="77777777" w:rsidR="003139B7" w:rsidRPr="00C72674" w:rsidRDefault="003139B7" w:rsidP="00763FBA">
            <w:pPr>
              <w:spacing w:after="0"/>
              <w:jc w:val="right"/>
              <w:rPr>
                <w:sz w:val="22"/>
                <w:szCs w:val="22"/>
              </w:rPr>
            </w:pPr>
            <w:r w:rsidRPr="00C72674">
              <w:rPr>
                <w:sz w:val="22"/>
                <w:szCs w:val="22"/>
              </w:rPr>
              <w:t>23-26   --&gt;</w:t>
            </w:r>
          </w:p>
        </w:tc>
        <w:tc>
          <w:tcPr>
            <w:tcW w:w="1643" w:type="dxa"/>
            <w:tcBorders>
              <w:top w:val="nil"/>
              <w:left w:val="nil"/>
              <w:bottom w:val="nil"/>
            </w:tcBorders>
          </w:tcPr>
          <w:p w14:paraId="0F03D273" w14:textId="77777777" w:rsidR="003139B7" w:rsidRPr="00C72674" w:rsidRDefault="003139B7" w:rsidP="00763FBA">
            <w:pPr>
              <w:spacing w:after="0"/>
              <w:rPr>
                <w:sz w:val="22"/>
                <w:szCs w:val="22"/>
              </w:rPr>
            </w:pPr>
            <w:r w:rsidRPr="00C72674">
              <w:rPr>
                <w:sz w:val="22"/>
                <w:szCs w:val="22"/>
              </w:rPr>
              <w:t>B1</w:t>
            </w:r>
          </w:p>
        </w:tc>
      </w:tr>
      <w:tr w:rsidR="003139B7" w:rsidRPr="00AD5E50" w14:paraId="6A9D3075" w14:textId="77777777" w:rsidTr="00763FBA">
        <w:tc>
          <w:tcPr>
            <w:tcW w:w="1642" w:type="dxa"/>
            <w:tcBorders>
              <w:top w:val="nil"/>
              <w:bottom w:val="nil"/>
              <w:right w:val="nil"/>
            </w:tcBorders>
          </w:tcPr>
          <w:p w14:paraId="31D054E6" w14:textId="77777777" w:rsidR="003139B7" w:rsidRPr="00C72674" w:rsidRDefault="003139B7" w:rsidP="00763FBA">
            <w:pPr>
              <w:spacing w:after="0"/>
              <w:jc w:val="right"/>
              <w:rPr>
                <w:sz w:val="22"/>
                <w:szCs w:val="22"/>
              </w:rPr>
            </w:pPr>
            <w:r w:rsidRPr="00C72674">
              <w:rPr>
                <w:sz w:val="22"/>
                <w:szCs w:val="22"/>
              </w:rPr>
              <w:t>13-38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2055B6E6" w14:textId="77777777" w:rsidR="003139B7" w:rsidRPr="00C72674" w:rsidRDefault="003139B7" w:rsidP="00763FBA">
            <w:pPr>
              <w:spacing w:after="0"/>
              <w:rPr>
                <w:sz w:val="22"/>
                <w:szCs w:val="22"/>
              </w:rPr>
            </w:pPr>
            <w:r w:rsidRPr="00C72674">
              <w:rPr>
                <w:sz w:val="22"/>
                <w:szCs w:val="22"/>
              </w:rPr>
              <w:t>2</w:t>
            </w:r>
          </w:p>
        </w:tc>
        <w:tc>
          <w:tcPr>
            <w:tcW w:w="1642" w:type="dxa"/>
            <w:tcBorders>
              <w:top w:val="nil"/>
              <w:bottom w:val="nil"/>
              <w:right w:val="nil"/>
            </w:tcBorders>
          </w:tcPr>
          <w:p w14:paraId="13566A00" w14:textId="77777777" w:rsidR="003139B7" w:rsidRPr="00C72674" w:rsidRDefault="003139B7" w:rsidP="00763FBA">
            <w:pPr>
              <w:spacing w:after="0"/>
              <w:jc w:val="right"/>
              <w:rPr>
                <w:sz w:val="22"/>
                <w:szCs w:val="22"/>
              </w:rPr>
            </w:pPr>
            <w:r w:rsidRPr="00C72674">
              <w:rPr>
                <w:sz w:val="22"/>
                <w:szCs w:val="22"/>
              </w:rPr>
              <w:t>40-44   --&gt;</w:t>
            </w:r>
          </w:p>
        </w:tc>
        <w:tc>
          <w:tcPr>
            <w:tcW w:w="1642" w:type="dxa"/>
            <w:tcBorders>
              <w:top w:val="nil"/>
              <w:left w:val="nil"/>
              <w:bottom w:val="nil"/>
            </w:tcBorders>
          </w:tcPr>
          <w:p w14:paraId="752D50AC" w14:textId="77777777" w:rsidR="003139B7" w:rsidRPr="00C72674" w:rsidRDefault="003139B7" w:rsidP="00763FBA">
            <w:pPr>
              <w:spacing w:after="0"/>
              <w:rPr>
                <w:sz w:val="22"/>
                <w:szCs w:val="22"/>
              </w:rPr>
            </w:pPr>
            <w:r w:rsidRPr="00C72674">
              <w:rPr>
                <w:sz w:val="22"/>
                <w:szCs w:val="22"/>
              </w:rPr>
              <w:t>-4</w:t>
            </w:r>
          </w:p>
        </w:tc>
        <w:tc>
          <w:tcPr>
            <w:tcW w:w="1643" w:type="dxa"/>
            <w:tcBorders>
              <w:top w:val="nil"/>
              <w:bottom w:val="nil"/>
              <w:right w:val="nil"/>
            </w:tcBorders>
          </w:tcPr>
          <w:p w14:paraId="667CCC0B" w14:textId="77777777" w:rsidR="003139B7" w:rsidRPr="00C72674" w:rsidRDefault="003139B7" w:rsidP="00763FBA">
            <w:pPr>
              <w:spacing w:after="0"/>
              <w:jc w:val="right"/>
              <w:rPr>
                <w:sz w:val="22"/>
                <w:szCs w:val="22"/>
              </w:rPr>
            </w:pPr>
            <w:r w:rsidRPr="00C72674">
              <w:rPr>
                <w:sz w:val="22"/>
                <w:szCs w:val="22"/>
              </w:rPr>
              <w:t>27-29   --&gt;</w:t>
            </w:r>
          </w:p>
        </w:tc>
        <w:tc>
          <w:tcPr>
            <w:tcW w:w="1643" w:type="dxa"/>
            <w:tcBorders>
              <w:top w:val="nil"/>
              <w:left w:val="nil"/>
              <w:bottom w:val="nil"/>
            </w:tcBorders>
          </w:tcPr>
          <w:p w14:paraId="5CACC20C" w14:textId="77777777" w:rsidR="003139B7" w:rsidRPr="00C72674" w:rsidRDefault="003139B7" w:rsidP="00763FBA">
            <w:pPr>
              <w:spacing w:after="0"/>
              <w:rPr>
                <w:sz w:val="22"/>
                <w:szCs w:val="22"/>
              </w:rPr>
            </w:pPr>
            <w:r w:rsidRPr="00C72674">
              <w:rPr>
                <w:sz w:val="22"/>
                <w:szCs w:val="22"/>
              </w:rPr>
              <w:t>C2</w:t>
            </w:r>
          </w:p>
        </w:tc>
      </w:tr>
      <w:tr w:rsidR="003139B7" w:rsidRPr="00AD5E50" w14:paraId="7A8D22E6" w14:textId="77777777" w:rsidTr="00763FBA">
        <w:tc>
          <w:tcPr>
            <w:tcW w:w="1642" w:type="dxa"/>
            <w:tcBorders>
              <w:top w:val="nil"/>
              <w:bottom w:val="nil"/>
              <w:right w:val="nil"/>
            </w:tcBorders>
          </w:tcPr>
          <w:p w14:paraId="2B58DA23" w14:textId="77777777" w:rsidR="003139B7" w:rsidRPr="00C72674" w:rsidRDefault="003139B7" w:rsidP="00763FBA">
            <w:pPr>
              <w:spacing w:after="0"/>
              <w:jc w:val="right"/>
              <w:rPr>
                <w:sz w:val="22"/>
                <w:szCs w:val="22"/>
              </w:rPr>
            </w:pPr>
            <w:r w:rsidRPr="00C72674">
              <w:rPr>
                <w:sz w:val="22"/>
                <w:szCs w:val="22"/>
              </w:rPr>
              <w:t>39-63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0AB53E32" w14:textId="77777777" w:rsidR="003139B7" w:rsidRPr="00C72674" w:rsidRDefault="003139B7" w:rsidP="00763FBA">
            <w:pPr>
              <w:spacing w:after="0"/>
              <w:rPr>
                <w:sz w:val="22"/>
                <w:szCs w:val="22"/>
              </w:rPr>
            </w:pPr>
            <w:r w:rsidRPr="00C72674">
              <w:rPr>
                <w:sz w:val="22"/>
                <w:szCs w:val="22"/>
              </w:rPr>
              <w:t>3</w:t>
            </w:r>
          </w:p>
        </w:tc>
        <w:tc>
          <w:tcPr>
            <w:tcW w:w="1642" w:type="dxa"/>
            <w:tcBorders>
              <w:top w:val="nil"/>
              <w:bottom w:val="nil"/>
              <w:right w:val="nil"/>
            </w:tcBorders>
          </w:tcPr>
          <w:p w14:paraId="661FB098" w14:textId="77777777" w:rsidR="003139B7" w:rsidRPr="00C72674" w:rsidRDefault="003139B7" w:rsidP="00763FBA">
            <w:pPr>
              <w:spacing w:after="0"/>
              <w:jc w:val="right"/>
              <w:rPr>
                <w:sz w:val="22"/>
                <w:szCs w:val="22"/>
              </w:rPr>
            </w:pPr>
            <w:r w:rsidRPr="00C72674">
              <w:rPr>
                <w:sz w:val="22"/>
                <w:szCs w:val="22"/>
              </w:rPr>
              <w:t>45-50   --&gt;</w:t>
            </w:r>
          </w:p>
        </w:tc>
        <w:tc>
          <w:tcPr>
            <w:tcW w:w="1642" w:type="dxa"/>
            <w:tcBorders>
              <w:top w:val="nil"/>
              <w:left w:val="nil"/>
              <w:bottom w:val="nil"/>
            </w:tcBorders>
          </w:tcPr>
          <w:p w14:paraId="68C6AC68" w14:textId="77777777" w:rsidR="003139B7" w:rsidRPr="00C72674" w:rsidRDefault="003139B7" w:rsidP="00763FBA">
            <w:pPr>
              <w:spacing w:after="0"/>
              <w:rPr>
                <w:sz w:val="22"/>
                <w:szCs w:val="22"/>
              </w:rPr>
            </w:pPr>
            <w:r w:rsidRPr="00C72674">
              <w:rPr>
                <w:sz w:val="22"/>
                <w:szCs w:val="22"/>
              </w:rPr>
              <w:t>-3</w:t>
            </w:r>
          </w:p>
        </w:tc>
        <w:tc>
          <w:tcPr>
            <w:tcW w:w="1643" w:type="dxa"/>
            <w:tcBorders>
              <w:top w:val="nil"/>
              <w:bottom w:val="nil"/>
              <w:right w:val="nil"/>
            </w:tcBorders>
          </w:tcPr>
          <w:p w14:paraId="28D0EEEB" w14:textId="77777777" w:rsidR="003139B7" w:rsidRPr="00C72674" w:rsidRDefault="003139B7" w:rsidP="00763FBA">
            <w:pPr>
              <w:spacing w:after="0"/>
              <w:jc w:val="right"/>
              <w:rPr>
                <w:sz w:val="22"/>
                <w:szCs w:val="22"/>
              </w:rPr>
            </w:pPr>
            <w:r w:rsidRPr="00C72674">
              <w:rPr>
                <w:sz w:val="22"/>
                <w:szCs w:val="22"/>
              </w:rPr>
              <w:t>30-33   --&gt;</w:t>
            </w:r>
          </w:p>
        </w:tc>
        <w:tc>
          <w:tcPr>
            <w:tcW w:w="1643" w:type="dxa"/>
            <w:tcBorders>
              <w:top w:val="nil"/>
              <w:left w:val="nil"/>
              <w:bottom w:val="nil"/>
            </w:tcBorders>
          </w:tcPr>
          <w:p w14:paraId="726A7EBE" w14:textId="77777777" w:rsidR="003139B7" w:rsidRPr="00C72674" w:rsidRDefault="003139B7" w:rsidP="00763FBA">
            <w:pPr>
              <w:spacing w:after="0"/>
              <w:rPr>
                <w:sz w:val="22"/>
                <w:szCs w:val="22"/>
              </w:rPr>
            </w:pPr>
            <w:r w:rsidRPr="00C72674">
              <w:rPr>
                <w:sz w:val="22"/>
                <w:szCs w:val="22"/>
              </w:rPr>
              <w:t>C#2</w:t>
            </w:r>
          </w:p>
        </w:tc>
      </w:tr>
      <w:tr w:rsidR="003139B7" w:rsidRPr="00AD5E50" w14:paraId="41A55B2F" w14:textId="77777777" w:rsidTr="00763FBA">
        <w:tc>
          <w:tcPr>
            <w:tcW w:w="1642" w:type="dxa"/>
            <w:tcBorders>
              <w:top w:val="nil"/>
              <w:bottom w:val="nil"/>
              <w:right w:val="nil"/>
            </w:tcBorders>
          </w:tcPr>
          <w:p w14:paraId="1380D6B5" w14:textId="77777777" w:rsidR="003139B7" w:rsidRPr="00C72674" w:rsidRDefault="003139B7" w:rsidP="00763FBA">
            <w:pPr>
              <w:spacing w:after="0"/>
              <w:jc w:val="right"/>
              <w:rPr>
                <w:sz w:val="22"/>
                <w:szCs w:val="22"/>
              </w:rPr>
            </w:pPr>
            <w:r w:rsidRPr="00C72674">
              <w:rPr>
                <w:sz w:val="22"/>
                <w:szCs w:val="22"/>
              </w:rPr>
              <w:t>64-88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50B988B0" w14:textId="77777777" w:rsidR="003139B7" w:rsidRPr="00C72674" w:rsidRDefault="003139B7" w:rsidP="00763FBA">
            <w:pPr>
              <w:spacing w:after="0"/>
              <w:rPr>
                <w:sz w:val="22"/>
                <w:szCs w:val="22"/>
              </w:rPr>
            </w:pPr>
            <w:r w:rsidRPr="00C72674">
              <w:rPr>
                <w:sz w:val="22"/>
                <w:szCs w:val="22"/>
              </w:rPr>
              <w:t>4</w:t>
            </w:r>
          </w:p>
        </w:tc>
        <w:tc>
          <w:tcPr>
            <w:tcW w:w="1642" w:type="dxa"/>
            <w:tcBorders>
              <w:top w:val="nil"/>
              <w:bottom w:val="nil"/>
              <w:right w:val="nil"/>
            </w:tcBorders>
          </w:tcPr>
          <w:p w14:paraId="78BDA4D8" w14:textId="77777777" w:rsidR="003139B7" w:rsidRPr="00C72674" w:rsidRDefault="003139B7" w:rsidP="00763FBA">
            <w:pPr>
              <w:spacing w:after="0"/>
              <w:jc w:val="right"/>
              <w:rPr>
                <w:sz w:val="22"/>
                <w:szCs w:val="22"/>
              </w:rPr>
            </w:pPr>
            <w:r w:rsidRPr="00C72674">
              <w:rPr>
                <w:sz w:val="22"/>
                <w:szCs w:val="22"/>
              </w:rPr>
              <w:t>51-55   --&gt;</w:t>
            </w:r>
          </w:p>
        </w:tc>
        <w:tc>
          <w:tcPr>
            <w:tcW w:w="1642" w:type="dxa"/>
            <w:tcBorders>
              <w:top w:val="nil"/>
              <w:left w:val="nil"/>
              <w:bottom w:val="nil"/>
            </w:tcBorders>
          </w:tcPr>
          <w:p w14:paraId="1E69FBAA"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62E872B6" w14:textId="77777777" w:rsidR="003139B7" w:rsidRPr="00C72674" w:rsidRDefault="003139B7" w:rsidP="00763FBA">
            <w:pPr>
              <w:spacing w:after="0"/>
              <w:jc w:val="right"/>
              <w:rPr>
                <w:sz w:val="22"/>
                <w:szCs w:val="22"/>
              </w:rPr>
            </w:pPr>
            <w:r w:rsidRPr="00C72674">
              <w:rPr>
                <w:sz w:val="22"/>
                <w:szCs w:val="22"/>
              </w:rPr>
              <w:t>34-37   --&gt;</w:t>
            </w:r>
          </w:p>
        </w:tc>
        <w:tc>
          <w:tcPr>
            <w:tcW w:w="1643" w:type="dxa"/>
            <w:tcBorders>
              <w:top w:val="nil"/>
              <w:left w:val="nil"/>
              <w:bottom w:val="nil"/>
            </w:tcBorders>
          </w:tcPr>
          <w:p w14:paraId="0A8594AD" w14:textId="77777777" w:rsidR="003139B7" w:rsidRPr="00C72674" w:rsidRDefault="003139B7" w:rsidP="00763FBA">
            <w:pPr>
              <w:spacing w:after="0"/>
              <w:rPr>
                <w:sz w:val="22"/>
                <w:szCs w:val="22"/>
              </w:rPr>
            </w:pPr>
            <w:r w:rsidRPr="00C72674">
              <w:rPr>
                <w:sz w:val="22"/>
                <w:szCs w:val="22"/>
              </w:rPr>
              <w:t>D2</w:t>
            </w:r>
          </w:p>
        </w:tc>
      </w:tr>
      <w:tr w:rsidR="003139B7" w:rsidRPr="00AD5E50" w14:paraId="7C1F73F6" w14:textId="77777777" w:rsidTr="00763FBA">
        <w:tc>
          <w:tcPr>
            <w:tcW w:w="1642" w:type="dxa"/>
            <w:tcBorders>
              <w:top w:val="nil"/>
              <w:bottom w:val="nil"/>
              <w:right w:val="nil"/>
            </w:tcBorders>
          </w:tcPr>
          <w:p w14:paraId="7FA7E599" w14:textId="77777777" w:rsidR="003139B7" w:rsidRPr="00C72674" w:rsidRDefault="003139B7" w:rsidP="00763FBA">
            <w:pPr>
              <w:spacing w:after="0"/>
              <w:jc w:val="right"/>
              <w:rPr>
                <w:sz w:val="22"/>
                <w:szCs w:val="22"/>
              </w:rPr>
            </w:pPr>
            <w:r w:rsidRPr="00C72674">
              <w:rPr>
                <w:sz w:val="22"/>
                <w:szCs w:val="22"/>
              </w:rPr>
              <w:t xml:space="preserve">89-114 </w:t>
            </w:r>
            <w:r>
              <w:rPr>
                <w:sz w:val="22"/>
                <w:szCs w:val="22"/>
              </w:rPr>
              <w:t xml:space="preserve"> </w:t>
            </w:r>
            <w:r w:rsidRPr="00C72674">
              <w:rPr>
                <w:sz w:val="22"/>
                <w:szCs w:val="22"/>
              </w:rPr>
              <w:t>-</w:t>
            </w:r>
            <w:r>
              <w:rPr>
                <w:sz w:val="22"/>
                <w:szCs w:val="22"/>
              </w:rPr>
              <w:t>-</w:t>
            </w:r>
            <w:r w:rsidRPr="00C72674">
              <w:rPr>
                <w:sz w:val="22"/>
                <w:szCs w:val="22"/>
              </w:rPr>
              <w:t>&gt;</w:t>
            </w:r>
          </w:p>
        </w:tc>
        <w:tc>
          <w:tcPr>
            <w:tcW w:w="1642" w:type="dxa"/>
            <w:tcBorders>
              <w:top w:val="nil"/>
              <w:left w:val="nil"/>
              <w:bottom w:val="nil"/>
            </w:tcBorders>
          </w:tcPr>
          <w:p w14:paraId="67202261" w14:textId="77777777" w:rsidR="003139B7" w:rsidRPr="00C72674" w:rsidRDefault="003139B7" w:rsidP="00763FBA">
            <w:pPr>
              <w:spacing w:after="0"/>
              <w:rPr>
                <w:sz w:val="22"/>
                <w:szCs w:val="22"/>
              </w:rPr>
            </w:pPr>
            <w:r w:rsidRPr="00C72674">
              <w:rPr>
                <w:sz w:val="22"/>
                <w:szCs w:val="22"/>
              </w:rPr>
              <w:t>5</w:t>
            </w:r>
          </w:p>
        </w:tc>
        <w:tc>
          <w:tcPr>
            <w:tcW w:w="1642" w:type="dxa"/>
            <w:tcBorders>
              <w:top w:val="nil"/>
              <w:bottom w:val="nil"/>
              <w:right w:val="nil"/>
            </w:tcBorders>
          </w:tcPr>
          <w:p w14:paraId="56D3D08F" w14:textId="77777777" w:rsidR="003139B7" w:rsidRPr="00C72674" w:rsidRDefault="003139B7" w:rsidP="00763FBA">
            <w:pPr>
              <w:spacing w:after="0"/>
              <w:jc w:val="right"/>
              <w:rPr>
                <w:sz w:val="22"/>
                <w:szCs w:val="22"/>
              </w:rPr>
            </w:pPr>
            <w:r w:rsidRPr="00C72674">
              <w:rPr>
                <w:sz w:val="22"/>
                <w:szCs w:val="22"/>
              </w:rPr>
              <w:t>56-60   --&gt;</w:t>
            </w:r>
          </w:p>
        </w:tc>
        <w:tc>
          <w:tcPr>
            <w:tcW w:w="1642" w:type="dxa"/>
            <w:tcBorders>
              <w:top w:val="nil"/>
              <w:left w:val="nil"/>
              <w:bottom w:val="nil"/>
            </w:tcBorders>
          </w:tcPr>
          <w:p w14:paraId="16F4D851" w14:textId="77777777" w:rsidR="003139B7" w:rsidRPr="00C72674" w:rsidRDefault="003139B7" w:rsidP="00763FBA">
            <w:pPr>
              <w:spacing w:after="0"/>
              <w:rPr>
                <w:sz w:val="22"/>
                <w:szCs w:val="22"/>
              </w:rPr>
            </w:pPr>
            <w:r w:rsidRPr="00C72674">
              <w:rPr>
                <w:sz w:val="22"/>
                <w:szCs w:val="22"/>
              </w:rPr>
              <w:t>-1</w:t>
            </w:r>
          </w:p>
        </w:tc>
        <w:tc>
          <w:tcPr>
            <w:tcW w:w="1643" w:type="dxa"/>
            <w:tcBorders>
              <w:top w:val="nil"/>
              <w:bottom w:val="nil"/>
              <w:right w:val="nil"/>
            </w:tcBorders>
          </w:tcPr>
          <w:p w14:paraId="4A1B5126" w14:textId="77777777" w:rsidR="003139B7" w:rsidRPr="00C72674" w:rsidRDefault="003139B7" w:rsidP="00763FBA">
            <w:pPr>
              <w:spacing w:after="0"/>
              <w:jc w:val="right"/>
              <w:rPr>
                <w:sz w:val="22"/>
                <w:szCs w:val="22"/>
              </w:rPr>
            </w:pPr>
            <w:r w:rsidRPr="00C72674">
              <w:rPr>
                <w:sz w:val="22"/>
                <w:szCs w:val="22"/>
              </w:rPr>
              <w:t>38-40   --&gt;</w:t>
            </w:r>
          </w:p>
        </w:tc>
        <w:tc>
          <w:tcPr>
            <w:tcW w:w="1643" w:type="dxa"/>
            <w:tcBorders>
              <w:top w:val="nil"/>
              <w:left w:val="nil"/>
              <w:bottom w:val="nil"/>
            </w:tcBorders>
          </w:tcPr>
          <w:p w14:paraId="150501B7" w14:textId="77777777" w:rsidR="003139B7" w:rsidRPr="00C72674" w:rsidRDefault="003139B7" w:rsidP="00763FBA">
            <w:pPr>
              <w:spacing w:after="0"/>
              <w:rPr>
                <w:sz w:val="22"/>
                <w:szCs w:val="22"/>
              </w:rPr>
            </w:pPr>
            <w:r w:rsidRPr="00C72674">
              <w:rPr>
                <w:sz w:val="22"/>
                <w:szCs w:val="22"/>
              </w:rPr>
              <w:t>D#2</w:t>
            </w:r>
          </w:p>
        </w:tc>
      </w:tr>
      <w:tr w:rsidR="003139B7" w:rsidRPr="00AD5E50" w14:paraId="59087F8B" w14:textId="77777777" w:rsidTr="00763FBA">
        <w:tc>
          <w:tcPr>
            <w:tcW w:w="1642" w:type="dxa"/>
            <w:tcBorders>
              <w:top w:val="nil"/>
              <w:right w:val="nil"/>
            </w:tcBorders>
          </w:tcPr>
          <w:p w14:paraId="5DB0A432" w14:textId="77777777" w:rsidR="003139B7" w:rsidRPr="00C72674" w:rsidRDefault="003139B7" w:rsidP="00763FBA">
            <w:pPr>
              <w:spacing w:after="0"/>
              <w:jc w:val="right"/>
              <w:rPr>
                <w:sz w:val="22"/>
                <w:szCs w:val="22"/>
              </w:rPr>
            </w:pPr>
            <w:r w:rsidRPr="00C72674">
              <w:rPr>
                <w:sz w:val="22"/>
                <w:szCs w:val="22"/>
              </w:rPr>
              <w:t xml:space="preserve">115-127 </w:t>
            </w:r>
            <w:r>
              <w:rPr>
                <w:sz w:val="22"/>
                <w:szCs w:val="22"/>
              </w:rPr>
              <w:t>-</w:t>
            </w:r>
            <w:r w:rsidRPr="00C72674">
              <w:rPr>
                <w:sz w:val="22"/>
                <w:szCs w:val="22"/>
              </w:rPr>
              <w:t>-&gt;</w:t>
            </w:r>
          </w:p>
        </w:tc>
        <w:tc>
          <w:tcPr>
            <w:tcW w:w="1642" w:type="dxa"/>
            <w:tcBorders>
              <w:top w:val="nil"/>
              <w:left w:val="nil"/>
            </w:tcBorders>
          </w:tcPr>
          <w:p w14:paraId="5C97E782" w14:textId="77777777" w:rsidR="003139B7" w:rsidRPr="00C72674" w:rsidRDefault="003139B7" w:rsidP="00763FBA">
            <w:pPr>
              <w:spacing w:after="0"/>
              <w:rPr>
                <w:sz w:val="22"/>
                <w:szCs w:val="22"/>
              </w:rPr>
            </w:pPr>
            <w:r w:rsidRPr="00C72674">
              <w:rPr>
                <w:sz w:val="22"/>
                <w:szCs w:val="22"/>
              </w:rPr>
              <w:t>6</w:t>
            </w:r>
          </w:p>
        </w:tc>
        <w:tc>
          <w:tcPr>
            <w:tcW w:w="1642" w:type="dxa"/>
            <w:tcBorders>
              <w:top w:val="nil"/>
              <w:bottom w:val="nil"/>
              <w:right w:val="nil"/>
            </w:tcBorders>
          </w:tcPr>
          <w:p w14:paraId="4A993BCB" w14:textId="77777777" w:rsidR="003139B7" w:rsidRPr="00C72674" w:rsidRDefault="003139B7" w:rsidP="00763FBA">
            <w:pPr>
              <w:spacing w:after="0"/>
              <w:jc w:val="right"/>
              <w:rPr>
                <w:sz w:val="22"/>
                <w:szCs w:val="22"/>
              </w:rPr>
            </w:pPr>
            <w:r w:rsidRPr="00C72674">
              <w:rPr>
                <w:sz w:val="22"/>
                <w:szCs w:val="22"/>
              </w:rPr>
              <w:t>61-66   --&gt;</w:t>
            </w:r>
          </w:p>
        </w:tc>
        <w:tc>
          <w:tcPr>
            <w:tcW w:w="1642" w:type="dxa"/>
            <w:tcBorders>
              <w:top w:val="nil"/>
              <w:left w:val="nil"/>
              <w:bottom w:val="nil"/>
            </w:tcBorders>
          </w:tcPr>
          <w:p w14:paraId="7397C537" w14:textId="77777777" w:rsidR="003139B7" w:rsidRPr="00C72674" w:rsidRDefault="003139B7" w:rsidP="00763FBA">
            <w:pPr>
              <w:spacing w:after="0"/>
              <w:rPr>
                <w:sz w:val="22"/>
                <w:szCs w:val="22"/>
              </w:rPr>
            </w:pPr>
            <w:r w:rsidRPr="00C72674">
              <w:rPr>
                <w:sz w:val="22"/>
                <w:szCs w:val="22"/>
              </w:rPr>
              <w:t>0</w:t>
            </w:r>
          </w:p>
        </w:tc>
        <w:tc>
          <w:tcPr>
            <w:tcW w:w="1643" w:type="dxa"/>
            <w:tcBorders>
              <w:top w:val="nil"/>
              <w:bottom w:val="nil"/>
              <w:right w:val="nil"/>
            </w:tcBorders>
          </w:tcPr>
          <w:p w14:paraId="2075D375" w14:textId="77777777" w:rsidR="003139B7" w:rsidRPr="00C72674" w:rsidRDefault="003139B7" w:rsidP="00763FBA">
            <w:pPr>
              <w:spacing w:after="0"/>
              <w:jc w:val="right"/>
              <w:rPr>
                <w:sz w:val="22"/>
                <w:szCs w:val="22"/>
              </w:rPr>
            </w:pPr>
            <w:r w:rsidRPr="00C72674">
              <w:rPr>
                <w:sz w:val="22"/>
                <w:szCs w:val="22"/>
              </w:rPr>
              <w:t>41-44   --&gt;</w:t>
            </w:r>
          </w:p>
        </w:tc>
        <w:tc>
          <w:tcPr>
            <w:tcW w:w="1643" w:type="dxa"/>
            <w:tcBorders>
              <w:top w:val="nil"/>
              <w:left w:val="nil"/>
              <w:bottom w:val="nil"/>
            </w:tcBorders>
          </w:tcPr>
          <w:p w14:paraId="633DE85F" w14:textId="77777777" w:rsidR="003139B7" w:rsidRPr="00C72674" w:rsidRDefault="003139B7" w:rsidP="00763FBA">
            <w:pPr>
              <w:spacing w:after="0"/>
              <w:rPr>
                <w:sz w:val="22"/>
                <w:szCs w:val="22"/>
              </w:rPr>
            </w:pPr>
            <w:r w:rsidRPr="00C72674">
              <w:rPr>
                <w:sz w:val="22"/>
                <w:szCs w:val="22"/>
              </w:rPr>
              <w:t>E2</w:t>
            </w:r>
          </w:p>
        </w:tc>
      </w:tr>
      <w:tr w:rsidR="003139B7" w:rsidRPr="00AD5E50" w14:paraId="63F7E375" w14:textId="77777777" w:rsidTr="00763FBA">
        <w:tc>
          <w:tcPr>
            <w:tcW w:w="3284" w:type="dxa"/>
            <w:gridSpan w:val="2"/>
            <w:tcBorders>
              <w:bottom w:val="single" w:sz="4" w:space="0" w:color="auto"/>
            </w:tcBorders>
          </w:tcPr>
          <w:p w14:paraId="3611DB14" w14:textId="77777777" w:rsidR="003139B7" w:rsidRPr="00C72674" w:rsidRDefault="003139B7" w:rsidP="00763FBA">
            <w:pPr>
              <w:spacing w:after="0"/>
              <w:jc w:val="center"/>
              <w:rPr>
                <w:b/>
                <w:i/>
                <w:sz w:val="22"/>
                <w:szCs w:val="22"/>
              </w:rPr>
            </w:pPr>
            <w:r w:rsidRPr="00C72674">
              <w:rPr>
                <w:b/>
                <w:i/>
                <w:sz w:val="22"/>
                <w:szCs w:val="22"/>
              </w:rPr>
              <w:t>CC#9, BnCStr#</w:t>
            </w:r>
          </w:p>
        </w:tc>
        <w:tc>
          <w:tcPr>
            <w:tcW w:w="1642" w:type="dxa"/>
            <w:tcBorders>
              <w:top w:val="nil"/>
              <w:bottom w:val="nil"/>
              <w:right w:val="nil"/>
            </w:tcBorders>
          </w:tcPr>
          <w:p w14:paraId="660E511A" w14:textId="77777777" w:rsidR="003139B7" w:rsidRPr="00C72674" w:rsidRDefault="003139B7" w:rsidP="00763FBA">
            <w:pPr>
              <w:spacing w:after="0"/>
              <w:jc w:val="right"/>
              <w:rPr>
                <w:sz w:val="22"/>
                <w:szCs w:val="22"/>
              </w:rPr>
            </w:pPr>
            <w:r w:rsidRPr="00C72674">
              <w:rPr>
                <w:sz w:val="22"/>
                <w:szCs w:val="22"/>
              </w:rPr>
              <w:t>67-71   --&gt;</w:t>
            </w:r>
          </w:p>
        </w:tc>
        <w:tc>
          <w:tcPr>
            <w:tcW w:w="1642" w:type="dxa"/>
            <w:tcBorders>
              <w:top w:val="nil"/>
              <w:left w:val="nil"/>
              <w:bottom w:val="nil"/>
            </w:tcBorders>
          </w:tcPr>
          <w:p w14:paraId="4E4A2D2F" w14:textId="77777777" w:rsidR="003139B7" w:rsidRPr="00C72674" w:rsidRDefault="003139B7" w:rsidP="00763FBA">
            <w:pPr>
              <w:spacing w:after="0"/>
              <w:rPr>
                <w:sz w:val="22"/>
                <w:szCs w:val="22"/>
              </w:rPr>
            </w:pPr>
            <w:r w:rsidRPr="00C72674">
              <w:rPr>
                <w:sz w:val="22"/>
                <w:szCs w:val="22"/>
              </w:rPr>
              <w:t>1</w:t>
            </w:r>
          </w:p>
        </w:tc>
        <w:tc>
          <w:tcPr>
            <w:tcW w:w="1643" w:type="dxa"/>
            <w:tcBorders>
              <w:top w:val="nil"/>
              <w:bottom w:val="nil"/>
              <w:right w:val="nil"/>
            </w:tcBorders>
          </w:tcPr>
          <w:p w14:paraId="0EB43CA5" w14:textId="77777777" w:rsidR="003139B7" w:rsidRPr="00C72674" w:rsidRDefault="003139B7" w:rsidP="00763FBA">
            <w:pPr>
              <w:spacing w:after="0"/>
              <w:jc w:val="right"/>
              <w:rPr>
                <w:sz w:val="22"/>
                <w:szCs w:val="22"/>
              </w:rPr>
            </w:pPr>
            <w:r w:rsidRPr="00C72674">
              <w:rPr>
                <w:sz w:val="22"/>
                <w:szCs w:val="22"/>
              </w:rPr>
              <w:t>45-47   --&gt;</w:t>
            </w:r>
          </w:p>
        </w:tc>
        <w:tc>
          <w:tcPr>
            <w:tcW w:w="1643" w:type="dxa"/>
            <w:tcBorders>
              <w:top w:val="nil"/>
              <w:left w:val="nil"/>
              <w:bottom w:val="nil"/>
            </w:tcBorders>
          </w:tcPr>
          <w:p w14:paraId="33872DE1" w14:textId="77777777" w:rsidR="003139B7" w:rsidRPr="00C72674" w:rsidRDefault="003139B7" w:rsidP="00763FBA">
            <w:pPr>
              <w:spacing w:after="0"/>
              <w:rPr>
                <w:sz w:val="22"/>
                <w:szCs w:val="22"/>
              </w:rPr>
            </w:pPr>
            <w:r w:rsidRPr="00C72674">
              <w:rPr>
                <w:sz w:val="22"/>
                <w:szCs w:val="22"/>
              </w:rPr>
              <w:t>F2</w:t>
            </w:r>
          </w:p>
        </w:tc>
      </w:tr>
      <w:tr w:rsidR="003139B7" w:rsidRPr="00AD5E50" w14:paraId="31D8EBDA" w14:textId="77777777" w:rsidTr="00763FBA">
        <w:tc>
          <w:tcPr>
            <w:tcW w:w="1642" w:type="dxa"/>
            <w:tcBorders>
              <w:bottom w:val="nil"/>
              <w:right w:val="nil"/>
            </w:tcBorders>
          </w:tcPr>
          <w:p w14:paraId="37DDEDB9" w14:textId="77777777" w:rsidR="003139B7" w:rsidRPr="00C72674" w:rsidRDefault="003139B7" w:rsidP="00763FBA">
            <w:pPr>
              <w:spacing w:after="0"/>
              <w:jc w:val="right"/>
              <w:rPr>
                <w:sz w:val="22"/>
                <w:szCs w:val="22"/>
              </w:rPr>
            </w:pPr>
            <w:r w:rsidRPr="00C72674">
              <w:rPr>
                <w:sz w:val="22"/>
                <w:szCs w:val="22"/>
              </w:rPr>
              <w:t>0-21    --&gt;</w:t>
            </w:r>
          </w:p>
        </w:tc>
        <w:tc>
          <w:tcPr>
            <w:tcW w:w="1642" w:type="dxa"/>
            <w:tcBorders>
              <w:left w:val="nil"/>
              <w:bottom w:val="nil"/>
            </w:tcBorders>
          </w:tcPr>
          <w:p w14:paraId="57F5B376" w14:textId="77777777" w:rsidR="003139B7" w:rsidRPr="00C72674" w:rsidRDefault="003139B7" w:rsidP="00763FBA">
            <w:pPr>
              <w:spacing w:after="0"/>
              <w:rPr>
                <w:sz w:val="22"/>
                <w:szCs w:val="22"/>
              </w:rPr>
            </w:pPr>
            <w:r w:rsidRPr="00C72674">
              <w:rPr>
                <w:sz w:val="22"/>
                <w:szCs w:val="22"/>
              </w:rPr>
              <w:t>2</w:t>
            </w:r>
          </w:p>
        </w:tc>
        <w:tc>
          <w:tcPr>
            <w:tcW w:w="1642" w:type="dxa"/>
            <w:tcBorders>
              <w:top w:val="nil"/>
              <w:bottom w:val="nil"/>
              <w:right w:val="nil"/>
            </w:tcBorders>
          </w:tcPr>
          <w:p w14:paraId="07F2AD3B" w14:textId="77777777" w:rsidR="003139B7" w:rsidRPr="00C72674" w:rsidRDefault="003139B7" w:rsidP="00763FBA">
            <w:pPr>
              <w:spacing w:after="0"/>
              <w:jc w:val="right"/>
              <w:rPr>
                <w:sz w:val="22"/>
                <w:szCs w:val="22"/>
              </w:rPr>
            </w:pPr>
            <w:r w:rsidRPr="00C72674">
              <w:rPr>
                <w:sz w:val="22"/>
                <w:szCs w:val="22"/>
              </w:rPr>
              <w:t>72-76   --&gt;</w:t>
            </w:r>
          </w:p>
        </w:tc>
        <w:tc>
          <w:tcPr>
            <w:tcW w:w="1642" w:type="dxa"/>
            <w:tcBorders>
              <w:top w:val="nil"/>
              <w:left w:val="nil"/>
              <w:bottom w:val="nil"/>
            </w:tcBorders>
          </w:tcPr>
          <w:p w14:paraId="03EC717A"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20C9FBE9" w14:textId="77777777" w:rsidR="003139B7" w:rsidRPr="00C72674" w:rsidRDefault="003139B7" w:rsidP="00763FBA">
            <w:pPr>
              <w:spacing w:after="0"/>
              <w:jc w:val="right"/>
              <w:rPr>
                <w:sz w:val="22"/>
                <w:szCs w:val="22"/>
              </w:rPr>
            </w:pPr>
            <w:r w:rsidRPr="00C72674">
              <w:rPr>
                <w:sz w:val="22"/>
                <w:szCs w:val="22"/>
              </w:rPr>
              <w:t>48-51   --&gt;</w:t>
            </w:r>
          </w:p>
        </w:tc>
        <w:tc>
          <w:tcPr>
            <w:tcW w:w="1643" w:type="dxa"/>
            <w:tcBorders>
              <w:top w:val="nil"/>
              <w:left w:val="nil"/>
              <w:bottom w:val="nil"/>
            </w:tcBorders>
          </w:tcPr>
          <w:p w14:paraId="7FD1E206" w14:textId="77777777" w:rsidR="003139B7" w:rsidRPr="00C72674" w:rsidRDefault="003139B7" w:rsidP="00763FBA">
            <w:pPr>
              <w:spacing w:after="0"/>
              <w:rPr>
                <w:sz w:val="22"/>
                <w:szCs w:val="22"/>
              </w:rPr>
            </w:pPr>
            <w:r w:rsidRPr="00C72674">
              <w:rPr>
                <w:sz w:val="22"/>
                <w:szCs w:val="22"/>
              </w:rPr>
              <w:t>F#2</w:t>
            </w:r>
          </w:p>
        </w:tc>
      </w:tr>
      <w:tr w:rsidR="003139B7" w:rsidRPr="00AD5E50" w14:paraId="6F2BFE8A" w14:textId="77777777" w:rsidTr="00763FBA">
        <w:tc>
          <w:tcPr>
            <w:tcW w:w="1642" w:type="dxa"/>
            <w:tcBorders>
              <w:top w:val="nil"/>
              <w:bottom w:val="nil"/>
              <w:right w:val="nil"/>
            </w:tcBorders>
          </w:tcPr>
          <w:p w14:paraId="69DCE4C8" w14:textId="77777777" w:rsidR="003139B7" w:rsidRPr="00C72674" w:rsidRDefault="003139B7" w:rsidP="00763FBA">
            <w:pPr>
              <w:spacing w:after="0"/>
              <w:jc w:val="right"/>
              <w:rPr>
                <w:sz w:val="22"/>
                <w:szCs w:val="22"/>
              </w:rPr>
            </w:pPr>
            <w:r w:rsidRPr="00C72674">
              <w:rPr>
                <w:sz w:val="22"/>
                <w:szCs w:val="22"/>
              </w:rPr>
              <w:t>22-63   --&gt;</w:t>
            </w:r>
          </w:p>
        </w:tc>
        <w:tc>
          <w:tcPr>
            <w:tcW w:w="1642" w:type="dxa"/>
            <w:tcBorders>
              <w:top w:val="nil"/>
              <w:left w:val="nil"/>
              <w:bottom w:val="nil"/>
            </w:tcBorders>
          </w:tcPr>
          <w:p w14:paraId="5A41BDA6" w14:textId="77777777" w:rsidR="003139B7" w:rsidRPr="00C72674" w:rsidRDefault="003139B7" w:rsidP="00763FBA">
            <w:pPr>
              <w:spacing w:after="0"/>
              <w:rPr>
                <w:sz w:val="22"/>
                <w:szCs w:val="22"/>
              </w:rPr>
            </w:pPr>
            <w:r w:rsidRPr="00C72674">
              <w:rPr>
                <w:sz w:val="22"/>
                <w:szCs w:val="22"/>
              </w:rPr>
              <w:t>3</w:t>
            </w:r>
          </w:p>
        </w:tc>
        <w:tc>
          <w:tcPr>
            <w:tcW w:w="1642" w:type="dxa"/>
            <w:tcBorders>
              <w:top w:val="nil"/>
              <w:bottom w:val="nil"/>
              <w:right w:val="nil"/>
            </w:tcBorders>
          </w:tcPr>
          <w:p w14:paraId="27155FD9" w14:textId="77777777" w:rsidR="003139B7" w:rsidRPr="00C72674" w:rsidRDefault="003139B7" w:rsidP="00763FBA">
            <w:pPr>
              <w:spacing w:after="0"/>
              <w:jc w:val="right"/>
              <w:rPr>
                <w:sz w:val="22"/>
                <w:szCs w:val="22"/>
              </w:rPr>
            </w:pPr>
            <w:r w:rsidRPr="00C72674">
              <w:rPr>
                <w:sz w:val="22"/>
                <w:szCs w:val="22"/>
              </w:rPr>
              <w:t>77-82   --&gt;</w:t>
            </w:r>
          </w:p>
        </w:tc>
        <w:tc>
          <w:tcPr>
            <w:tcW w:w="1642" w:type="dxa"/>
            <w:tcBorders>
              <w:top w:val="nil"/>
              <w:left w:val="nil"/>
              <w:bottom w:val="nil"/>
            </w:tcBorders>
          </w:tcPr>
          <w:p w14:paraId="7A0AD9CD" w14:textId="77777777" w:rsidR="003139B7" w:rsidRPr="00C72674" w:rsidRDefault="003139B7" w:rsidP="00763FBA">
            <w:pPr>
              <w:spacing w:after="0"/>
              <w:rPr>
                <w:sz w:val="22"/>
                <w:szCs w:val="22"/>
              </w:rPr>
            </w:pPr>
            <w:r w:rsidRPr="00C72674">
              <w:rPr>
                <w:sz w:val="22"/>
                <w:szCs w:val="22"/>
              </w:rPr>
              <w:t>3</w:t>
            </w:r>
          </w:p>
        </w:tc>
        <w:tc>
          <w:tcPr>
            <w:tcW w:w="1643" w:type="dxa"/>
            <w:tcBorders>
              <w:top w:val="nil"/>
              <w:bottom w:val="nil"/>
              <w:right w:val="nil"/>
            </w:tcBorders>
          </w:tcPr>
          <w:p w14:paraId="0D5282BD" w14:textId="77777777" w:rsidR="003139B7" w:rsidRPr="00C72674" w:rsidRDefault="003139B7" w:rsidP="00763FBA">
            <w:pPr>
              <w:spacing w:after="0"/>
              <w:jc w:val="right"/>
              <w:rPr>
                <w:sz w:val="22"/>
                <w:szCs w:val="22"/>
              </w:rPr>
            </w:pPr>
            <w:r w:rsidRPr="00C72674">
              <w:rPr>
                <w:sz w:val="22"/>
                <w:szCs w:val="22"/>
              </w:rPr>
              <w:t>52-54   --&gt;</w:t>
            </w:r>
          </w:p>
        </w:tc>
        <w:tc>
          <w:tcPr>
            <w:tcW w:w="1643" w:type="dxa"/>
            <w:tcBorders>
              <w:top w:val="nil"/>
              <w:left w:val="nil"/>
              <w:bottom w:val="nil"/>
            </w:tcBorders>
          </w:tcPr>
          <w:p w14:paraId="316E4A7A" w14:textId="77777777" w:rsidR="003139B7" w:rsidRPr="00C72674" w:rsidRDefault="003139B7" w:rsidP="00763FBA">
            <w:pPr>
              <w:spacing w:after="0"/>
              <w:rPr>
                <w:sz w:val="22"/>
                <w:szCs w:val="22"/>
              </w:rPr>
            </w:pPr>
            <w:r w:rsidRPr="00C72674">
              <w:rPr>
                <w:sz w:val="22"/>
                <w:szCs w:val="22"/>
              </w:rPr>
              <w:t>G2</w:t>
            </w:r>
          </w:p>
        </w:tc>
      </w:tr>
      <w:tr w:rsidR="003139B7" w:rsidRPr="00AD5E50" w14:paraId="7E23C570" w14:textId="77777777" w:rsidTr="00763FBA">
        <w:tc>
          <w:tcPr>
            <w:tcW w:w="1642" w:type="dxa"/>
            <w:tcBorders>
              <w:top w:val="nil"/>
              <w:bottom w:val="nil"/>
              <w:right w:val="nil"/>
            </w:tcBorders>
          </w:tcPr>
          <w:p w14:paraId="05D0D445" w14:textId="77777777" w:rsidR="003139B7" w:rsidRPr="00C72674" w:rsidRDefault="003139B7" w:rsidP="00763FBA">
            <w:pPr>
              <w:spacing w:after="0"/>
              <w:jc w:val="right"/>
              <w:rPr>
                <w:sz w:val="22"/>
                <w:szCs w:val="22"/>
              </w:rPr>
            </w:pPr>
            <w:r w:rsidRPr="00C72674">
              <w:rPr>
                <w:sz w:val="22"/>
                <w:szCs w:val="22"/>
              </w:rPr>
              <w:t>64-105  --&gt;</w:t>
            </w:r>
          </w:p>
        </w:tc>
        <w:tc>
          <w:tcPr>
            <w:tcW w:w="1642" w:type="dxa"/>
            <w:tcBorders>
              <w:top w:val="nil"/>
              <w:left w:val="nil"/>
              <w:bottom w:val="nil"/>
            </w:tcBorders>
          </w:tcPr>
          <w:p w14:paraId="376C1057" w14:textId="77777777" w:rsidR="003139B7" w:rsidRPr="00C72674" w:rsidRDefault="003139B7" w:rsidP="00763FBA">
            <w:pPr>
              <w:spacing w:after="0"/>
              <w:rPr>
                <w:sz w:val="22"/>
                <w:szCs w:val="22"/>
              </w:rPr>
            </w:pPr>
            <w:r w:rsidRPr="00C72674">
              <w:rPr>
                <w:sz w:val="22"/>
                <w:szCs w:val="22"/>
              </w:rPr>
              <w:t>4</w:t>
            </w:r>
          </w:p>
        </w:tc>
        <w:tc>
          <w:tcPr>
            <w:tcW w:w="1642" w:type="dxa"/>
            <w:tcBorders>
              <w:top w:val="nil"/>
              <w:bottom w:val="nil"/>
              <w:right w:val="nil"/>
            </w:tcBorders>
          </w:tcPr>
          <w:p w14:paraId="47BBB910" w14:textId="77777777" w:rsidR="003139B7" w:rsidRPr="00C72674" w:rsidRDefault="003139B7" w:rsidP="00763FBA">
            <w:pPr>
              <w:spacing w:after="0"/>
              <w:jc w:val="right"/>
              <w:rPr>
                <w:sz w:val="22"/>
                <w:szCs w:val="22"/>
              </w:rPr>
            </w:pPr>
            <w:r w:rsidRPr="00C72674">
              <w:rPr>
                <w:sz w:val="22"/>
                <w:szCs w:val="22"/>
              </w:rPr>
              <w:t>83-87   --&gt;</w:t>
            </w:r>
          </w:p>
        </w:tc>
        <w:tc>
          <w:tcPr>
            <w:tcW w:w="1642" w:type="dxa"/>
            <w:tcBorders>
              <w:top w:val="nil"/>
              <w:left w:val="nil"/>
              <w:bottom w:val="nil"/>
            </w:tcBorders>
          </w:tcPr>
          <w:p w14:paraId="07B78464" w14:textId="77777777" w:rsidR="003139B7" w:rsidRPr="00C72674" w:rsidRDefault="003139B7" w:rsidP="00763FBA">
            <w:pPr>
              <w:spacing w:after="0"/>
              <w:rPr>
                <w:sz w:val="22"/>
                <w:szCs w:val="22"/>
              </w:rPr>
            </w:pPr>
            <w:r w:rsidRPr="00C72674">
              <w:rPr>
                <w:sz w:val="22"/>
                <w:szCs w:val="22"/>
              </w:rPr>
              <w:t>4</w:t>
            </w:r>
          </w:p>
        </w:tc>
        <w:tc>
          <w:tcPr>
            <w:tcW w:w="1643" w:type="dxa"/>
            <w:tcBorders>
              <w:top w:val="nil"/>
              <w:bottom w:val="nil"/>
              <w:right w:val="nil"/>
            </w:tcBorders>
          </w:tcPr>
          <w:p w14:paraId="265EA12F" w14:textId="77777777" w:rsidR="003139B7" w:rsidRPr="00C72674" w:rsidRDefault="003139B7" w:rsidP="00763FBA">
            <w:pPr>
              <w:spacing w:after="0"/>
              <w:jc w:val="right"/>
              <w:rPr>
                <w:sz w:val="22"/>
                <w:szCs w:val="22"/>
              </w:rPr>
            </w:pPr>
            <w:r w:rsidRPr="00C72674">
              <w:rPr>
                <w:sz w:val="22"/>
                <w:szCs w:val="22"/>
              </w:rPr>
              <w:t>55-58   --&gt;</w:t>
            </w:r>
          </w:p>
        </w:tc>
        <w:tc>
          <w:tcPr>
            <w:tcW w:w="1643" w:type="dxa"/>
            <w:tcBorders>
              <w:top w:val="nil"/>
              <w:left w:val="nil"/>
              <w:bottom w:val="nil"/>
            </w:tcBorders>
          </w:tcPr>
          <w:p w14:paraId="175A4C09" w14:textId="77777777" w:rsidR="003139B7" w:rsidRPr="00C72674" w:rsidRDefault="003139B7" w:rsidP="00763FBA">
            <w:pPr>
              <w:spacing w:after="0"/>
              <w:rPr>
                <w:sz w:val="22"/>
                <w:szCs w:val="22"/>
              </w:rPr>
            </w:pPr>
            <w:r w:rsidRPr="00C72674">
              <w:rPr>
                <w:sz w:val="22"/>
                <w:szCs w:val="22"/>
              </w:rPr>
              <w:t>G#2</w:t>
            </w:r>
          </w:p>
        </w:tc>
      </w:tr>
      <w:tr w:rsidR="003139B7" w:rsidRPr="00AD5E50" w14:paraId="3F49EE87" w14:textId="77777777" w:rsidTr="00763FBA">
        <w:tc>
          <w:tcPr>
            <w:tcW w:w="1642" w:type="dxa"/>
            <w:tcBorders>
              <w:top w:val="nil"/>
              <w:right w:val="nil"/>
            </w:tcBorders>
          </w:tcPr>
          <w:p w14:paraId="3D5A6787" w14:textId="77777777" w:rsidR="003139B7" w:rsidRPr="00C72674" w:rsidRDefault="003139B7" w:rsidP="00763FBA">
            <w:pPr>
              <w:spacing w:after="0"/>
              <w:jc w:val="right"/>
              <w:rPr>
                <w:sz w:val="22"/>
                <w:szCs w:val="22"/>
              </w:rPr>
            </w:pPr>
            <w:r w:rsidRPr="00C72674">
              <w:rPr>
                <w:sz w:val="22"/>
                <w:szCs w:val="22"/>
              </w:rPr>
              <w:t>106-127 --&gt;</w:t>
            </w:r>
          </w:p>
        </w:tc>
        <w:tc>
          <w:tcPr>
            <w:tcW w:w="1642" w:type="dxa"/>
            <w:tcBorders>
              <w:top w:val="nil"/>
              <w:left w:val="nil"/>
            </w:tcBorders>
          </w:tcPr>
          <w:p w14:paraId="50427A09" w14:textId="77777777" w:rsidR="003139B7" w:rsidRPr="00C72674" w:rsidRDefault="003139B7" w:rsidP="00763FBA">
            <w:pPr>
              <w:spacing w:after="0"/>
              <w:rPr>
                <w:sz w:val="22"/>
                <w:szCs w:val="22"/>
              </w:rPr>
            </w:pPr>
            <w:r w:rsidRPr="00C72674">
              <w:rPr>
                <w:sz w:val="22"/>
                <w:szCs w:val="22"/>
              </w:rPr>
              <w:t>5</w:t>
            </w:r>
          </w:p>
        </w:tc>
        <w:tc>
          <w:tcPr>
            <w:tcW w:w="1642" w:type="dxa"/>
            <w:tcBorders>
              <w:top w:val="nil"/>
              <w:bottom w:val="nil"/>
              <w:right w:val="nil"/>
            </w:tcBorders>
          </w:tcPr>
          <w:p w14:paraId="21509CDD" w14:textId="77777777" w:rsidR="003139B7" w:rsidRPr="00C72674" w:rsidRDefault="003139B7" w:rsidP="00763FBA">
            <w:pPr>
              <w:spacing w:after="0"/>
              <w:jc w:val="right"/>
              <w:rPr>
                <w:sz w:val="22"/>
                <w:szCs w:val="22"/>
              </w:rPr>
            </w:pPr>
            <w:r w:rsidRPr="00C72674">
              <w:rPr>
                <w:sz w:val="22"/>
                <w:szCs w:val="22"/>
              </w:rPr>
              <w:t>88-92   --&gt;</w:t>
            </w:r>
          </w:p>
        </w:tc>
        <w:tc>
          <w:tcPr>
            <w:tcW w:w="1642" w:type="dxa"/>
            <w:tcBorders>
              <w:top w:val="nil"/>
              <w:left w:val="nil"/>
              <w:bottom w:val="nil"/>
            </w:tcBorders>
          </w:tcPr>
          <w:p w14:paraId="2C9E8BD9" w14:textId="77777777" w:rsidR="003139B7" w:rsidRPr="00C72674" w:rsidRDefault="003139B7" w:rsidP="00763FBA">
            <w:pPr>
              <w:spacing w:after="0"/>
              <w:rPr>
                <w:sz w:val="22"/>
                <w:szCs w:val="22"/>
              </w:rPr>
            </w:pPr>
            <w:r w:rsidRPr="00C72674">
              <w:rPr>
                <w:sz w:val="22"/>
                <w:szCs w:val="22"/>
              </w:rPr>
              <w:t>5</w:t>
            </w:r>
          </w:p>
        </w:tc>
        <w:tc>
          <w:tcPr>
            <w:tcW w:w="1643" w:type="dxa"/>
            <w:tcBorders>
              <w:top w:val="nil"/>
              <w:bottom w:val="nil"/>
              <w:right w:val="nil"/>
            </w:tcBorders>
          </w:tcPr>
          <w:p w14:paraId="5967DB32" w14:textId="77777777" w:rsidR="003139B7" w:rsidRPr="00C72674" w:rsidRDefault="003139B7" w:rsidP="00763FBA">
            <w:pPr>
              <w:spacing w:after="0"/>
              <w:jc w:val="right"/>
              <w:rPr>
                <w:sz w:val="22"/>
                <w:szCs w:val="22"/>
              </w:rPr>
            </w:pPr>
            <w:r w:rsidRPr="00C72674">
              <w:rPr>
                <w:sz w:val="22"/>
                <w:szCs w:val="22"/>
              </w:rPr>
              <w:t>59-61   --&gt;</w:t>
            </w:r>
          </w:p>
        </w:tc>
        <w:tc>
          <w:tcPr>
            <w:tcW w:w="1643" w:type="dxa"/>
            <w:tcBorders>
              <w:top w:val="nil"/>
              <w:left w:val="nil"/>
              <w:bottom w:val="nil"/>
            </w:tcBorders>
          </w:tcPr>
          <w:p w14:paraId="0051056E" w14:textId="77777777" w:rsidR="003139B7" w:rsidRPr="00C72674" w:rsidRDefault="003139B7" w:rsidP="00763FBA">
            <w:pPr>
              <w:spacing w:after="0"/>
              <w:rPr>
                <w:sz w:val="22"/>
                <w:szCs w:val="22"/>
              </w:rPr>
            </w:pPr>
            <w:r w:rsidRPr="00C72674">
              <w:rPr>
                <w:sz w:val="22"/>
                <w:szCs w:val="22"/>
              </w:rPr>
              <w:t>A2</w:t>
            </w:r>
          </w:p>
        </w:tc>
      </w:tr>
      <w:tr w:rsidR="003139B7" w:rsidRPr="00AD5E50" w14:paraId="04DA351E" w14:textId="77777777" w:rsidTr="00763FBA">
        <w:tc>
          <w:tcPr>
            <w:tcW w:w="3284" w:type="dxa"/>
            <w:gridSpan w:val="2"/>
            <w:tcBorders>
              <w:bottom w:val="single" w:sz="4" w:space="0" w:color="auto"/>
            </w:tcBorders>
          </w:tcPr>
          <w:p w14:paraId="12509946" w14:textId="77777777" w:rsidR="003139B7" w:rsidRPr="00C72674" w:rsidRDefault="003139B7" w:rsidP="00763FBA">
            <w:pPr>
              <w:spacing w:after="0"/>
              <w:jc w:val="center"/>
              <w:rPr>
                <w:b/>
                <w:i/>
                <w:sz w:val="22"/>
                <w:szCs w:val="22"/>
              </w:rPr>
            </w:pPr>
            <w:r w:rsidRPr="00C72674">
              <w:rPr>
                <w:b/>
                <w:i/>
                <w:sz w:val="22"/>
                <w:szCs w:val="22"/>
              </w:rPr>
              <w:t>CC#31, HrmIntrl</w:t>
            </w:r>
          </w:p>
        </w:tc>
        <w:tc>
          <w:tcPr>
            <w:tcW w:w="1642" w:type="dxa"/>
            <w:tcBorders>
              <w:top w:val="nil"/>
              <w:bottom w:val="nil"/>
              <w:right w:val="nil"/>
            </w:tcBorders>
          </w:tcPr>
          <w:p w14:paraId="3914C754" w14:textId="77777777" w:rsidR="003139B7" w:rsidRPr="00C72674" w:rsidRDefault="003139B7" w:rsidP="00763FBA">
            <w:pPr>
              <w:spacing w:after="0"/>
              <w:jc w:val="right"/>
              <w:rPr>
                <w:sz w:val="22"/>
                <w:szCs w:val="22"/>
              </w:rPr>
            </w:pPr>
            <w:r w:rsidRPr="00C72674">
              <w:rPr>
                <w:sz w:val="22"/>
                <w:szCs w:val="22"/>
              </w:rPr>
              <w:t>93-97   --&gt;</w:t>
            </w:r>
          </w:p>
        </w:tc>
        <w:tc>
          <w:tcPr>
            <w:tcW w:w="1642" w:type="dxa"/>
            <w:tcBorders>
              <w:top w:val="nil"/>
              <w:left w:val="nil"/>
              <w:bottom w:val="nil"/>
            </w:tcBorders>
          </w:tcPr>
          <w:p w14:paraId="6D2FC47E" w14:textId="77777777" w:rsidR="003139B7" w:rsidRPr="00C72674" w:rsidRDefault="003139B7" w:rsidP="00763FBA">
            <w:pPr>
              <w:spacing w:after="0"/>
              <w:rPr>
                <w:sz w:val="22"/>
                <w:szCs w:val="22"/>
              </w:rPr>
            </w:pPr>
            <w:r w:rsidRPr="00C72674">
              <w:rPr>
                <w:sz w:val="22"/>
                <w:szCs w:val="22"/>
              </w:rPr>
              <w:t>6</w:t>
            </w:r>
          </w:p>
        </w:tc>
        <w:tc>
          <w:tcPr>
            <w:tcW w:w="1643" w:type="dxa"/>
            <w:tcBorders>
              <w:top w:val="nil"/>
              <w:bottom w:val="nil"/>
              <w:right w:val="nil"/>
            </w:tcBorders>
          </w:tcPr>
          <w:p w14:paraId="5C9213F4" w14:textId="77777777" w:rsidR="003139B7" w:rsidRPr="00C72674" w:rsidRDefault="003139B7" w:rsidP="00763FBA">
            <w:pPr>
              <w:spacing w:after="0"/>
              <w:jc w:val="right"/>
              <w:rPr>
                <w:sz w:val="22"/>
                <w:szCs w:val="22"/>
              </w:rPr>
            </w:pPr>
            <w:r w:rsidRPr="00C72674">
              <w:rPr>
                <w:sz w:val="22"/>
                <w:szCs w:val="22"/>
              </w:rPr>
              <w:t>62-65   --&gt;</w:t>
            </w:r>
          </w:p>
        </w:tc>
        <w:tc>
          <w:tcPr>
            <w:tcW w:w="1643" w:type="dxa"/>
            <w:tcBorders>
              <w:top w:val="nil"/>
              <w:left w:val="nil"/>
              <w:bottom w:val="nil"/>
            </w:tcBorders>
          </w:tcPr>
          <w:p w14:paraId="6B144CFB" w14:textId="77777777" w:rsidR="003139B7" w:rsidRPr="00C72674" w:rsidRDefault="003139B7" w:rsidP="00763FBA">
            <w:pPr>
              <w:spacing w:after="0"/>
              <w:rPr>
                <w:sz w:val="22"/>
                <w:szCs w:val="22"/>
              </w:rPr>
            </w:pPr>
            <w:r w:rsidRPr="00C72674">
              <w:rPr>
                <w:sz w:val="22"/>
                <w:szCs w:val="22"/>
              </w:rPr>
              <w:t>A#2</w:t>
            </w:r>
          </w:p>
        </w:tc>
      </w:tr>
      <w:tr w:rsidR="003139B7" w:rsidRPr="00AD5E50" w14:paraId="554B2950" w14:textId="77777777" w:rsidTr="00763FBA">
        <w:tc>
          <w:tcPr>
            <w:tcW w:w="1642" w:type="dxa"/>
            <w:tcBorders>
              <w:bottom w:val="nil"/>
              <w:right w:val="nil"/>
            </w:tcBorders>
          </w:tcPr>
          <w:p w14:paraId="42348429" w14:textId="77777777" w:rsidR="003139B7" w:rsidRPr="00C72674" w:rsidRDefault="003139B7" w:rsidP="00763FBA">
            <w:pPr>
              <w:spacing w:after="0"/>
              <w:jc w:val="right"/>
              <w:rPr>
                <w:sz w:val="22"/>
                <w:szCs w:val="22"/>
              </w:rPr>
            </w:pPr>
            <w:r w:rsidRPr="00C72674">
              <w:rPr>
                <w:sz w:val="22"/>
                <w:szCs w:val="22"/>
              </w:rPr>
              <w:t xml:space="preserve">0-9     --&gt; </w:t>
            </w:r>
          </w:p>
        </w:tc>
        <w:tc>
          <w:tcPr>
            <w:tcW w:w="1642" w:type="dxa"/>
            <w:tcBorders>
              <w:left w:val="nil"/>
              <w:bottom w:val="nil"/>
            </w:tcBorders>
          </w:tcPr>
          <w:p w14:paraId="73BEDE93" w14:textId="77777777" w:rsidR="003139B7" w:rsidRPr="00C72674" w:rsidRDefault="003139B7" w:rsidP="00763FBA">
            <w:pPr>
              <w:spacing w:after="0"/>
              <w:rPr>
                <w:sz w:val="22"/>
                <w:szCs w:val="22"/>
              </w:rPr>
            </w:pPr>
            <w:r w:rsidRPr="00C72674">
              <w:rPr>
                <w:sz w:val="22"/>
                <w:szCs w:val="22"/>
              </w:rPr>
              <w:t>4th down</w:t>
            </w:r>
          </w:p>
        </w:tc>
        <w:tc>
          <w:tcPr>
            <w:tcW w:w="1642" w:type="dxa"/>
            <w:tcBorders>
              <w:top w:val="nil"/>
              <w:bottom w:val="nil"/>
              <w:right w:val="nil"/>
            </w:tcBorders>
          </w:tcPr>
          <w:p w14:paraId="7C6DAAC1" w14:textId="77777777" w:rsidR="003139B7" w:rsidRPr="00C72674" w:rsidRDefault="003139B7" w:rsidP="00763FBA">
            <w:pPr>
              <w:spacing w:after="0"/>
              <w:jc w:val="right"/>
              <w:rPr>
                <w:sz w:val="22"/>
                <w:szCs w:val="22"/>
              </w:rPr>
            </w:pPr>
            <w:r w:rsidRPr="00C72674">
              <w:rPr>
                <w:sz w:val="22"/>
                <w:szCs w:val="22"/>
              </w:rPr>
              <w:t>98-103  --&gt;</w:t>
            </w:r>
          </w:p>
        </w:tc>
        <w:tc>
          <w:tcPr>
            <w:tcW w:w="1642" w:type="dxa"/>
            <w:tcBorders>
              <w:top w:val="nil"/>
              <w:left w:val="nil"/>
              <w:bottom w:val="nil"/>
            </w:tcBorders>
          </w:tcPr>
          <w:p w14:paraId="163CA9F9" w14:textId="77777777" w:rsidR="003139B7" w:rsidRPr="00C72674" w:rsidRDefault="003139B7" w:rsidP="00763FBA">
            <w:pPr>
              <w:spacing w:after="0"/>
              <w:rPr>
                <w:sz w:val="22"/>
                <w:szCs w:val="22"/>
              </w:rPr>
            </w:pPr>
            <w:r w:rsidRPr="00C72674">
              <w:rPr>
                <w:sz w:val="22"/>
                <w:szCs w:val="22"/>
              </w:rPr>
              <w:t>7</w:t>
            </w:r>
          </w:p>
        </w:tc>
        <w:tc>
          <w:tcPr>
            <w:tcW w:w="1643" w:type="dxa"/>
            <w:tcBorders>
              <w:top w:val="nil"/>
              <w:bottom w:val="nil"/>
              <w:right w:val="nil"/>
            </w:tcBorders>
          </w:tcPr>
          <w:p w14:paraId="305172AD" w14:textId="77777777" w:rsidR="003139B7" w:rsidRPr="00C72674" w:rsidRDefault="003139B7" w:rsidP="00763FBA">
            <w:pPr>
              <w:spacing w:after="0"/>
              <w:jc w:val="right"/>
              <w:rPr>
                <w:sz w:val="22"/>
                <w:szCs w:val="22"/>
              </w:rPr>
            </w:pPr>
            <w:r w:rsidRPr="00C72674">
              <w:rPr>
                <w:sz w:val="22"/>
                <w:szCs w:val="22"/>
              </w:rPr>
              <w:t>66-68   --&gt;</w:t>
            </w:r>
          </w:p>
        </w:tc>
        <w:tc>
          <w:tcPr>
            <w:tcW w:w="1643" w:type="dxa"/>
            <w:tcBorders>
              <w:top w:val="nil"/>
              <w:left w:val="nil"/>
              <w:bottom w:val="nil"/>
            </w:tcBorders>
          </w:tcPr>
          <w:p w14:paraId="3FA919AF" w14:textId="77777777" w:rsidR="003139B7" w:rsidRPr="00C72674" w:rsidRDefault="003139B7" w:rsidP="00763FBA">
            <w:pPr>
              <w:spacing w:after="0"/>
              <w:rPr>
                <w:sz w:val="22"/>
                <w:szCs w:val="22"/>
              </w:rPr>
            </w:pPr>
            <w:r w:rsidRPr="00C72674">
              <w:rPr>
                <w:sz w:val="22"/>
                <w:szCs w:val="22"/>
              </w:rPr>
              <w:t>B2</w:t>
            </w:r>
          </w:p>
        </w:tc>
      </w:tr>
      <w:tr w:rsidR="003139B7" w:rsidRPr="00AD5E50" w14:paraId="3E4F662F" w14:textId="77777777" w:rsidTr="00763FBA">
        <w:tc>
          <w:tcPr>
            <w:tcW w:w="1642" w:type="dxa"/>
            <w:tcBorders>
              <w:top w:val="nil"/>
              <w:bottom w:val="nil"/>
              <w:right w:val="nil"/>
            </w:tcBorders>
          </w:tcPr>
          <w:p w14:paraId="3F7CBAA1" w14:textId="77777777" w:rsidR="003139B7" w:rsidRPr="00C72674" w:rsidRDefault="003139B7" w:rsidP="00763FBA">
            <w:pPr>
              <w:spacing w:after="0"/>
              <w:jc w:val="right"/>
              <w:rPr>
                <w:sz w:val="22"/>
                <w:szCs w:val="22"/>
              </w:rPr>
            </w:pPr>
            <w:r w:rsidRPr="00C72674">
              <w:rPr>
                <w:sz w:val="22"/>
                <w:szCs w:val="22"/>
              </w:rPr>
              <w:t>10-27   --&gt;</w:t>
            </w:r>
          </w:p>
        </w:tc>
        <w:tc>
          <w:tcPr>
            <w:tcW w:w="1642" w:type="dxa"/>
            <w:tcBorders>
              <w:top w:val="nil"/>
              <w:left w:val="nil"/>
              <w:bottom w:val="nil"/>
            </w:tcBorders>
          </w:tcPr>
          <w:p w14:paraId="2F1080CA" w14:textId="77777777" w:rsidR="003139B7" w:rsidRPr="00C72674" w:rsidRDefault="003139B7" w:rsidP="00763FBA">
            <w:pPr>
              <w:spacing w:after="0"/>
              <w:rPr>
                <w:sz w:val="22"/>
                <w:szCs w:val="22"/>
              </w:rPr>
            </w:pPr>
            <w:r w:rsidRPr="00C72674">
              <w:rPr>
                <w:sz w:val="22"/>
                <w:szCs w:val="22"/>
              </w:rPr>
              <w:t>5th up</w:t>
            </w:r>
          </w:p>
        </w:tc>
        <w:tc>
          <w:tcPr>
            <w:tcW w:w="1642" w:type="dxa"/>
            <w:tcBorders>
              <w:top w:val="nil"/>
              <w:bottom w:val="nil"/>
              <w:right w:val="nil"/>
            </w:tcBorders>
          </w:tcPr>
          <w:p w14:paraId="2729981B" w14:textId="77777777" w:rsidR="003139B7" w:rsidRPr="00C72674" w:rsidRDefault="003139B7" w:rsidP="00763FBA">
            <w:pPr>
              <w:spacing w:after="0"/>
              <w:jc w:val="right"/>
              <w:rPr>
                <w:sz w:val="22"/>
                <w:szCs w:val="22"/>
              </w:rPr>
            </w:pPr>
            <w:r w:rsidRPr="00C72674">
              <w:rPr>
                <w:sz w:val="22"/>
                <w:szCs w:val="22"/>
              </w:rPr>
              <w:t>104-108 --&gt;</w:t>
            </w:r>
          </w:p>
        </w:tc>
        <w:tc>
          <w:tcPr>
            <w:tcW w:w="1642" w:type="dxa"/>
            <w:tcBorders>
              <w:top w:val="nil"/>
              <w:left w:val="nil"/>
              <w:bottom w:val="nil"/>
            </w:tcBorders>
          </w:tcPr>
          <w:p w14:paraId="01BD0BAB" w14:textId="77777777" w:rsidR="003139B7" w:rsidRPr="00C72674" w:rsidRDefault="003139B7" w:rsidP="00763FBA">
            <w:pPr>
              <w:spacing w:after="0"/>
              <w:rPr>
                <w:sz w:val="22"/>
                <w:szCs w:val="22"/>
              </w:rPr>
            </w:pPr>
            <w:r w:rsidRPr="00C72674">
              <w:rPr>
                <w:sz w:val="22"/>
                <w:szCs w:val="22"/>
              </w:rPr>
              <w:t>8</w:t>
            </w:r>
          </w:p>
        </w:tc>
        <w:tc>
          <w:tcPr>
            <w:tcW w:w="1643" w:type="dxa"/>
            <w:tcBorders>
              <w:top w:val="nil"/>
              <w:bottom w:val="nil"/>
              <w:right w:val="nil"/>
            </w:tcBorders>
          </w:tcPr>
          <w:p w14:paraId="4C755A04" w14:textId="77777777" w:rsidR="003139B7" w:rsidRPr="00C72674" w:rsidRDefault="003139B7" w:rsidP="00763FBA">
            <w:pPr>
              <w:spacing w:after="0"/>
              <w:jc w:val="right"/>
              <w:rPr>
                <w:sz w:val="22"/>
                <w:szCs w:val="22"/>
              </w:rPr>
            </w:pPr>
            <w:r w:rsidRPr="00C72674">
              <w:rPr>
                <w:sz w:val="22"/>
                <w:szCs w:val="22"/>
              </w:rPr>
              <w:t>69-72   --&gt;</w:t>
            </w:r>
          </w:p>
        </w:tc>
        <w:tc>
          <w:tcPr>
            <w:tcW w:w="1643" w:type="dxa"/>
            <w:tcBorders>
              <w:top w:val="nil"/>
              <w:left w:val="nil"/>
              <w:bottom w:val="nil"/>
            </w:tcBorders>
          </w:tcPr>
          <w:p w14:paraId="4D0B1C74" w14:textId="77777777" w:rsidR="003139B7" w:rsidRPr="00C72674" w:rsidRDefault="003139B7" w:rsidP="00763FBA">
            <w:pPr>
              <w:spacing w:after="0"/>
              <w:rPr>
                <w:sz w:val="22"/>
                <w:szCs w:val="22"/>
              </w:rPr>
            </w:pPr>
            <w:r w:rsidRPr="00C72674">
              <w:rPr>
                <w:sz w:val="22"/>
                <w:szCs w:val="22"/>
              </w:rPr>
              <w:t>C3</w:t>
            </w:r>
          </w:p>
        </w:tc>
      </w:tr>
      <w:tr w:rsidR="003139B7" w:rsidRPr="00AD5E50" w14:paraId="1E91F3EB" w14:textId="77777777" w:rsidTr="00763FBA">
        <w:tc>
          <w:tcPr>
            <w:tcW w:w="1642" w:type="dxa"/>
            <w:tcBorders>
              <w:top w:val="nil"/>
              <w:bottom w:val="nil"/>
              <w:right w:val="nil"/>
            </w:tcBorders>
          </w:tcPr>
          <w:p w14:paraId="070FDCF7" w14:textId="77777777" w:rsidR="003139B7" w:rsidRPr="00C72674" w:rsidRDefault="003139B7" w:rsidP="00763FBA">
            <w:pPr>
              <w:spacing w:after="0"/>
              <w:jc w:val="right"/>
              <w:rPr>
                <w:sz w:val="22"/>
                <w:szCs w:val="22"/>
              </w:rPr>
            </w:pPr>
            <w:r w:rsidRPr="00C72674">
              <w:rPr>
                <w:sz w:val="22"/>
                <w:szCs w:val="22"/>
              </w:rPr>
              <w:t>28-45   --&gt;</w:t>
            </w:r>
          </w:p>
        </w:tc>
        <w:tc>
          <w:tcPr>
            <w:tcW w:w="1642" w:type="dxa"/>
            <w:tcBorders>
              <w:top w:val="nil"/>
              <w:left w:val="nil"/>
              <w:bottom w:val="nil"/>
            </w:tcBorders>
          </w:tcPr>
          <w:p w14:paraId="069C9293" w14:textId="77777777" w:rsidR="003139B7" w:rsidRPr="00C72674" w:rsidRDefault="003139B7" w:rsidP="00763FBA">
            <w:pPr>
              <w:spacing w:after="0"/>
              <w:rPr>
                <w:sz w:val="22"/>
                <w:szCs w:val="22"/>
              </w:rPr>
            </w:pPr>
            <w:r w:rsidRPr="00C72674">
              <w:rPr>
                <w:sz w:val="22"/>
                <w:szCs w:val="22"/>
              </w:rPr>
              <w:t>Octave</w:t>
            </w:r>
          </w:p>
        </w:tc>
        <w:tc>
          <w:tcPr>
            <w:tcW w:w="1642" w:type="dxa"/>
            <w:tcBorders>
              <w:top w:val="nil"/>
              <w:bottom w:val="nil"/>
              <w:right w:val="nil"/>
            </w:tcBorders>
          </w:tcPr>
          <w:p w14:paraId="3FAFD6A3" w14:textId="77777777" w:rsidR="003139B7" w:rsidRPr="00C72674" w:rsidRDefault="003139B7" w:rsidP="00763FBA">
            <w:pPr>
              <w:spacing w:after="0"/>
              <w:jc w:val="right"/>
              <w:rPr>
                <w:sz w:val="22"/>
                <w:szCs w:val="22"/>
              </w:rPr>
            </w:pPr>
            <w:r w:rsidRPr="00C72674">
              <w:rPr>
                <w:sz w:val="22"/>
                <w:szCs w:val="22"/>
              </w:rPr>
              <w:t>109-113 --&gt;</w:t>
            </w:r>
          </w:p>
        </w:tc>
        <w:tc>
          <w:tcPr>
            <w:tcW w:w="1642" w:type="dxa"/>
            <w:tcBorders>
              <w:top w:val="nil"/>
              <w:left w:val="nil"/>
              <w:bottom w:val="nil"/>
            </w:tcBorders>
          </w:tcPr>
          <w:p w14:paraId="57C9FEC2" w14:textId="77777777" w:rsidR="003139B7" w:rsidRPr="00C72674" w:rsidRDefault="003139B7" w:rsidP="00763FBA">
            <w:pPr>
              <w:spacing w:after="0"/>
              <w:rPr>
                <w:sz w:val="22"/>
                <w:szCs w:val="22"/>
              </w:rPr>
            </w:pPr>
            <w:r w:rsidRPr="00C72674">
              <w:rPr>
                <w:sz w:val="22"/>
                <w:szCs w:val="22"/>
              </w:rPr>
              <w:t>9</w:t>
            </w:r>
          </w:p>
        </w:tc>
        <w:tc>
          <w:tcPr>
            <w:tcW w:w="1643" w:type="dxa"/>
            <w:tcBorders>
              <w:top w:val="nil"/>
              <w:bottom w:val="nil"/>
              <w:right w:val="nil"/>
            </w:tcBorders>
          </w:tcPr>
          <w:p w14:paraId="7B3F469E" w14:textId="77777777" w:rsidR="003139B7" w:rsidRPr="00C72674" w:rsidRDefault="003139B7" w:rsidP="00763FBA">
            <w:pPr>
              <w:spacing w:after="0"/>
              <w:jc w:val="right"/>
              <w:rPr>
                <w:sz w:val="22"/>
                <w:szCs w:val="22"/>
              </w:rPr>
            </w:pPr>
            <w:r w:rsidRPr="00C72674">
              <w:rPr>
                <w:sz w:val="22"/>
                <w:szCs w:val="22"/>
              </w:rPr>
              <w:t>73-75   --&gt;</w:t>
            </w:r>
          </w:p>
        </w:tc>
        <w:tc>
          <w:tcPr>
            <w:tcW w:w="1643" w:type="dxa"/>
            <w:tcBorders>
              <w:top w:val="nil"/>
              <w:left w:val="nil"/>
              <w:bottom w:val="nil"/>
            </w:tcBorders>
          </w:tcPr>
          <w:p w14:paraId="45851C0D" w14:textId="77777777" w:rsidR="003139B7" w:rsidRPr="00C72674" w:rsidRDefault="003139B7" w:rsidP="00763FBA">
            <w:pPr>
              <w:spacing w:after="0"/>
              <w:rPr>
                <w:sz w:val="22"/>
                <w:szCs w:val="22"/>
              </w:rPr>
            </w:pPr>
            <w:r w:rsidRPr="00C72674">
              <w:rPr>
                <w:sz w:val="22"/>
                <w:szCs w:val="22"/>
              </w:rPr>
              <w:t>C#3</w:t>
            </w:r>
          </w:p>
        </w:tc>
      </w:tr>
      <w:tr w:rsidR="003139B7" w:rsidRPr="00AD5E50" w14:paraId="11D21FFD" w14:textId="77777777" w:rsidTr="00763FBA">
        <w:tc>
          <w:tcPr>
            <w:tcW w:w="1642" w:type="dxa"/>
            <w:tcBorders>
              <w:top w:val="nil"/>
              <w:bottom w:val="nil"/>
              <w:right w:val="nil"/>
            </w:tcBorders>
          </w:tcPr>
          <w:p w14:paraId="60474600" w14:textId="77777777" w:rsidR="003139B7" w:rsidRPr="00C72674" w:rsidRDefault="003139B7" w:rsidP="00763FBA">
            <w:pPr>
              <w:spacing w:after="0"/>
              <w:jc w:val="right"/>
              <w:rPr>
                <w:sz w:val="22"/>
                <w:szCs w:val="22"/>
              </w:rPr>
            </w:pPr>
            <w:r w:rsidRPr="00C72674">
              <w:rPr>
                <w:sz w:val="22"/>
                <w:szCs w:val="22"/>
              </w:rPr>
              <w:t>46-63   --&gt;</w:t>
            </w:r>
          </w:p>
        </w:tc>
        <w:tc>
          <w:tcPr>
            <w:tcW w:w="1642" w:type="dxa"/>
            <w:tcBorders>
              <w:top w:val="nil"/>
              <w:left w:val="nil"/>
              <w:bottom w:val="nil"/>
            </w:tcBorders>
          </w:tcPr>
          <w:p w14:paraId="295560B8" w14:textId="77777777" w:rsidR="003139B7" w:rsidRPr="00C72674" w:rsidRDefault="003139B7" w:rsidP="00763FBA">
            <w:pPr>
              <w:spacing w:after="0"/>
              <w:rPr>
                <w:sz w:val="22"/>
                <w:szCs w:val="22"/>
              </w:rPr>
            </w:pPr>
            <w:r w:rsidRPr="00C72674">
              <w:rPr>
                <w:sz w:val="22"/>
                <w:szCs w:val="22"/>
              </w:rPr>
              <w:t>Power1</w:t>
            </w:r>
          </w:p>
        </w:tc>
        <w:tc>
          <w:tcPr>
            <w:tcW w:w="1642" w:type="dxa"/>
            <w:tcBorders>
              <w:top w:val="nil"/>
              <w:bottom w:val="nil"/>
              <w:right w:val="nil"/>
            </w:tcBorders>
          </w:tcPr>
          <w:p w14:paraId="4B6C29D7" w14:textId="77777777" w:rsidR="003139B7" w:rsidRPr="00C72674" w:rsidRDefault="003139B7" w:rsidP="00763FBA">
            <w:pPr>
              <w:spacing w:after="0"/>
              <w:jc w:val="right"/>
              <w:rPr>
                <w:sz w:val="22"/>
                <w:szCs w:val="22"/>
              </w:rPr>
            </w:pPr>
            <w:r w:rsidRPr="00C72674">
              <w:rPr>
                <w:sz w:val="22"/>
                <w:szCs w:val="22"/>
              </w:rPr>
              <w:t>114-119 --&gt;</w:t>
            </w:r>
          </w:p>
        </w:tc>
        <w:tc>
          <w:tcPr>
            <w:tcW w:w="1642" w:type="dxa"/>
            <w:tcBorders>
              <w:top w:val="nil"/>
              <w:left w:val="nil"/>
              <w:bottom w:val="nil"/>
            </w:tcBorders>
          </w:tcPr>
          <w:p w14:paraId="0F8E0363" w14:textId="77777777" w:rsidR="003139B7" w:rsidRPr="00C72674" w:rsidRDefault="003139B7" w:rsidP="00763FBA">
            <w:pPr>
              <w:spacing w:after="0"/>
              <w:rPr>
                <w:sz w:val="22"/>
                <w:szCs w:val="22"/>
              </w:rPr>
            </w:pPr>
            <w:r w:rsidRPr="00C72674">
              <w:rPr>
                <w:sz w:val="22"/>
                <w:szCs w:val="22"/>
              </w:rPr>
              <w:t>10</w:t>
            </w:r>
          </w:p>
        </w:tc>
        <w:tc>
          <w:tcPr>
            <w:tcW w:w="1643" w:type="dxa"/>
            <w:tcBorders>
              <w:top w:val="nil"/>
              <w:bottom w:val="nil"/>
              <w:right w:val="nil"/>
            </w:tcBorders>
          </w:tcPr>
          <w:p w14:paraId="56249E1E" w14:textId="77777777" w:rsidR="003139B7" w:rsidRPr="00C72674" w:rsidRDefault="003139B7" w:rsidP="00763FBA">
            <w:pPr>
              <w:spacing w:after="0"/>
              <w:jc w:val="right"/>
              <w:rPr>
                <w:sz w:val="22"/>
                <w:szCs w:val="22"/>
              </w:rPr>
            </w:pPr>
            <w:r w:rsidRPr="00C72674">
              <w:rPr>
                <w:sz w:val="22"/>
                <w:szCs w:val="22"/>
              </w:rPr>
              <w:t>76-79   --&gt;</w:t>
            </w:r>
          </w:p>
        </w:tc>
        <w:tc>
          <w:tcPr>
            <w:tcW w:w="1643" w:type="dxa"/>
            <w:tcBorders>
              <w:top w:val="nil"/>
              <w:left w:val="nil"/>
              <w:bottom w:val="nil"/>
            </w:tcBorders>
          </w:tcPr>
          <w:p w14:paraId="55D2C4BB" w14:textId="77777777" w:rsidR="003139B7" w:rsidRPr="00C72674" w:rsidRDefault="003139B7" w:rsidP="00763FBA">
            <w:pPr>
              <w:spacing w:after="0"/>
              <w:rPr>
                <w:sz w:val="22"/>
                <w:szCs w:val="22"/>
              </w:rPr>
            </w:pPr>
            <w:r w:rsidRPr="00C72674">
              <w:rPr>
                <w:sz w:val="22"/>
                <w:szCs w:val="22"/>
              </w:rPr>
              <w:t>D3</w:t>
            </w:r>
          </w:p>
        </w:tc>
      </w:tr>
      <w:tr w:rsidR="003139B7" w:rsidRPr="00AD5E50" w14:paraId="64CDD50B" w14:textId="77777777" w:rsidTr="00763FBA">
        <w:tc>
          <w:tcPr>
            <w:tcW w:w="1642" w:type="dxa"/>
            <w:tcBorders>
              <w:top w:val="nil"/>
              <w:bottom w:val="nil"/>
              <w:right w:val="nil"/>
            </w:tcBorders>
          </w:tcPr>
          <w:p w14:paraId="4521EF85" w14:textId="77777777" w:rsidR="003139B7" w:rsidRPr="00C72674" w:rsidRDefault="003139B7" w:rsidP="00763FBA">
            <w:pPr>
              <w:spacing w:after="0"/>
              <w:jc w:val="right"/>
              <w:rPr>
                <w:sz w:val="22"/>
                <w:szCs w:val="22"/>
              </w:rPr>
            </w:pPr>
            <w:r w:rsidRPr="00C72674">
              <w:rPr>
                <w:sz w:val="22"/>
                <w:szCs w:val="22"/>
              </w:rPr>
              <w:t>64-81   --&gt;</w:t>
            </w:r>
          </w:p>
        </w:tc>
        <w:tc>
          <w:tcPr>
            <w:tcW w:w="1642" w:type="dxa"/>
            <w:tcBorders>
              <w:top w:val="nil"/>
              <w:left w:val="nil"/>
              <w:bottom w:val="nil"/>
            </w:tcBorders>
          </w:tcPr>
          <w:p w14:paraId="41EEAD83" w14:textId="77777777" w:rsidR="003139B7" w:rsidRPr="00C72674" w:rsidRDefault="003139B7" w:rsidP="00763FBA">
            <w:pPr>
              <w:spacing w:after="0"/>
              <w:rPr>
                <w:sz w:val="22"/>
                <w:szCs w:val="22"/>
              </w:rPr>
            </w:pPr>
            <w:r w:rsidRPr="00C72674">
              <w:rPr>
                <w:sz w:val="22"/>
                <w:szCs w:val="22"/>
              </w:rPr>
              <w:t>Power2</w:t>
            </w:r>
          </w:p>
        </w:tc>
        <w:tc>
          <w:tcPr>
            <w:tcW w:w="1642" w:type="dxa"/>
            <w:tcBorders>
              <w:top w:val="nil"/>
              <w:bottom w:val="nil"/>
              <w:right w:val="nil"/>
            </w:tcBorders>
          </w:tcPr>
          <w:p w14:paraId="7C835F84" w14:textId="77777777" w:rsidR="003139B7" w:rsidRPr="00C72674" w:rsidRDefault="003139B7" w:rsidP="00763FBA">
            <w:pPr>
              <w:spacing w:after="0"/>
              <w:jc w:val="right"/>
              <w:rPr>
                <w:sz w:val="22"/>
                <w:szCs w:val="22"/>
              </w:rPr>
            </w:pPr>
            <w:r w:rsidRPr="00C72674">
              <w:rPr>
                <w:sz w:val="22"/>
                <w:szCs w:val="22"/>
              </w:rPr>
              <w:t>120-124 --&gt;</w:t>
            </w:r>
          </w:p>
        </w:tc>
        <w:tc>
          <w:tcPr>
            <w:tcW w:w="1642" w:type="dxa"/>
            <w:tcBorders>
              <w:top w:val="nil"/>
              <w:left w:val="nil"/>
              <w:bottom w:val="nil"/>
            </w:tcBorders>
          </w:tcPr>
          <w:p w14:paraId="56F43E7E" w14:textId="77777777" w:rsidR="003139B7" w:rsidRPr="00C72674" w:rsidRDefault="003139B7" w:rsidP="00763FBA">
            <w:pPr>
              <w:spacing w:after="0"/>
              <w:rPr>
                <w:sz w:val="22"/>
                <w:szCs w:val="22"/>
              </w:rPr>
            </w:pPr>
            <w:r w:rsidRPr="00C72674">
              <w:rPr>
                <w:sz w:val="22"/>
                <w:szCs w:val="22"/>
              </w:rPr>
              <w:t>11</w:t>
            </w:r>
          </w:p>
        </w:tc>
        <w:tc>
          <w:tcPr>
            <w:tcW w:w="1643" w:type="dxa"/>
            <w:tcBorders>
              <w:top w:val="nil"/>
              <w:bottom w:val="nil"/>
              <w:right w:val="nil"/>
            </w:tcBorders>
          </w:tcPr>
          <w:p w14:paraId="730E4535" w14:textId="77777777" w:rsidR="003139B7" w:rsidRPr="00C72674" w:rsidRDefault="003139B7" w:rsidP="00763FBA">
            <w:pPr>
              <w:spacing w:after="0"/>
              <w:jc w:val="right"/>
              <w:rPr>
                <w:sz w:val="22"/>
                <w:szCs w:val="22"/>
              </w:rPr>
            </w:pPr>
            <w:r w:rsidRPr="00C72674">
              <w:rPr>
                <w:sz w:val="22"/>
                <w:szCs w:val="22"/>
              </w:rPr>
              <w:t>80-82   --&gt;</w:t>
            </w:r>
          </w:p>
        </w:tc>
        <w:tc>
          <w:tcPr>
            <w:tcW w:w="1643" w:type="dxa"/>
            <w:tcBorders>
              <w:top w:val="nil"/>
              <w:left w:val="nil"/>
              <w:bottom w:val="nil"/>
            </w:tcBorders>
          </w:tcPr>
          <w:p w14:paraId="0581EF81" w14:textId="77777777" w:rsidR="003139B7" w:rsidRPr="00C72674" w:rsidRDefault="003139B7" w:rsidP="00763FBA">
            <w:pPr>
              <w:spacing w:after="0"/>
              <w:rPr>
                <w:sz w:val="22"/>
                <w:szCs w:val="22"/>
              </w:rPr>
            </w:pPr>
            <w:r w:rsidRPr="00C72674">
              <w:rPr>
                <w:sz w:val="22"/>
                <w:szCs w:val="22"/>
              </w:rPr>
              <w:t>D#3</w:t>
            </w:r>
          </w:p>
        </w:tc>
      </w:tr>
      <w:tr w:rsidR="003139B7" w:rsidRPr="00AD5E50" w14:paraId="1EDE4701" w14:textId="77777777" w:rsidTr="00763FBA">
        <w:tc>
          <w:tcPr>
            <w:tcW w:w="1642" w:type="dxa"/>
            <w:tcBorders>
              <w:top w:val="nil"/>
              <w:right w:val="nil"/>
            </w:tcBorders>
          </w:tcPr>
          <w:p w14:paraId="4772F524" w14:textId="77777777" w:rsidR="003139B7" w:rsidRPr="00C72674" w:rsidRDefault="003139B7" w:rsidP="00763FBA">
            <w:pPr>
              <w:spacing w:after="0"/>
              <w:jc w:val="right"/>
              <w:rPr>
                <w:sz w:val="22"/>
                <w:szCs w:val="22"/>
              </w:rPr>
            </w:pPr>
            <w:r w:rsidRPr="00C72674">
              <w:rPr>
                <w:sz w:val="22"/>
                <w:szCs w:val="22"/>
              </w:rPr>
              <w:t>82-127  --&gt;</w:t>
            </w:r>
          </w:p>
        </w:tc>
        <w:tc>
          <w:tcPr>
            <w:tcW w:w="1642" w:type="dxa"/>
            <w:tcBorders>
              <w:top w:val="nil"/>
              <w:left w:val="nil"/>
            </w:tcBorders>
          </w:tcPr>
          <w:p w14:paraId="2033405E" w14:textId="77777777" w:rsidR="003139B7" w:rsidRPr="00C72674" w:rsidRDefault="003139B7" w:rsidP="00763FBA">
            <w:pPr>
              <w:spacing w:after="0"/>
              <w:rPr>
                <w:sz w:val="22"/>
                <w:szCs w:val="22"/>
              </w:rPr>
            </w:pPr>
            <w:r w:rsidRPr="00C72674">
              <w:rPr>
                <w:sz w:val="22"/>
                <w:szCs w:val="22"/>
              </w:rPr>
              <w:t>2 Octave</w:t>
            </w:r>
          </w:p>
        </w:tc>
        <w:tc>
          <w:tcPr>
            <w:tcW w:w="1642" w:type="dxa"/>
            <w:tcBorders>
              <w:top w:val="nil"/>
              <w:right w:val="nil"/>
            </w:tcBorders>
          </w:tcPr>
          <w:p w14:paraId="69392B44" w14:textId="77777777" w:rsidR="003139B7" w:rsidRPr="00C72674" w:rsidRDefault="003139B7" w:rsidP="00763FBA">
            <w:pPr>
              <w:spacing w:after="0"/>
              <w:jc w:val="right"/>
              <w:rPr>
                <w:sz w:val="22"/>
                <w:szCs w:val="22"/>
              </w:rPr>
            </w:pPr>
            <w:r w:rsidRPr="00C72674">
              <w:rPr>
                <w:sz w:val="22"/>
                <w:szCs w:val="22"/>
              </w:rPr>
              <w:t>125-127 --&gt;</w:t>
            </w:r>
          </w:p>
        </w:tc>
        <w:tc>
          <w:tcPr>
            <w:tcW w:w="1642" w:type="dxa"/>
            <w:tcBorders>
              <w:top w:val="nil"/>
              <w:left w:val="nil"/>
            </w:tcBorders>
          </w:tcPr>
          <w:p w14:paraId="513DB6BB" w14:textId="77777777" w:rsidR="003139B7" w:rsidRPr="00C72674" w:rsidRDefault="003139B7" w:rsidP="00763FBA">
            <w:pPr>
              <w:spacing w:after="0"/>
              <w:rPr>
                <w:sz w:val="22"/>
                <w:szCs w:val="22"/>
              </w:rPr>
            </w:pPr>
            <w:r w:rsidRPr="00C72674">
              <w:rPr>
                <w:sz w:val="22"/>
                <w:szCs w:val="22"/>
              </w:rPr>
              <w:t>12</w:t>
            </w:r>
          </w:p>
        </w:tc>
        <w:tc>
          <w:tcPr>
            <w:tcW w:w="1643" w:type="dxa"/>
            <w:tcBorders>
              <w:top w:val="nil"/>
              <w:bottom w:val="nil"/>
              <w:right w:val="nil"/>
            </w:tcBorders>
          </w:tcPr>
          <w:p w14:paraId="4797F468" w14:textId="77777777" w:rsidR="003139B7" w:rsidRPr="00C72674" w:rsidRDefault="003139B7" w:rsidP="00763FBA">
            <w:pPr>
              <w:spacing w:after="0"/>
              <w:jc w:val="right"/>
              <w:rPr>
                <w:sz w:val="22"/>
                <w:szCs w:val="22"/>
              </w:rPr>
            </w:pPr>
            <w:r w:rsidRPr="00C72674">
              <w:rPr>
                <w:sz w:val="22"/>
                <w:szCs w:val="22"/>
              </w:rPr>
              <w:t>83-86   --&gt;</w:t>
            </w:r>
          </w:p>
        </w:tc>
        <w:tc>
          <w:tcPr>
            <w:tcW w:w="1643" w:type="dxa"/>
            <w:tcBorders>
              <w:top w:val="nil"/>
              <w:left w:val="nil"/>
              <w:bottom w:val="nil"/>
            </w:tcBorders>
          </w:tcPr>
          <w:p w14:paraId="2B8816C5" w14:textId="77777777" w:rsidR="003139B7" w:rsidRPr="00C72674" w:rsidRDefault="003139B7" w:rsidP="00763FBA">
            <w:pPr>
              <w:spacing w:after="0"/>
              <w:rPr>
                <w:sz w:val="22"/>
                <w:szCs w:val="22"/>
              </w:rPr>
            </w:pPr>
            <w:r w:rsidRPr="00C72674">
              <w:rPr>
                <w:sz w:val="22"/>
                <w:szCs w:val="22"/>
              </w:rPr>
              <w:t>E3</w:t>
            </w:r>
          </w:p>
        </w:tc>
      </w:tr>
      <w:tr w:rsidR="003139B7" w:rsidRPr="00AD5E50" w14:paraId="1310A943" w14:textId="77777777" w:rsidTr="00763FBA">
        <w:tc>
          <w:tcPr>
            <w:tcW w:w="3284" w:type="dxa"/>
            <w:gridSpan w:val="2"/>
            <w:tcBorders>
              <w:bottom w:val="single" w:sz="4" w:space="0" w:color="auto"/>
            </w:tcBorders>
          </w:tcPr>
          <w:p w14:paraId="5056B71F" w14:textId="77777777" w:rsidR="003139B7" w:rsidRPr="00C72674" w:rsidRDefault="003139B7" w:rsidP="00763FBA">
            <w:pPr>
              <w:spacing w:after="0"/>
              <w:jc w:val="center"/>
              <w:rPr>
                <w:b/>
                <w:i/>
                <w:sz w:val="22"/>
                <w:szCs w:val="22"/>
              </w:rPr>
            </w:pPr>
            <w:r w:rsidRPr="00C72674">
              <w:rPr>
                <w:b/>
                <w:i/>
                <w:sz w:val="22"/>
                <w:szCs w:val="22"/>
              </w:rPr>
              <w:t>CC#36, HOSteps</w:t>
            </w:r>
          </w:p>
        </w:tc>
        <w:tc>
          <w:tcPr>
            <w:tcW w:w="3284" w:type="dxa"/>
            <w:gridSpan w:val="2"/>
            <w:tcBorders>
              <w:bottom w:val="single" w:sz="4" w:space="0" w:color="auto"/>
            </w:tcBorders>
          </w:tcPr>
          <w:p w14:paraId="29BBFE39" w14:textId="77777777" w:rsidR="003139B7" w:rsidRPr="00C72674" w:rsidRDefault="003139B7" w:rsidP="00763FBA">
            <w:pPr>
              <w:spacing w:after="0"/>
              <w:jc w:val="center"/>
              <w:rPr>
                <w:b/>
                <w:i/>
                <w:sz w:val="22"/>
                <w:szCs w:val="22"/>
              </w:rPr>
            </w:pPr>
            <w:r w:rsidRPr="00C72674">
              <w:rPr>
                <w:b/>
                <w:i/>
                <w:sz w:val="22"/>
                <w:szCs w:val="22"/>
              </w:rPr>
              <w:t>CC#13, PtchFine</w:t>
            </w:r>
          </w:p>
        </w:tc>
        <w:tc>
          <w:tcPr>
            <w:tcW w:w="1643" w:type="dxa"/>
            <w:tcBorders>
              <w:top w:val="nil"/>
              <w:bottom w:val="nil"/>
              <w:right w:val="nil"/>
            </w:tcBorders>
          </w:tcPr>
          <w:p w14:paraId="2C14A201" w14:textId="77777777" w:rsidR="003139B7" w:rsidRPr="00C72674" w:rsidRDefault="003139B7" w:rsidP="00763FBA">
            <w:pPr>
              <w:spacing w:after="0"/>
              <w:jc w:val="right"/>
              <w:rPr>
                <w:sz w:val="22"/>
                <w:szCs w:val="22"/>
              </w:rPr>
            </w:pPr>
            <w:r w:rsidRPr="00C72674">
              <w:rPr>
                <w:sz w:val="22"/>
                <w:szCs w:val="22"/>
              </w:rPr>
              <w:t>87-89   --&gt;</w:t>
            </w:r>
          </w:p>
        </w:tc>
        <w:tc>
          <w:tcPr>
            <w:tcW w:w="1643" w:type="dxa"/>
            <w:tcBorders>
              <w:top w:val="nil"/>
              <w:left w:val="nil"/>
              <w:bottom w:val="nil"/>
            </w:tcBorders>
          </w:tcPr>
          <w:p w14:paraId="2E97DD47" w14:textId="77777777" w:rsidR="003139B7" w:rsidRPr="00C72674" w:rsidRDefault="003139B7" w:rsidP="00763FBA">
            <w:pPr>
              <w:spacing w:after="0"/>
              <w:rPr>
                <w:sz w:val="22"/>
                <w:szCs w:val="22"/>
              </w:rPr>
            </w:pPr>
            <w:r w:rsidRPr="00C72674">
              <w:rPr>
                <w:sz w:val="22"/>
                <w:szCs w:val="22"/>
              </w:rPr>
              <w:t>F3</w:t>
            </w:r>
          </w:p>
        </w:tc>
      </w:tr>
      <w:tr w:rsidR="003139B7" w:rsidRPr="00AD5E50" w14:paraId="24DDC3F7" w14:textId="77777777" w:rsidTr="00763FBA">
        <w:tc>
          <w:tcPr>
            <w:tcW w:w="1642" w:type="dxa"/>
            <w:tcBorders>
              <w:bottom w:val="nil"/>
              <w:right w:val="nil"/>
            </w:tcBorders>
          </w:tcPr>
          <w:p w14:paraId="013A3939" w14:textId="77777777" w:rsidR="003139B7" w:rsidRPr="00C72674" w:rsidRDefault="003139B7" w:rsidP="00763FBA">
            <w:pPr>
              <w:spacing w:after="0"/>
              <w:jc w:val="right"/>
              <w:rPr>
                <w:sz w:val="22"/>
                <w:szCs w:val="22"/>
              </w:rPr>
            </w:pPr>
            <w:r w:rsidRPr="00C72674">
              <w:rPr>
                <w:sz w:val="22"/>
                <w:szCs w:val="22"/>
              </w:rPr>
              <w:t>0-5     --&gt;</w:t>
            </w:r>
          </w:p>
        </w:tc>
        <w:tc>
          <w:tcPr>
            <w:tcW w:w="1642" w:type="dxa"/>
            <w:tcBorders>
              <w:left w:val="nil"/>
              <w:bottom w:val="nil"/>
            </w:tcBorders>
          </w:tcPr>
          <w:p w14:paraId="31B1F6EE" w14:textId="77777777" w:rsidR="003139B7" w:rsidRPr="00C72674" w:rsidRDefault="003139B7" w:rsidP="00763FBA">
            <w:pPr>
              <w:spacing w:after="0"/>
              <w:rPr>
                <w:sz w:val="22"/>
                <w:szCs w:val="22"/>
              </w:rPr>
            </w:pPr>
            <w:r w:rsidRPr="00C72674">
              <w:rPr>
                <w:sz w:val="22"/>
                <w:szCs w:val="22"/>
              </w:rPr>
              <w:t>1</w:t>
            </w:r>
          </w:p>
        </w:tc>
        <w:tc>
          <w:tcPr>
            <w:tcW w:w="1642" w:type="dxa"/>
            <w:tcBorders>
              <w:bottom w:val="nil"/>
              <w:right w:val="nil"/>
            </w:tcBorders>
          </w:tcPr>
          <w:p w14:paraId="135ADD49" w14:textId="77777777" w:rsidR="003139B7" w:rsidRPr="00C72674" w:rsidRDefault="003139B7" w:rsidP="00763FBA">
            <w:pPr>
              <w:spacing w:after="0"/>
              <w:jc w:val="right"/>
              <w:rPr>
                <w:sz w:val="22"/>
                <w:szCs w:val="22"/>
              </w:rPr>
            </w:pPr>
            <w:r w:rsidRPr="00C72674">
              <w:rPr>
                <w:sz w:val="22"/>
                <w:szCs w:val="22"/>
              </w:rPr>
              <w:t>64-127  --&gt;</w:t>
            </w:r>
          </w:p>
        </w:tc>
        <w:tc>
          <w:tcPr>
            <w:tcW w:w="1642" w:type="dxa"/>
            <w:tcBorders>
              <w:left w:val="nil"/>
              <w:bottom w:val="nil"/>
            </w:tcBorders>
          </w:tcPr>
          <w:p w14:paraId="1FE7E9D0" w14:textId="77777777" w:rsidR="003139B7" w:rsidRPr="00C72674" w:rsidRDefault="003139B7" w:rsidP="00763FBA">
            <w:pPr>
              <w:spacing w:after="0"/>
              <w:rPr>
                <w:sz w:val="22"/>
                <w:szCs w:val="22"/>
              </w:rPr>
            </w:pPr>
            <w:r w:rsidRPr="00C72674">
              <w:rPr>
                <w:sz w:val="22"/>
                <w:szCs w:val="22"/>
              </w:rPr>
              <w:t>0-(+100c)</w:t>
            </w:r>
          </w:p>
        </w:tc>
        <w:tc>
          <w:tcPr>
            <w:tcW w:w="1643" w:type="dxa"/>
            <w:tcBorders>
              <w:top w:val="nil"/>
              <w:bottom w:val="nil"/>
              <w:right w:val="nil"/>
            </w:tcBorders>
          </w:tcPr>
          <w:p w14:paraId="1F0199CF" w14:textId="77777777" w:rsidR="003139B7" w:rsidRPr="00C72674" w:rsidRDefault="003139B7" w:rsidP="00763FBA">
            <w:pPr>
              <w:spacing w:after="0"/>
              <w:jc w:val="right"/>
              <w:rPr>
                <w:sz w:val="22"/>
                <w:szCs w:val="22"/>
              </w:rPr>
            </w:pPr>
            <w:r w:rsidRPr="00C72674">
              <w:rPr>
                <w:sz w:val="22"/>
                <w:szCs w:val="22"/>
              </w:rPr>
              <w:t>90-93   --&gt;</w:t>
            </w:r>
          </w:p>
        </w:tc>
        <w:tc>
          <w:tcPr>
            <w:tcW w:w="1643" w:type="dxa"/>
            <w:tcBorders>
              <w:top w:val="nil"/>
              <w:left w:val="nil"/>
              <w:bottom w:val="nil"/>
            </w:tcBorders>
          </w:tcPr>
          <w:p w14:paraId="1B764FBD" w14:textId="77777777" w:rsidR="003139B7" w:rsidRPr="00C72674" w:rsidRDefault="003139B7" w:rsidP="00763FBA">
            <w:pPr>
              <w:spacing w:after="0"/>
              <w:rPr>
                <w:sz w:val="22"/>
                <w:szCs w:val="22"/>
              </w:rPr>
            </w:pPr>
            <w:r w:rsidRPr="00C72674">
              <w:rPr>
                <w:sz w:val="22"/>
                <w:szCs w:val="22"/>
              </w:rPr>
              <w:t>F#3</w:t>
            </w:r>
          </w:p>
        </w:tc>
      </w:tr>
      <w:tr w:rsidR="003139B7" w:rsidRPr="00AD5E50" w14:paraId="13CAD9FC" w14:textId="77777777" w:rsidTr="00763FBA">
        <w:tc>
          <w:tcPr>
            <w:tcW w:w="1642" w:type="dxa"/>
            <w:tcBorders>
              <w:top w:val="nil"/>
              <w:bottom w:val="nil"/>
              <w:right w:val="nil"/>
            </w:tcBorders>
          </w:tcPr>
          <w:p w14:paraId="6AB3A2B2" w14:textId="77777777" w:rsidR="003139B7" w:rsidRPr="00C72674" w:rsidRDefault="003139B7" w:rsidP="00763FBA">
            <w:pPr>
              <w:spacing w:after="0"/>
              <w:jc w:val="right"/>
              <w:rPr>
                <w:sz w:val="22"/>
                <w:szCs w:val="22"/>
              </w:rPr>
            </w:pPr>
            <w:r w:rsidRPr="00C72674">
              <w:rPr>
                <w:sz w:val="22"/>
                <w:szCs w:val="22"/>
              </w:rPr>
              <w:t>6-17    --&gt;</w:t>
            </w:r>
          </w:p>
        </w:tc>
        <w:tc>
          <w:tcPr>
            <w:tcW w:w="1642" w:type="dxa"/>
            <w:tcBorders>
              <w:top w:val="nil"/>
              <w:left w:val="nil"/>
              <w:bottom w:val="nil"/>
            </w:tcBorders>
          </w:tcPr>
          <w:p w14:paraId="0875858F" w14:textId="77777777" w:rsidR="003139B7" w:rsidRPr="00C72674" w:rsidRDefault="003139B7" w:rsidP="00763FBA">
            <w:pPr>
              <w:spacing w:after="0"/>
              <w:rPr>
                <w:sz w:val="22"/>
                <w:szCs w:val="22"/>
              </w:rPr>
            </w:pPr>
            <w:r w:rsidRPr="00C72674">
              <w:rPr>
                <w:sz w:val="22"/>
                <w:szCs w:val="22"/>
              </w:rPr>
              <w:t>2</w:t>
            </w:r>
          </w:p>
        </w:tc>
        <w:tc>
          <w:tcPr>
            <w:tcW w:w="1642" w:type="dxa"/>
            <w:tcBorders>
              <w:top w:val="nil"/>
              <w:bottom w:val="nil"/>
              <w:right w:val="nil"/>
            </w:tcBorders>
          </w:tcPr>
          <w:p w14:paraId="1F91768C" w14:textId="77777777" w:rsidR="003139B7" w:rsidRPr="00C72674" w:rsidRDefault="003139B7" w:rsidP="00763FBA">
            <w:pPr>
              <w:spacing w:after="0"/>
              <w:jc w:val="right"/>
              <w:rPr>
                <w:sz w:val="22"/>
                <w:szCs w:val="22"/>
              </w:rPr>
            </w:pPr>
            <w:r w:rsidRPr="00C72674">
              <w:rPr>
                <w:sz w:val="22"/>
                <w:szCs w:val="22"/>
              </w:rPr>
              <w:t>64      --&gt;</w:t>
            </w:r>
          </w:p>
        </w:tc>
        <w:tc>
          <w:tcPr>
            <w:tcW w:w="1642" w:type="dxa"/>
            <w:tcBorders>
              <w:top w:val="nil"/>
              <w:left w:val="nil"/>
              <w:bottom w:val="nil"/>
            </w:tcBorders>
          </w:tcPr>
          <w:p w14:paraId="2A7DAA29" w14:textId="77777777" w:rsidR="003139B7" w:rsidRPr="00C72674" w:rsidRDefault="003139B7" w:rsidP="00763FBA">
            <w:pPr>
              <w:spacing w:after="0"/>
              <w:rPr>
                <w:sz w:val="22"/>
                <w:szCs w:val="22"/>
              </w:rPr>
            </w:pPr>
            <w:r w:rsidRPr="00C72674">
              <w:rPr>
                <w:sz w:val="22"/>
                <w:szCs w:val="22"/>
              </w:rPr>
              <w:t>0</w:t>
            </w:r>
          </w:p>
        </w:tc>
        <w:tc>
          <w:tcPr>
            <w:tcW w:w="1643" w:type="dxa"/>
            <w:tcBorders>
              <w:top w:val="nil"/>
              <w:bottom w:val="nil"/>
              <w:right w:val="nil"/>
            </w:tcBorders>
          </w:tcPr>
          <w:p w14:paraId="31F59D72" w14:textId="77777777" w:rsidR="003139B7" w:rsidRPr="00C72674" w:rsidRDefault="003139B7" w:rsidP="00763FBA">
            <w:pPr>
              <w:spacing w:after="0"/>
              <w:jc w:val="right"/>
              <w:rPr>
                <w:sz w:val="22"/>
                <w:szCs w:val="22"/>
              </w:rPr>
            </w:pPr>
            <w:r w:rsidRPr="00C72674">
              <w:rPr>
                <w:sz w:val="22"/>
                <w:szCs w:val="22"/>
              </w:rPr>
              <w:t>94-97   --&gt;</w:t>
            </w:r>
          </w:p>
        </w:tc>
        <w:tc>
          <w:tcPr>
            <w:tcW w:w="1643" w:type="dxa"/>
            <w:tcBorders>
              <w:top w:val="nil"/>
              <w:left w:val="nil"/>
              <w:bottom w:val="nil"/>
            </w:tcBorders>
          </w:tcPr>
          <w:p w14:paraId="36A5DAE2" w14:textId="77777777" w:rsidR="003139B7" w:rsidRPr="00C72674" w:rsidRDefault="003139B7" w:rsidP="00763FBA">
            <w:pPr>
              <w:spacing w:after="0"/>
              <w:rPr>
                <w:sz w:val="22"/>
                <w:szCs w:val="22"/>
              </w:rPr>
            </w:pPr>
            <w:r w:rsidRPr="00C72674">
              <w:rPr>
                <w:sz w:val="22"/>
                <w:szCs w:val="22"/>
              </w:rPr>
              <w:t>G3</w:t>
            </w:r>
          </w:p>
        </w:tc>
      </w:tr>
      <w:tr w:rsidR="003139B7" w:rsidRPr="00AD5E50" w14:paraId="353BDC8E" w14:textId="77777777" w:rsidTr="00763FBA">
        <w:tc>
          <w:tcPr>
            <w:tcW w:w="1642" w:type="dxa"/>
            <w:tcBorders>
              <w:top w:val="nil"/>
              <w:bottom w:val="nil"/>
              <w:right w:val="nil"/>
            </w:tcBorders>
          </w:tcPr>
          <w:p w14:paraId="68194FC4" w14:textId="77777777" w:rsidR="003139B7" w:rsidRPr="00C72674" w:rsidRDefault="003139B7" w:rsidP="00763FBA">
            <w:pPr>
              <w:spacing w:after="0"/>
              <w:jc w:val="right"/>
              <w:rPr>
                <w:sz w:val="22"/>
                <w:szCs w:val="22"/>
              </w:rPr>
            </w:pPr>
            <w:r w:rsidRPr="00C72674">
              <w:rPr>
                <w:sz w:val="22"/>
                <w:szCs w:val="22"/>
              </w:rPr>
              <w:t>18-28   --&gt;</w:t>
            </w:r>
          </w:p>
        </w:tc>
        <w:tc>
          <w:tcPr>
            <w:tcW w:w="1642" w:type="dxa"/>
            <w:tcBorders>
              <w:top w:val="nil"/>
              <w:left w:val="nil"/>
              <w:bottom w:val="nil"/>
            </w:tcBorders>
          </w:tcPr>
          <w:p w14:paraId="2E160D63" w14:textId="77777777" w:rsidR="003139B7" w:rsidRPr="00C72674" w:rsidRDefault="003139B7" w:rsidP="00763FBA">
            <w:pPr>
              <w:spacing w:after="0"/>
              <w:rPr>
                <w:sz w:val="22"/>
                <w:szCs w:val="22"/>
              </w:rPr>
            </w:pPr>
            <w:r w:rsidRPr="00C72674">
              <w:rPr>
                <w:sz w:val="22"/>
                <w:szCs w:val="22"/>
              </w:rPr>
              <w:t>3</w:t>
            </w:r>
          </w:p>
        </w:tc>
        <w:tc>
          <w:tcPr>
            <w:tcW w:w="1642" w:type="dxa"/>
            <w:tcBorders>
              <w:top w:val="nil"/>
              <w:right w:val="nil"/>
            </w:tcBorders>
          </w:tcPr>
          <w:p w14:paraId="1F0C5A1F" w14:textId="77777777" w:rsidR="003139B7" w:rsidRPr="00C72674" w:rsidRDefault="003139B7" w:rsidP="00763FBA">
            <w:pPr>
              <w:spacing w:after="0"/>
              <w:jc w:val="right"/>
              <w:rPr>
                <w:sz w:val="22"/>
                <w:szCs w:val="22"/>
              </w:rPr>
            </w:pPr>
            <w:r w:rsidRPr="00C72674">
              <w:rPr>
                <w:sz w:val="22"/>
                <w:szCs w:val="22"/>
              </w:rPr>
              <w:t>0-64    --&gt;</w:t>
            </w:r>
          </w:p>
        </w:tc>
        <w:tc>
          <w:tcPr>
            <w:tcW w:w="1642" w:type="dxa"/>
            <w:tcBorders>
              <w:top w:val="nil"/>
              <w:left w:val="nil"/>
            </w:tcBorders>
          </w:tcPr>
          <w:p w14:paraId="37EA11DB" w14:textId="77777777" w:rsidR="003139B7" w:rsidRPr="00C72674" w:rsidRDefault="003139B7" w:rsidP="00763FBA">
            <w:pPr>
              <w:spacing w:after="0"/>
              <w:rPr>
                <w:sz w:val="22"/>
                <w:szCs w:val="22"/>
              </w:rPr>
            </w:pPr>
            <w:r w:rsidRPr="00C72674">
              <w:rPr>
                <w:sz w:val="22"/>
                <w:szCs w:val="22"/>
              </w:rPr>
              <w:t>0-(-100c)</w:t>
            </w:r>
          </w:p>
        </w:tc>
        <w:tc>
          <w:tcPr>
            <w:tcW w:w="1643" w:type="dxa"/>
            <w:tcBorders>
              <w:top w:val="nil"/>
              <w:bottom w:val="nil"/>
              <w:right w:val="nil"/>
            </w:tcBorders>
          </w:tcPr>
          <w:p w14:paraId="29BBDA0C" w14:textId="77777777" w:rsidR="003139B7" w:rsidRPr="00C72674" w:rsidRDefault="003139B7" w:rsidP="00763FBA">
            <w:pPr>
              <w:spacing w:after="0"/>
              <w:jc w:val="right"/>
              <w:rPr>
                <w:sz w:val="22"/>
                <w:szCs w:val="22"/>
              </w:rPr>
            </w:pPr>
            <w:r w:rsidRPr="00C72674">
              <w:rPr>
                <w:sz w:val="22"/>
                <w:szCs w:val="22"/>
              </w:rPr>
              <w:t>98-100  --&gt;</w:t>
            </w:r>
          </w:p>
        </w:tc>
        <w:tc>
          <w:tcPr>
            <w:tcW w:w="1643" w:type="dxa"/>
            <w:tcBorders>
              <w:top w:val="nil"/>
              <w:left w:val="nil"/>
              <w:bottom w:val="nil"/>
            </w:tcBorders>
          </w:tcPr>
          <w:p w14:paraId="26A8CFE2" w14:textId="77777777" w:rsidR="003139B7" w:rsidRPr="00C72674" w:rsidRDefault="003139B7" w:rsidP="00763FBA">
            <w:pPr>
              <w:spacing w:after="0"/>
              <w:rPr>
                <w:sz w:val="22"/>
                <w:szCs w:val="22"/>
              </w:rPr>
            </w:pPr>
            <w:r w:rsidRPr="00C72674">
              <w:rPr>
                <w:sz w:val="22"/>
                <w:szCs w:val="22"/>
              </w:rPr>
              <w:t>G#3</w:t>
            </w:r>
          </w:p>
        </w:tc>
      </w:tr>
      <w:tr w:rsidR="003139B7" w:rsidRPr="00AD5E50" w14:paraId="5935AC20" w14:textId="77777777" w:rsidTr="00763FBA">
        <w:tc>
          <w:tcPr>
            <w:tcW w:w="1642" w:type="dxa"/>
            <w:tcBorders>
              <w:top w:val="nil"/>
              <w:bottom w:val="nil"/>
              <w:right w:val="nil"/>
            </w:tcBorders>
          </w:tcPr>
          <w:p w14:paraId="54890A0D" w14:textId="77777777" w:rsidR="003139B7" w:rsidRPr="00C72674" w:rsidRDefault="003139B7" w:rsidP="00763FBA">
            <w:pPr>
              <w:spacing w:after="0"/>
              <w:jc w:val="right"/>
              <w:rPr>
                <w:sz w:val="22"/>
                <w:szCs w:val="22"/>
              </w:rPr>
            </w:pPr>
            <w:r w:rsidRPr="00C72674">
              <w:rPr>
                <w:sz w:val="22"/>
                <w:szCs w:val="22"/>
              </w:rPr>
              <w:t>29-40   --&gt;</w:t>
            </w:r>
          </w:p>
        </w:tc>
        <w:tc>
          <w:tcPr>
            <w:tcW w:w="1642" w:type="dxa"/>
            <w:tcBorders>
              <w:top w:val="nil"/>
              <w:left w:val="nil"/>
              <w:bottom w:val="nil"/>
            </w:tcBorders>
          </w:tcPr>
          <w:p w14:paraId="28538617" w14:textId="77777777" w:rsidR="003139B7" w:rsidRPr="00C72674" w:rsidRDefault="003139B7" w:rsidP="00763FBA">
            <w:pPr>
              <w:spacing w:after="0"/>
              <w:rPr>
                <w:sz w:val="22"/>
                <w:szCs w:val="22"/>
              </w:rPr>
            </w:pPr>
            <w:r w:rsidRPr="00C72674">
              <w:rPr>
                <w:sz w:val="22"/>
                <w:szCs w:val="22"/>
              </w:rPr>
              <w:t>4</w:t>
            </w:r>
          </w:p>
        </w:tc>
        <w:tc>
          <w:tcPr>
            <w:tcW w:w="3284" w:type="dxa"/>
            <w:gridSpan w:val="2"/>
            <w:tcBorders>
              <w:bottom w:val="single" w:sz="4" w:space="0" w:color="auto"/>
            </w:tcBorders>
          </w:tcPr>
          <w:p w14:paraId="274BF361" w14:textId="77777777" w:rsidR="003139B7" w:rsidRPr="00C72674" w:rsidRDefault="003139B7" w:rsidP="00763FBA">
            <w:pPr>
              <w:spacing w:after="0"/>
              <w:jc w:val="center"/>
              <w:rPr>
                <w:b/>
                <w:i/>
                <w:sz w:val="22"/>
                <w:szCs w:val="22"/>
              </w:rPr>
            </w:pPr>
            <w:r w:rsidRPr="00C72674">
              <w:rPr>
                <w:b/>
                <w:i/>
                <w:sz w:val="22"/>
                <w:szCs w:val="22"/>
              </w:rPr>
              <w:t>CC#46, WahMode</w:t>
            </w:r>
          </w:p>
        </w:tc>
        <w:tc>
          <w:tcPr>
            <w:tcW w:w="1643" w:type="dxa"/>
            <w:tcBorders>
              <w:top w:val="nil"/>
              <w:bottom w:val="nil"/>
              <w:right w:val="nil"/>
            </w:tcBorders>
          </w:tcPr>
          <w:p w14:paraId="27C48D9B" w14:textId="77777777" w:rsidR="003139B7" w:rsidRPr="00C72674" w:rsidRDefault="003139B7" w:rsidP="00763FBA">
            <w:pPr>
              <w:spacing w:after="0"/>
              <w:jc w:val="right"/>
              <w:rPr>
                <w:sz w:val="22"/>
                <w:szCs w:val="22"/>
              </w:rPr>
            </w:pPr>
            <w:r w:rsidRPr="00C72674">
              <w:rPr>
                <w:sz w:val="22"/>
                <w:szCs w:val="22"/>
              </w:rPr>
              <w:t>101-104 --&gt;</w:t>
            </w:r>
          </w:p>
        </w:tc>
        <w:tc>
          <w:tcPr>
            <w:tcW w:w="1643" w:type="dxa"/>
            <w:tcBorders>
              <w:top w:val="nil"/>
              <w:left w:val="nil"/>
              <w:bottom w:val="nil"/>
            </w:tcBorders>
          </w:tcPr>
          <w:p w14:paraId="3A794415" w14:textId="77777777" w:rsidR="003139B7" w:rsidRPr="00C72674" w:rsidRDefault="003139B7" w:rsidP="00763FBA">
            <w:pPr>
              <w:spacing w:after="0"/>
              <w:rPr>
                <w:sz w:val="22"/>
                <w:szCs w:val="22"/>
              </w:rPr>
            </w:pPr>
            <w:r w:rsidRPr="00C72674">
              <w:rPr>
                <w:sz w:val="22"/>
                <w:szCs w:val="22"/>
              </w:rPr>
              <w:t>A3</w:t>
            </w:r>
          </w:p>
        </w:tc>
      </w:tr>
      <w:tr w:rsidR="003139B7" w:rsidRPr="00AD5E50" w14:paraId="7C5D7306" w14:textId="77777777" w:rsidTr="00763FBA">
        <w:tc>
          <w:tcPr>
            <w:tcW w:w="1642" w:type="dxa"/>
            <w:tcBorders>
              <w:top w:val="nil"/>
              <w:bottom w:val="nil"/>
              <w:right w:val="nil"/>
            </w:tcBorders>
          </w:tcPr>
          <w:p w14:paraId="7B1920F0" w14:textId="77777777" w:rsidR="003139B7" w:rsidRPr="00C72674" w:rsidRDefault="003139B7" w:rsidP="00763FBA">
            <w:pPr>
              <w:spacing w:after="0"/>
              <w:jc w:val="right"/>
              <w:rPr>
                <w:sz w:val="22"/>
                <w:szCs w:val="22"/>
              </w:rPr>
            </w:pPr>
            <w:r w:rsidRPr="00C72674">
              <w:rPr>
                <w:sz w:val="22"/>
                <w:szCs w:val="22"/>
              </w:rPr>
              <w:t>41-51   --&gt;</w:t>
            </w:r>
          </w:p>
        </w:tc>
        <w:tc>
          <w:tcPr>
            <w:tcW w:w="1642" w:type="dxa"/>
            <w:tcBorders>
              <w:top w:val="nil"/>
              <w:left w:val="nil"/>
              <w:bottom w:val="nil"/>
            </w:tcBorders>
          </w:tcPr>
          <w:p w14:paraId="0E1184D0" w14:textId="77777777" w:rsidR="003139B7" w:rsidRPr="00C72674" w:rsidRDefault="003139B7" w:rsidP="00763FBA">
            <w:pPr>
              <w:spacing w:after="0"/>
              <w:rPr>
                <w:sz w:val="22"/>
                <w:szCs w:val="22"/>
              </w:rPr>
            </w:pPr>
            <w:r w:rsidRPr="00C72674">
              <w:rPr>
                <w:sz w:val="22"/>
                <w:szCs w:val="22"/>
              </w:rPr>
              <w:t>5</w:t>
            </w:r>
          </w:p>
        </w:tc>
        <w:tc>
          <w:tcPr>
            <w:tcW w:w="1642" w:type="dxa"/>
            <w:tcBorders>
              <w:bottom w:val="nil"/>
              <w:right w:val="nil"/>
            </w:tcBorders>
          </w:tcPr>
          <w:p w14:paraId="5120C926" w14:textId="77777777" w:rsidR="003139B7" w:rsidRPr="00C72674" w:rsidRDefault="003139B7" w:rsidP="00763FBA">
            <w:pPr>
              <w:spacing w:after="0"/>
              <w:jc w:val="right"/>
              <w:rPr>
                <w:sz w:val="22"/>
                <w:szCs w:val="22"/>
              </w:rPr>
            </w:pPr>
            <w:r w:rsidRPr="00C72674">
              <w:rPr>
                <w:sz w:val="22"/>
                <w:szCs w:val="22"/>
              </w:rPr>
              <w:t>0-22    --&gt;</w:t>
            </w:r>
          </w:p>
        </w:tc>
        <w:tc>
          <w:tcPr>
            <w:tcW w:w="1642" w:type="dxa"/>
            <w:tcBorders>
              <w:left w:val="nil"/>
              <w:bottom w:val="nil"/>
            </w:tcBorders>
          </w:tcPr>
          <w:p w14:paraId="71D1895F" w14:textId="77777777" w:rsidR="003139B7" w:rsidRPr="00C72674" w:rsidRDefault="003139B7" w:rsidP="00763FBA">
            <w:pPr>
              <w:spacing w:after="0"/>
              <w:rPr>
                <w:sz w:val="22"/>
                <w:szCs w:val="22"/>
              </w:rPr>
            </w:pPr>
            <w:r w:rsidRPr="00C72674">
              <w:rPr>
                <w:sz w:val="22"/>
                <w:szCs w:val="22"/>
              </w:rPr>
              <w:t>MidiCC</w:t>
            </w:r>
          </w:p>
        </w:tc>
        <w:tc>
          <w:tcPr>
            <w:tcW w:w="1643" w:type="dxa"/>
            <w:tcBorders>
              <w:top w:val="nil"/>
              <w:bottom w:val="nil"/>
              <w:right w:val="nil"/>
            </w:tcBorders>
          </w:tcPr>
          <w:p w14:paraId="0E900829" w14:textId="77777777" w:rsidR="003139B7" w:rsidRPr="00C72674" w:rsidRDefault="003139B7" w:rsidP="00763FBA">
            <w:pPr>
              <w:spacing w:after="0"/>
              <w:jc w:val="right"/>
              <w:rPr>
                <w:sz w:val="22"/>
                <w:szCs w:val="22"/>
              </w:rPr>
            </w:pPr>
            <w:r w:rsidRPr="00C72674">
              <w:rPr>
                <w:sz w:val="22"/>
                <w:szCs w:val="22"/>
              </w:rPr>
              <w:t>105-107 --&gt;</w:t>
            </w:r>
          </w:p>
        </w:tc>
        <w:tc>
          <w:tcPr>
            <w:tcW w:w="1643" w:type="dxa"/>
            <w:tcBorders>
              <w:top w:val="nil"/>
              <w:left w:val="nil"/>
              <w:bottom w:val="nil"/>
            </w:tcBorders>
          </w:tcPr>
          <w:p w14:paraId="4695D01B" w14:textId="77777777" w:rsidR="003139B7" w:rsidRPr="00C72674" w:rsidRDefault="003139B7" w:rsidP="00763FBA">
            <w:pPr>
              <w:spacing w:after="0"/>
              <w:rPr>
                <w:sz w:val="22"/>
                <w:szCs w:val="22"/>
              </w:rPr>
            </w:pPr>
            <w:r w:rsidRPr="00C72674">
              <w:rPr>
                <w:sz w:val="22"/>
                <w:szCs w:val="22"/>
              </w:rPr>
              <w:t>A#</w:t>
            </w:r>
          </w:p>
        </w:tc>
      </w:tr>
      <w:tr w:rsidR="003139B7" w:rsidRPr="00AD5E50" w14:paraId="59C34D06" w14:textId="77777777" w:rsidTr="00763FBA">
        <w:tc>
          <w:tcPr>
            <w:tcW w:w="1642" w:type="dxa"/>
            <w:tcBorders>
              <w:top w:val="nil"/>
              <w:bottom w:val="nil"/>
              <w:right w:val="nil"/>
            </w:tcBorders>
          </w:tcPr>
          <w:p w14:paraId="28129781" w14:textId="77777777" w:rsidR="003139B7" w:rsidRPr="00C72674" w:rsidRDefault="003139B7" w:rsidP="00763FBA">
            <w:pPr>
              <w:spacing w:after="0"/>
              <w:jc w:val="right"/>
              <w:rPr>
                <w:sz w:val="22"/>
                <w:szCs w:val="22"/>
              </w:rPr>
            </w:pPr>
            <w:r w:rsidRPr="00C72674">
              <w:rPr>
                <w:sz w:val="22"/>
                <w:szCs w:val="22"/>
              </w:rPr>
              <w:t>52-63   --&gt;</w:t>
            </w:r>
          </w:p>
        </w:tc>
        <w:tc>
          <w:tcPr>
            <w:tcW w:w="1642" w:type="dxa"/>
            <w:tcBorders>
              <w:top w:val="nil"/>
              <w:left w:val="nil"/>
              <w:bottom w:val="nil"/>
            </w:tcBorders>
          </w:tcPr>
          <w:p w14:paraId="6C4B001C" w14:textId="77777777" w:rsidR="003139B7" w:rsidRPr="00C72674" w:rsidRDefault="003139B7" w:rsidP="00763FBA">
            <w:pPr>
              <w:spacing w:after="0"/>
              <w:rPr>
                <w:sz w:val="22"/>
                <w:szCs w:val="22"/>
              </w:rPr>
            </w:pPr>
            <w:r w:rsidRPr="00C72674">
              <w:rPr>
                <w:sz w:val="22"/>
                <w:szCs w:val="22"/>
              </w:rPr>
              <w:t>6</w:t>
            </w:r>
          </w:p>
        </w:tc>
        <w:tc>
          <w:tcPr>
            <w:tcW w:w="1642" w:type="dxa"/>
            <w:tcBorders>
              <w:top w:val="nil"/>
              <w:bottom w:val="nil"/>
              <w:right w:val="nil"/>
            </w:tcBorders>
          </w:tcPr>
          <w:p w14:paraId="1450209F" w14:textId="77777777" w:rsidR="003139B7" w:rsidRPr="00C72674" w:rsidRDefault="003139B7" w:rsidP="00763FBA">
            <w:pPr>
              <w:spacing w:after="0"/>
              <w:jc w:val="right"/>
              <w:rPr>
                <w:sz w:val="22"/>
                <w:szCs w:val="22"/>
              </w:rPr>
            </w:pPr>
            <w:r w:rsidRPr="00C72674">
              <w:rPr>
                <w:sz w:val="22"/>
                <w:szCs w:val="22"/>
              </w:rPr>
              <w:t>23-63   --&gt;</w:t>
            </w:r>
          </w:p>
        </w:tc>
        <w:tc>
          <w:tcPr>
            <w:tcW w:w="1642" w:type="dxa"/>
            <w:tcBorders>
              <w:top w:val="nil"/>
              <w:left w:val="nil"/>
              <w:bottom w:val="nil"/>
            </w:tcBorders>
          </w:tcPr>
          <w:p w14:paraId="61001D58" w14:textId="77777777" w:rsidR="003139B7" w:rsidRPr="00C72674" w:rsidRDefault="003139B7" w:rsidP="00763FBA">
            <w:pPr>
              <w:spacing w:after="0"/>
              <w:rPr>
                <w:sz w:val="22"/>
                <w:szCs w:val="22"/>
              </w:rPr>
            </w:pPr>
            <w:r w:rsidRPr="00C72674">
              <w:rPr>
                <w:sz w:val="22"/>
                <w:szCs w:val="22"/>
              </w:rPr>
              <w:t>Auto(Pos)</w:t>
            </w:r>
          </w:p>
        </w:tc>
        <w:tc>
          <w:tcPr>
            <w:tcW w:w="1643" w:type="dxa"/>
            <w:tcBorders>
              <w:top w:val="nil"/>
              <w:bottom w:val="nil"/>
              <w:right w:val="nil"/>
            </w:tcBorders>
          </w:tcPr>
          <w:p w14:paraId="5C72B1E7" w14:textId="77777777" w:rsidR="003139B7" w:rsidRPr="00C72674" w:rsidRDefault="003139B7" w:rsidP="00763FBA">
            <w:pPr>
              <w:spacing w:after="0"/>
              <w:jc w:val="right"/>
              <w:rPr>
                <w:sz w:val="22"/>
                <w:szCs w:val="22"/>
              </w:rPr>
            </w:pPr>
            <w:r w:rsidRPr="00C72674">
              <w:rPr>
                <w:sz w:val="22"/>
                <w:szCs w:val="22"/>
              </w:rPr>
              <w:t>108-111 --&gt;</w:t>
            </w:r>
          </w:p>
        </w:tc>
        <w:tc>
          <w:tcPr>
            <w:tcW w:w="1643" w:type="dxa"/>
            <w:tcBorders>
              <w:top w:val="nil"/>
              <w:left w:val="nil"/>
              <w:bottom w:val="nil"/>
            </w:tcBorders>
          </w:tcPr>
          <w:p w14:paraId="371FCB34" w14:textId="77777777" w:rsidR="003139B7" w:rsidRPr="00C72674" w:rsidRDefault="003139B7" w:rsidP="00763FBA">
            <w:pPr>
              <w:spacing w:after="0"/>
              <w:rPr>
                <w:sz w:val="22"/>
                <w:szCs w:val="22"/>
              </w:rPr>
            </w:pPr>
            <w:r w:rsidRPr="00C72674">
              <w:rPr>
                <w:sz w:val="22"/>
                <w:szCs w:val="22"/>
              </w:rPr>
              <w:t>B3</w:t>
            </w:r>
          </w:p>
        </w:tc>
      </w:tr>
      <w:tr w:rsidR="003139B7" w:rsidRPr="00AD5E50" w14:paraId="7BB0650B" w14:textId="77777777" w:rsidTr="00763FBA">
        <w:tc>
          <w:tcPr>
            <w:tcW w:w="1642" w:type="dxa"/>
            <w:tcBorders>
              <w:top w:val="nil"/>
              <w:bottom w:val="nil"/>
              <w:right w:val="nil"/>
            </w:tcBorders>
          </w:tcPr>
          <w:p w14:paraId="346ED5CB" w14:textId="77777777" w:rsidR="003139B7" w:rsidRPr="00C72674" w:rsidRDefault="003139B7" w:rsidP="00763FBA">
            <w:pPr>
              <w:spacing w:after="0"/>
              <w:jc w:val="right"/>
              <w:rPr>
                <w:sz w:val="22"/>
                <w:szCs w:val="22"/>
              </w:rPr>
            </w:pPr>
            <w:r w:rsidRPr="00C72674">
              <w:rPr>
                <w:sz w:val="22"/>
                <w:szCs w:val="22"/>
              </w:rPr>
              <w:t>64-75   --&gt;</w:t>
            </w:r>
          </w:p>
        </w:tc>
        <w:tc>
          <w:tcPr>
            <w:tcW w:w="1642" w:type="dxa"/>
            <w:tcBorders>
              <w:top w:val="nil"/>
              <w:left w:val="nil"/>
              <w:bottom w:val="nil"/>
            </w:tcBorders>
          </w:tcPr>
          <w:p w14:paraId="1B0C94D4" w14:textId="77777777" w:rsidR="003139B7" w:rsidRPr="00C72674" w:rsidRDefault="003139B7" w:rsidP="00763FBA">
            <w:pPr>
              <w:spacing w:after="0"/>
              <w:rPr>
                <w:sz w:val="22"/>
                <w:szCs w:val="22"/>
              </w:rPr>
            </w:pPr>
            <w:r w:rsidRPr="00C72674">
              <w:rPr>
                <w:sz w:val="22"/>
                <w:szCs w:val="22"/>
              </w:rPr>
              <w:t>7</w:t>
            </w:r>
          </w:p>
        </w:tc>
        <w:tc>
          <w:tcPr>
            <w:tcW w:w="1642" w:type="dxa"/>
            <w:tcBorders>
              <w:top w:val="nil"/>
              <w:bottom w:val="nil"/>
              <w:right w:val="nil"/>
            </w:tcBorders>
          </w:tcPr>
          <w:p w14:paraId="4CB658D0" w14:textId="77777777" w:rsidR="003139B7" w:rsidRPr="00C72674" w:rsidRDefault="003139B7" w:rsidP="00763FBA">
            <w:pPr>
              <w:spacing w:after="0"/>
              <w:jc w:val="right"/>
              <w:rPr>
                <w:sz w:val="22"/>
                <w:szCs w:val="22"/>
              </w:rPr>
            </w:pPr>
            <w:r w:rsidRPr="00C72674">
              <w:rPr>
                <w:sz w:val="22"/>
                <w:szCs w:val="22"/>
              </w:rPr>
              <w:t>64-86   --&gt;</w:t>
            </w:r>
          </w:p>
        </w:tc>
        <w:tc>
          <w:tcPr>
            <w:tcW w:w="1642" w:type="dxa"/>
            <w:tcBorders>
              <w:top w:val="nil"/>
              <w:left w:val="nil"/>
              <w:bottom w:val="nil"/>
            </w:tcBorders>
          </w:tcPr>
          <w:p w14:paraId="0A7A0E90" w14:textId="77777777" w:rsidR="003139B7" w:rsidRPr="00C72674" w:rsidRDefault="003139B7" w:rsidP="00763FBA">
            <w:pPr>
              <w:spacing w:after="0"/>
              <w:rPr>
                <w:sz w:val="22"/>
                <w:szCs w:val="22"/>
              </w:rPr>
            </w:pPr>
            <w:r w:rsidRPr="00C72674">
              <w:rPr>
                <w:sz w:val="22"/>
                <w:szCs w:val="22"/>
              </w:rPr>
              <w:t>Auto(Neg)</w:t>
            </w:r>
          </w:p>
        </w:tc>
        <w:tc>
          <w:tcPr>
            <w:tcW w:w="1643" w:type="dxa"/>
            <w:tcBorders>
              <w:top w:val="nil"/>
              <w:bottom w:val="nil"/>
              <w:right w:val="nil"/>
            </w:tcBorders>
          </w:tcPr>
          <w:p w14:paraId="078D6C7A" w14:textId="77777777" w:rsidR="003139B7" w:rsidRPr="00C72674" w:rsidRDefault="003139B7" w:rsidP="00763FBA">
            <w:pPr>
              <w:spacing w:after="0"/>
              <w:jc w:val="right"/>
              <w:rPr>
                <w:sz w:val="22"/>
                <w:szCs w:val="22"/>
              </w:rPr>
            </w:pPr>
            <w:r w:rsidRPr="00C72674">
              <w:rPr>
                <w:sz w:val="22"/>
                <w:szCs w:val="22"/>
              </w:rPr>
              <w:t>112-114 --&gt;</w:t>
            </w:r>
          </w:p>
        </w:tc>
        <w:tc>
          <w:tcPr>
            <w:tcW w:w="1643" w:type="dxa"/>
            <w:tcBorders>
              <w:top w:val="nil"/>
              <w:left w:val="nil"/>
              <w:bottom w:val="nil"/>
            </w:tcBorders>
          </w:tcPr>
          <w:p w14:paraId="578746B5" w14:textId="77777777" w:rsidR="003139B7" w:rsidRPr="00C72674" w:rsidRDefault="003139B7" w:rsidP="00763FBA">
            <w:pPr>
              <w:spacing w:after="0"/>
              <w:rPr>
                <w:sz w:val="22"/>
                <w:szCs w:val="22"/>
              </w:rPr>
            </w:pPr>
            <w:r w:rsidRPr="00C72674">
              <w:rPr>
                <w:sz w:val="22"/>
                <w:szCs w:val="22"/>
              </w:rPr>
              <w:t>C4</w:t>
            </w:r>
          </w:p>
        </w:tc>
      </w:tr>
      <w:tr w:rsidR="003139B7" w:rsidRPr="00AD5E50" w14:paraId="1B4B9D7E" w14:textId="77777777" w:rsidTr="00763FBA">
        <w:tc>
          <w:tcPr>
            <w:tcW w:w="1642" w:type="dxa"/>
            <w:tcBorders>
              <w:top w:val="nil"/>
              <w:bottom w:val="nil"/>
              <w:right w:val="nil"/>
            </w:tcBorders>
          </w:tcPr>
          <w:p w14:paraId="3921484A" w14:textId="77777777" w:rsidR="003139B7" w:rsidRPr="00C72674" w:rsidRDefault="003139B7" w:rsidP="00763FBA">
            <w:pPr>
              <w:spacing w:after="0"/>
              <w:jc w:val="right"/>
              <w:rPr>
                <w:sz w:val="22"/>
                <w:szCs w:val="22"/>
              </w:rPr>
            </w:pPr>
            <w:r w:rsidRPr="00C72674">
              <w:rPr>
                <w:sz w:val="22"/>
                <w:szCs w:val="22"/>
              </w:rPr>
              <w:t>76-86   --&gt;</w:t>
            </w:r>
          </w:p>
        </w:tc>
        <w:tc>
          <w:tcPr>
            <w:tcW w:w="1642" w:type="dxa"/>
            <w:tcBorders>
              <w:top w:val="nil"/>
              <w:left w:val="nil"/>
              <w:bottom w:val="nil"/>
            </w:tcBorders>
          </w:tcPr>
          <w:p w14:paraId="4CDF0AEF" w14:textId="77777777" w:rsidR="003139B7" w:rsidRPr="00C72674" w:rsidRDefault="003139B7" w:rsidP="00763FBA">
            <w:pPr>
              <w:spacing w:after="0"/>
              <w:rPr>
                <w:sz w:val="22"/>
                <w:szCs w:val="22"/>
              </w:rPr>
            </w:pPr>
            <w:r w:rsidRPr="00C72674">
              <w:rPr>
                <w:sz w:val="22"/>
                <w:szCs w:val="22"/>
              </w:rPr>
              <w:t>8</w:t>
            </w:r>
          </w:p>
        </w:tc>
        <w:tc>
          <w:tcPr>
            <w:tcW w:w="1642" w:type="dxa"/>
            <w:tcBorders>
              <w:top w:val="nil"/>
              <w:right w:val="nil"/>
            </w:tcBorders>
          </w:tcPr>
          <w:p w14:paraId="23B35AAD" w14:textId="77777777" w:rsidR="003139B7" w:rsidRPr="00C72674" w:rsidRDefault="003139B7" w:rsidP="00763FBA">
            <w:pPr>
              <w:spacing w:after="0"/>
              <w:jc w:val="right"/>
              <w:rPr>
                <w:sz w:val="22"/>
                <w:szCs w:val="22"/>
              </w:rPr>
            </w:pPr>
            <w:r w:rsidRPr="00C72674">
              <w:rPr>
                <w:sz w:val="22"/>
                <w:szCs w:val="22"/>
              </w:rPr>
              <w:t>87-127  --&gt;</w:t>
            </w:r>
          </w:p>
        </w:tc>
        <w:tc>
          <w:tcPr>
            <w:tcW w:w="1642" w:type="dxa"/>
            <w:tcBorders>
              <w:top w:val="nil"/>
              <w:left w:val="nil"/>
            </w:tcBorders>
          </w:tcPr>
          <w:p w14:paraId="32AA6F3F" w14:textId="77777777" w:rsidR="003139B7" w:rsidRPr="00C72674" w:rsidRDefault="003139B7" w:rsidP="00763FBA">
            <w:pPr>
              <w:spacing w:after="0"/>
              <w:rPr>
                <w:sz w:val="22"/>
                <w:szCs w:val="22"/>
              </w:rPr>
            </w:pPr>
            <w:r w:rsidRPr="00C72674">
              <w:rPr>
                <w:sz w:val="22"/>
                <w:szCs w:val="22"/>
              </w:rPr>
              <w:t>Modulation</w:t>
            </w:r>
          </w:p>
        </w:tc>
        <w:tc>
          <w:tcPr>
            <w:tcW w:w="1643" w:type="dxa"/>
            <w:tcBorders>
              <w:top w:val="nil"/>
              <w:bottom w:val="nil"/>
              <w:right w:val="nil"/>
            </w:tcBorders>
          </w:tcPr>
          <w:p w14:paraId="4F7A99E7" w14:textId="77777777" w:rsidR="003139B7" w:rsidRPr="00C72674" w:rsidRDefault="003139B7" w:rsidP="00763FBA">
            <w:pPr>
              <w:spacing w:after="0"/>
              <w:jc w:val="right"/>
              <w:rPr>
                <w:sz w:val="22"/>
                <w:szCs w:val="22"/>
              </w:rPr>
            </w:pPr>
            <w:r w:rsidRPr="00C72674">
              <w:rPr>
                <w:sz w:val="22"/>
                <w:szCs w:val="22"/>
              </w:rPr>
              <w:t>115-118 --&gt;</w:t>
            </w:r>
          </w:p>
        </w:tc>
        <w:tc>
          <w:tcPr>
            <w:tcW w:w="1643" w:type="dxa"/>
            <w:tcBorders>
              <w:top w:val="nil"/>
              <w:left w:val="nil"/>
              <w:bottom w:val="nil"/>
            </w:tcBorders>
          </w:tcPr>
          <w:p w14:paraId="2D6F20D7" w14:textId="77777777" w:rsidR="003139B7" w:rsidRPr="00C72674" w:rsidRDefault="003139B7" w:rsidP="00763FBA">
            <w:pPr>
              <w:spacing w:after="0"/>
              <w:rPr>
                <w:sz w:val="22"/>
                <w:szCs w:val="22"/>
              </w:rPr>
            </w:pPr>
            <w:r w:rsidRPr="00C72674">
              <w:rPr>
                <w:sz w:val="22"/>
                <w:szCs w:val="22"/>
              </w:rPr>
              <w:t>C#4</w:t>
            </w:r>
          </w:p>
        </w:tc>
      </w:tr>
      <w:tr w:rsidR="003139B7" w:rsidRPr="00AD5E50" w14:paraId="606ADE74" w14:textId="77777777" w:rsidTr="00763FBA">
        <w:tc>
          <w:tcPr>
            <w:tcW w:w="1642" w:type="dxa"/>
            <w:tcBorders>
              <w:top w:val="nil"/>
              <w:bottom w:val="nil"/>
              <w:right w:val="nil"/>
            </w:tcBorders>
          </w:tcPr>
          <w:p w14:paraId="3EE5A5E4" w14:textId="77777777" w:rsidR="003139B7" w:rsidRPr="00C72674" w:rsidRDefault="003139B7" w:rsidP="00763FBA">
            <w:pPr>
              <w:spacing w:after="0"/>
              <w:jc w:val="right"/>
              <w:rPr>
                <w:sz w:val="22"/>
                <w:szCs w:val="22"/>
              </w:rPr>
            </w:pPr>
            <w:r w:rsidRPr="00C72674">
              <w:rPr>
                <w:sz w:val="22"/>
                <w:szCs w:val="22"/>
              </w:rPr>
              <w:t>87-98   --&gt;</w:t>
            </w:r>
          </w:p>
        </w:tc>
        <w:tc>
          <w:tcPr>
            <w:tcW w:w="1642" w:type="dxa"/>
            <w:tcBorders>
              <w:top w:val="nil"/>
              <w:left w:val="nil"/>
              <w:bottom w:val="nil"/>
            </w:tcBorders>
          </w:tcPr>
          <w:p w14:paraId="0B1A01BC" w14:textId="77777777" w:rsidR="003139B7" w:rsidRPr="00C72674" w:rsidRDefault="003139B7" w:rsidP="00763FBA">
            <w:pPr>
              <w:spacing w:after="0"/>
              <w:rPr>
                <w:sz w:val="22"/>
                <w:szCs w:val="22"/>
              </w:rPr>
            </w:pPr>
            <w:r w:rsidRPr="00C72674">
              <w:rPr>
                <w:sz w:val="22"/>
                <w:szCs w:val="22"/>
              </w:rPr>
              <w:t>9</w:t>
            </w:r>
          </w:p>
        </w:tc>
        <w:tc>
          <w:tcPr>
            <w:tcW w:w="3284" w:type="dxa"/>
            <w:gridSpan w:val="2"/>
            <w:tcBorders>
              <w:bottom w:val="single" w:sz="4" w:space="0" w:color="auto"/>
            </w:tcBorders>
          </w:tcPr>
          <w:p w14:paraId="7FC13DF8" w14:textId="77777777" w:rsidR="003139B7" w:rsidRPr="00C72674" w:rsidRDefault="003139B7" w:rsidP="00763FBA">
            <w:pPr>
              <w:spacing w:after="0"/>
              <w:jc w:val="center"/>
              <w:rPr>
                <w:b/>
                <w:i/>
                <w:sz w:val="22"/>
                <w:szCs w:val="22"/>
              </w:rPr>
            </w:pPr>
            <w:r w:rsidRPr="00C72674">
              <w:rPr>
                <w:b/>
                <w:i/>
                <w:sz w:val="22"/>
                <w:szCs w:val="22"/>
              </w:rPr>
              <w:t>CC#52, AltSmple</w:t>
            </w:r>
          </w:p>
        </w:tc>
        <w:tc>
          <w:tcPr>
            <w:tcW w:w="1643" w:type="dxa"/>
            <w:tcBorders>
              <w:top w:val="nil"/>
              <w:bottom w:val="nil"/>
              <w:right w:val="nil"/>
            </w:tcBorders>
          </w:tcPr>
          <w:p w14:paraId="33734789" w14:textId="77777777" w:rsidR="003139B7" w:rsidRPr="00C72674" w:rsidRDefault="003139B7" w:rsidP="00763FBA">
            <w:pPr>
              <w:spacing w:after="0"/>
              <w:jc w:val="right"/>
              <w:rPr>
                <w:sz w:val="22"/>
                <w:szCs w:val="22"/>
              </w:rPr>
            </w:pPr>
            <w:r w:rsidRPr="00C72674">
              <w:rPr>
                <w:sz w:val="22"/>
                <w:szCs w:val="22"/>
              </w:rPr>
              <w:t>119-121 --&gt;</w:t>
            </w:r>
          </w:p>
        </w:tc>
        <w:tc>
          <w:tcPr>
            <w:tcW w:w="1643" w:type="dxa"/>
            <w:tcBorders>
              <w:top w:val="nil"/>
              <w:left w:val="nil"/>
              <w:bottom w:val="nil"/>
            </w:tcBorders>
          </w:tcPr>
          <w:p w14:paraId="688C10BC" w14:textId="77777777" w:rsidR="003139B7" w:rsidRPr="00C72674" w:rsidRDefault="003139B7" w:rsidP="00763FBA">
            <w:pPr>
              <w:spacing w:after="0"/>
              <w:rPr>
                <w:sz w:val="22"/>
                <w:szCs w:val="22"/>
              </w:rPr>
            </w:pPr>
            <w:r w:rsidRPr="00C72674">
              <w:rPr>
                <w:sz w:val="22"/>
                <w:szCs w:val="22"/>
              </w:rPr>
              <w:t>D4</w:t>
            </w:r>
          </w:p>
        </w:tc>
      </w:tr>
      <w:tr w:rsidR="003139B7" w:rsidRPr="00AD5E50" w14:paraId="731485BD" w14:textId="77777777" w:rsidTr="00763FBA">
        <w:tc>
          <w:tcPr>
            <w:tcW w:w="1642" w:type="dxa"/>
            <w:tcBorders>
              <w:top w:val="nil"/>
              <w:bottom w:val="nil"/>
              <w:right w:val="nil"/>
            </w:tcBorders>
          </w:tcPr>
          <w:p w14:paraId="7EE4E007" w14:textId="77777777" w:rsidR="003139B7" w:rsidRPr="00C72674" w:rsidRDefault="003139B7" w:rsidP="00763FBA">
            <w:pPr>
              <w:spacing w:after="0"/>
              <w:jc w:val="right"/>
              <w:rPr>
                <w:sz w:val="22"/>
                <w:szCs w:val="22"/>
              </w:rPr>
            </w:pPr>
            <w:r w:rsidRPr="00C72674">
              <w:rPr>
                <w:sz w:val="22"/>
                <w:szCs w:val="22"/>
              </w:rPr>
              <w:t>99-109  --&gt;</w:t>
            </w:r>
          </w:p>
        </w:tc>
        <w:tc>
          <w:tcPr>
            <w:tcW w:w="1642" w:type="dxa"/>
            <w:tcBorders>
              <w:top w:val="nil"/>
              <w:left w:val="nil"/>
              <w:bottom w:val="nil"/>
            </w:tcBorders>
          </w:tcPr>
          <w:p w14:paraId="2D736F38" w14:textId="77777777" w:rsidR="003139B7" w:rsidRPr="00C72674" w:rsidRDefault="003139B7" w:rsidP="00763FBA">
            <w:pPr>
              <w:spacing w:after="0"/>
              <w:rPr>
                <w:sz w:val="22"/>
                <w:szCs w:val="22"/>
              </w:rPr>
            </w:pPr>
            <w:r w:rsidRPr="00C72674">
              <w:rPr>
                <w:sz w:val="22"/>
                <w:szCs w:val="22"/>
              </w:rPr>
              <w:t>10</w:t>
            </w:r>
          </w:p>
        </w:tc>
        <w:tc>
          <w:tcPr>
            <w:tcW w:w="1642" w:type="dxa"/>
            <w:tcBorders>
              <w:bottom w:val="nil"/>
              <w:right w:val="nil"/>
            </w:tcBorders>
          </w:tcPr>
          <w:p w14:paraId="407E88CB" w14:textId="77777777" w:rsidR="003139B7" w:rsidRPr="00C72674" w:rsidRDefault="003139B7" w:rsidP="00763FBA">
            <w:pPr>
              <w:spacing w:after="0"/>
              <w:jc w:val="right"/>
              <w:rPr>
                <w:sz w:val="22"/>
                <w:szCs w:val="22"/>
              </w:rPr>
            </w:pPr>
            <w:r w:rsidRPr="00C72674">
              <w:rPr>
                <w:sz w:val="22"/>
                <w:szCs w:val="22"/>
              </w:rPr>
              <w:t>0-15    --&gt;</w:t>
            </w:r>
          </w:p>
        </w:tc>
        <w:tc>
          <w:tcPr>
            <w:tcW w:w="1642" w:type="dxa"/>
            <w:tcBorders>
              <w:left w:val="nil"/>
              <w:bottom w:val="nil"/>
            </w:tcBorders>
          </w:tcPr>
          <w:p w14:paraId="5152983B" w14:textId="77777777" w:rsidR="003139B7" w:rsidRPr="00C72674" w:rsidRDefault="003139B7" w:rsidP="00763FBA">
            <w:pPr>
              <w:spacing w:after="0"/>
              <w:rPr>
                <w:sz w:val="22"/>
                <w:szCs w:val="22"/>
              </w:rPr>
            </w:pPr>
            <w:r w:rsidRPr="00C72674">
              <w:rPr>
                <w:sz w:val="22"/>
                <w:szCs w:val="22"/>
              </w:rPr>
              <w:t>1</w:t>
            </w:r>
          </w:p>
        </w:tc>
        <w:tc>
          <w:tcPr>
            <w:tcW w:w="1643" w:type="dxa"/>
            <w:tcBorders>
              <w:top w:val="nil"/>
              <w:bottom w:val="nil"/>
              <w:right w:val="nil"/>
            </w:tcBorders>
          </w:tcPr>
          <w:p w14:paraId="68A6EA05" w14:textId="77777777" w:rsidR="003139B7" w:rsidRPr="00C72674" w:rsidRDefault="003139B7" w:rsidP="00763FBA">
            <w:pPr>
              <w:spacing w:after="0"/>
              <w:jc w:val="right"/>
              <w:rPr>
                <w:sz w:val="22"/>
                <w:szCs w:val="22"/>
              </w:rPr>
            </w:pPr>
            <w:r w:rsidRPr="00C72674">
              <w:rPr>
                <w:sz w:val="22"/>
                <w:szCs w:val="22"/>
              </w:rPr>
              <w:t>122-125 --&gt;</w:t>
            </w:r>
          </w:p>
        </w:tc>
        <w:tc>
          <w:tcPr>
            <w:tcW w:w="1643" w:type="dxa"/>
            <w:tcBorders>
              <w:top w:val="nil"/>
              <w:left w:val="nil"/>
              <w:bottom w:val="nil"/>
            </w:tcBorders>
          </w:tcPr>
          <w:p w14:paraId="666CB2CE" w14:textId="77777777" w:rsidR="003139B7" w:rsidRPr="00C72674" w:rsidRDefault="003139B7" w:rsidP="00763FBA">
            <w:pPr>
              <w:spacing w:after="0"/>
              <w:rPr>
                <w:sz w:val="22"/>
                <w:szCs w:val="22"/>
              </w:rPr>
            </w:pPr>
            <w:r w:rsidRPr="00C72674">
              <w:rPr>
                <w:sz w:val="22"/>
                <w:szCs w:val="22"/>
              </w:rPr>
              <w:t>D#4</w:t>
            </w:r>
          </w:p>
        </w:tc>
      </w:tr>
      <w:tr w:rsidR="003139B7" w:rsidRPr="00AD5E50" w14:paraId="4D31F993" w14:textId="77777777" w:rsidTr="00763FBA">
        <w:tc>
          <w:tcPr>
            <w:tcW w:w="1642" w:type="dxa"/>
            <w:tcBorders>
              <w:top w:val="nil"/>
              <w:bottom w:val="nil"/>
              <w:right w:val="nil"/>
            </w:tcBorders>
          </w:tcPr>
          <w:p w14:paraId="755B9BFE" w14:textId="77777777" w:rsidR="003139B7" w:rsidRPr="00C72674" w:rsidRDefault="003139B7" w:rsidP="00763FBA">
            <w:pPr>
              <w:spacing w:after="0"/>
              <w:jc w:val="right"/>
              <w:rPr>
                <w:sz w:val="22"/>
                <w:szCs w:val="22"/>
              </w:rPr>
            </w:pPr>
            <w:r w:rsidRPr="00C72674">
              <w:rPr>
                <w:sz w:val="22"/>
                <w:szCs w:val="22"/>
              </w:rPr>
              <w:t>110-121 --&gt;</w:t>
            </w:r>
          </w:p>
        </w:tc>
        <w:tc>
          <w:tcPr>
            <w:tcW w:w="1642" w:type="dxa"/>
            <w:tcBorders>
              <w:top w:val="nil"/>
              <w:left w:val="nil"/>
              <w:bottom w:val="nil"/>
            </w:tcBorders>
          </w:tcPr>
          <w:p w14:paraId="567C54AF" w14:textId="77777777" w:rsidR="003139B7" w:rsidRPr="00C72674" w:rsidRDefault="003139B7" w:rsidP="00763FBA">
            <w:pPr>
              <w:spacing w:after="0"/>
              <w:rPr>
                <w:sz w:val="22"/>
                <w:szCs w:val="22"/>
              </w:rPr>
            </w:pPr>
            <w:r w:rsidRPr="00C72674">
              <w:rPr>
                <w:sz w:val="22"/>
                <w:szCs w:val="22"/>
              </w:rPr>
              <w:t>11</w:t>
            </w:r>
          </w:p>
        </w:tc>
        <w:tc>
          <w:tcPr>
            <w:tcW w:w="1642" w:type="dxa"/>
            <w:tcBorders>
              <w:top w:val="nil"/>
              <w:bottom w:val="nil"/>
              <w:right w:val="nil"/>
            </w:tcBorders>
          </w:tcPr>
          <w:p w14:paraId="7AC9AFB0" w14:textId="77777777" w:rsidR="003139B7" w:rsidRPr="00C72674" w:rsidRDefault="003139B7" w:rsidP="00763FBA">
            <w:pPr>
              <w:spacing w:after="0"/>
              <w:jc w:val="right"/>
              <w:rPr>
                <w:sz w:val="22"/>
                <w:szCs w:val="22"/>
              </w:rPr>
            </w:pPr>
            <w:r w:rsidRPr="00C72674">
              <w:rPr>
                <w:sz w:val="22"/>
                <w:szCs w:val="22"/>
              </w:rPr>
              <w:t>16-47   --&gt;</w:t>
            </w:r>
          </w:p>
        </w:tc>
        <w:tc>
          <w:tcPr>
            <w:tcW w:w="1642" w:type="dxa"/>
            <w:tcBorders>
              <w:top w:val="nil"/>
              <w:left w:val="nil"/>
              <w:bottom w:val="nil"/>
            </w:tcBorders>
          </w:tcPr>
          <w:p w14:paraId="2665E548"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2E19B5D4" w14:textId="77777777" w:rsidR="003139B7" w:rsidRPr="00C72674" w:rsidRDefault="003139B7" w:rsidP="00763FBA">
            <w:pPr>
              <w:spacing w:after="0"/>
              <w:jc w:val="right"/>
              <w:rPr>
                <w:sz w:val="22"/>
                <w:szCs w:val="22"/>
              </w:rPr>
            </w:pPr>
            <w:r w:rsidRPr="00C72674">
              <w:rPr>
                <w:sz w:val="22"/>
                <w:szCs w:val="22"/>
              </w:rPr>
              <w:t xml:space="preserve">126-127 --&gt; </w:t>
            </w:r>
          </w:p>
        </w:tc>
        <w:tc>
          <w:tcPr>
            <w:tcW w:w="1643" w:type="dxa"/>
            <w:tcBorders>
              <w:top w:val="nil"/>
              <w:left w:val="nil"/>
              <w:bottom w:val="nil"/>
            </w:tcBorders>
          </w:tcPr>
          <w:p w14:paraId="2B61421C" w14:textId="77777777" w:rsidR="003139B7" w:rsidRPr="00C72674" w:rsidRDefault="003139B7" w:rsidP="00763FBA">
            <w:pPr>
              <w:spacing w:after="0"/>
              <w:rPr>
                <w:sz w:val="22"/>
                <w:szCs w:val="22"/>
              </w:rPr>
            </w:pPr>
            <w:r w:rsidRPr="00C72674">
              <w:rPr>
                <w:sz w:val="22"/>
                <w:szCs w:val="22"/>
              </w:rPr>
              <w:t>E4</w:t>
            </w:r>
          </w:p>
        </w:tc>
      </w:tr>
      <w:tr w:rsidR="003139B7" w:rsidRPr="00AD5E50" w14:paraId="6F3B777D" w14:textId="77777777" w:rsidTr="00763FBA">
        <w:tc>
          <w:tcPr>
            <w:tcW w:w="1642" w:type="dxa"/>
            <w:tcBorders>
              <w:top w:val="nil"/>
              <w:bottom w:val="nil"/>
              <w:right w:val="nil"/>
            </w:tcBorders>
          </w:tcPr>
          <w:p w14:paraId="1140483C" w14:textId="77777777" w:rsidR="003139B7" w:rsidRPr="00C72674" w:rsidRDefault="003139B7" w:rsidP="00763FBA">
            <w:pPr>
              <w:spacing w:after="0"/>
              <w:jc w:val="right"/>
              <w:rPr>
                <w:sz w:val="22"/>
                <w:szCs w:val="22"/>
              </w:rPr>
            </w:pPr>
            <w:r w:rsidRPr="00C72674">
              <w:rPr>
                <w:sz w:val="22"/>
                <w:szCs w:val="22"/>
              </w:rPr>
              <w:t>122-127 --&gt;</w:t>
            </w:r>
          </w:p>
        </w:tc>
        <w:tc>
          <w:tcPr>
            <w:tcW w:w="1642" w:type="dxa"/>
            <w:tcBorders>
              <w:top w:val="nil"/>
              <w:left w:val="nil"/>
              <w:bottom w:val="nil"/>
            </w:tcBorders>
          </w:tcPr>
          <w:p w14:paraId="6A1FD261" w14:textId="77777777" w:rsidR="003139B7" w:rsidRPr="00C72674" w:rsidRDefault="003139B7" w:rsidP="00763FBA">
            <w:pPr>
              <w:spacing w:after="0"/>
              <w:rPr>
                <w:sz w:val="22"/>
                <w:szCs w:val="22"/>
              </w:rPr>
            </w:pPr>
            <w:r w:rsidRPr="00C72674">
              <w:rPr>
                <w:sz w:val="22"/>
                <w:szCs w:val="22"/>
              </w:rPr>
              <w:t>12</w:t>
            </w:r>
          </w:p>
        </w:tc>
        <w:tc>
          <w:tcPr>
            <w:tcW w:w="1642" w:type="dxa"/>
            <w:tcBorders>
              <w:top w:val="nil"/>
              <w:bottom w:val="nil"/>
              <w:right w:val="nil"/>
            </w:tcBorders>
          </w:tcPr>
          <w:p w14:paraId="61D6AFFF" w14:textId="77777777" w:rsidR="003139B7" w:rsidRPr="00C72674" w:rsidRDefault="003139B7" w:rsidP="00763FBA">
            <w:pPr>
              <w:spacing w:after="0"/>
              <w:jc w:val="right"/>
              <w:rPr>
                <w:sz w:val="22"/>
                <w:szCs w:val="22"/>
              </w:rPr>
            </w:pPr>
            <w:r w:rsidRPr="00C72674">
              <w:rPr>
                <w:sz w:val="22"/>
                <w:szCs w:val="22"/>
              </w:rPr>
              <w:t>48-79   --&gt;</w:t>
            </w:r>
          </w:p>
        </w:tc>
        <w:tc>
          <w:tcPr>
            <w:tcW w:w="1642" w:type="dxa"/>
            <w:tcBorders>
              <w:top w:val="nil"/>
              <w:left w:val="nil"/>
              <w:bottom w:val="nil"/>
            </w:tcBorders>
          </w:tcPr>
          <w:p w14:paraId="042AC4E6" w14:textId="77777777" w:rsidR="003139B7" w:rsidRPr="00C72674" w:rsidRDefault="003139B7" w:rsidP="00763FBA">
            <w:pPr>
              <w:spacing w:after="0"/>
              <w:rPr>
                <w:sz w:val="22"/>
                <w:szCs w:val="22"/>
              </w:rPr>
            </w:pPr>
            <w:r w:rsidRPr="00C72674">
              <w:rPr>
                <w:sz w:val="22"/>
                <w:szCs w:val="22"/>
              </w:rPr>
              <w:t>3</w:t>
            </w:r>
          </w:p>
        </w:tc>
        <w:tc>
          <w:tcPr>
            <w:tcW w:w="1643" w:type="dxa"/>
            <w:tcBorders>
              <w:top w:val="nil"/>
              <w:bottom w:val="nil"/>
              <w:right w:val="nil"/>
            </w:tcBorders>
          </w:tcPr>
          <w:p w14:paraId="77D0574F" w14:textId="77777777" w:rsidR="003139B7" w:rsidRPr="00C72674" w:rsidRDefault="003139B7" w:rsidP="00763FBA">
            <w:pPr>
              <w:spacing w:after="0"/>
              <w:jc w:val="right"/>
              <w:rPr>
                <w:sz w:val="22"/>
                <w:szCs w:val="22"/>
              </w:rPr>
            </w:pPr>
          </w:p>
        </w:tc>
        <w:tc>
          <w:tcPr>
            <w:tcW w:w="1643" w:type="dxa"/>
            <w:tcBorders>
              <w:top w:val="nil"/>
              <w:left w:val="nil"/>
              <w:bottom w:val="nil"/>
            </w:tcBorders>
          </w:tcPr>
          <w:p w14:paraId="0EB274E7" w14:textId="77777777" w:rsidR="003139B7" w:rsidRPr="00C72674" w:rsidRDefault="003139B7" w:rsidP="00763FBA">
            <w:pPr>
              <w:spacing w:after="0"/>
              <w:rPr>
                <w:sz w:val="22"/>
                <w:szCs w:val="22"/>
              </w:rPr>
            </w:pPr>
          </w:p>
        </w:tc>
      </w:tr>
      <w:tr w:rsidR="003139B7" w:rsidRPr="00AD5E50" w14:paraId="790E6959" w14:textId="77777777" w:rsidTr="00763FBA">
        <w:tc>
          <w:tcPr>
            <w:tcW w:w="1642" w:type="dxa"/>
            <w:tcBorders>
              <w:top w:val="nil"/>
              <w:bottom w:val="nil"/>
              <w:right w:val="nil"/>
            </w:tcBorders>
          </w:tcPr>
          <w:p w14:paraId="5763F1BE" w14:textId="77777777" w:rsidR="003139B7" w:rsidRPr="00C72674" w:rsidRDefault="003139B7" w:rsidP="00763FBA">
            <w:pPr>
              <w:spacing w:after="0"/>
              <w:jc w:val="right"/>
              <w:rPr>
                <w:sz w:val="22"/>
                <w:szCs w:val="22"/>
              </w:rPr>
            </w:pPr>
          </w:p>
        </w:tc>
        <w:tc>
          <w:tcPr>
            <w:tcW w:w="1642" w:type="dxa"/>
            <w:tcBorders>
              <w:top w:val="nil"/>
              <w:left w:val="nil"/>
              <w:bottom w:val="nil"/>
            </w:tcBorders>
          </w:tcPr>
          <w:p w14:paraId="303DDF44" w14:textId="77777777" w:rsidR="003139B7" w:rsidRPr="00C72674" w:rsidRDefault="003139B7" w:rsidP="00763FBA">
            <w:pPr>
              <w:spacing w:after="0"/>
              <w:rPr>
                <w:sz w:val="22"/>
                <w:szCs w:val="22"/>
              </w:rPr>
            </w:pPr>
          </w:p>
        </w:tc>
        <w:tc>
          <w:tcPr>
            <w:tcW w:w="1642" w:type="dxa"/>
            <w:tcBorders>
              <w:top w:val="nil"/>
              <w:bottom w:val="nil"/>
              <w:right w:val="nil"/>
            </w:tcBorders>
          </w:tcPr>
          <w:p w14:paraId="50AAF3FE" w14:textId="77777777" w:rsidR="003139B7" w:rsidRPr="00C72674" w:rsidRDefault="003139B7" w:rsidP="00763FBA">
            <w:pPr>
              <w:spacing w:after="0"/>
              <w:jc w:val="right"/>
              <w:rPr>
                <w:sz w:val="22"/>
                <w:szCs w:val="22"/>
              </w:rPr>
            </w:pPr>
            <w:r w:rsidRPr="00C72674">
              <w:rPr>
                <w:sz w:val="22"/>
                <w:szCs w:val="22"/>
              </w:rPr>
              <w:t>80-111  --&gt;</w:t>
            </w:r>
          </w:p>
        </w:tc>
        <w:tc>
          <w:tcPr>
            <w:tcW w:w="1642" w:type="dxa"/>
            <w:tcBorders>
              <w:top w:val="nil"/>
              <w:left w:val="nil"/>
              <w:bottom w:val="nil"/>
            </w:tcBorders>
          </w:tcPr>
          <w:p w14:paraId="495F2B45" w14:textId="77777777" w:rsidR="003139B7" w:rsidRPr="00C72674" w:rsidRDefault="003139B7" w:rsidP="00763FBA">
            <w:pPr>
              <w:spacing w:after="0"/>
              <w:rPr>
                <w:sz w:val="22"/>
                <w:szCs w:val="22"/>
              </w:rPr>
            </w:pPr>
            <w:r w:rsidRPr="00C72674">
              <w:rPr>
                <w:sz w:val="22"/>
                <w:szCs w:val="22"/>
              </w:rPr>
              <w:t>4</w:t>
            </w:r>
          </w:p>
        </w:tc>
        <w:tc>
          <w:tcPr>
            <w:tcW w:w="1643" w:type="dxa"/>
            <w:tcBorders>
              <w:top w:val="nil"/>
              <w:bottom w:val="nil"/>
              <w:right w:val="nil"/>
            </w:tcBorders>
          </w:tcPr>
          <w:p w14:paraId="630BC14B" w14:textId="77777777" w:rsidR="003139B7" w:rsidRPr="00C72674" w:rsidRDefault="003139B7" w:rsidP="00763FBA">
            <w:pPr>
              <w:spacing w:after="0"/>
              <w:jc w:val="right"/>
              <w:rPr>
                <w:sz w:val="22"/>
                <w:szCs w:val="22"/>
              </w:rPr>
            </w:pPr>
          </w:p>
        </w:tc>
        <w:tc>
          <w:tcPr>
            <w:tcW w:w="1643" w:type="dxa"/>
            <w:tcBorders>
              <w:top w:val="nil"/>
              <w:left w:val="nil"/>
              <w:bottom w:val="nil"/>
            </w:tcBorders>
          </w:tcPr>
          <w:p w14:paraId="5503422C" w14:textId="77777777" w:rsidR="003139B7" w:rsidRPr="00C72674" w:rsidRDefault="003139B7" w:rsidP="00763FBA">
            <w:pPr>
              <w:spacing w:after="0"/>
              <w:rPr>
                <w:sz w:val="22"/>
                <w:szCs w:val="22"/>
              </w:rPr>
            </w:pPr>
          </w:p>
        </w:tc>
      </w:tr>
      <w:tr w:rsidR="003139B7" w:rsidRPr="00AD5E50" w14:paraId="0B46322A" w14:textId="77777777" w:rsidTr="00763FBA">
        <w:tc>
          <w:tcPr>
            <w:tcW w:w="1642" w:type="dxa"/>
            <w:tcBorders>
              <w:top w:val="nil"/>
              <w:right w:val="nil"/>
            </w:tcBorders>
          </w:tcPr>
          <w:p w14:paraId="38EC7398" w14:textId="77777777" w:rsidR="003139B7" w:rsidRPr="00C72674" w:rsidRDefault="003139B7" w:rsidP="00763FBA">
            <w:pPr>
              <w:spacing w:after="0"/>
              <w:jc w:val="right"/>
              <w:rPr>
                <w:sz w:val="22"/>
                <w:szCs w:val="22"/>
              </w:rPr>
            </w:pPr>
          </w:p>
        </w:tc>
        <w:tc>
          <w:tcPr>
            <w:tcW w:w="1642" w:type="dxa"/>
            <w:tcBorders>
              <w:top w:val="nil"/>
              <w:left w:val="nil"/>
            </w:tcBorders>
          </w:tcPr>
          <w:p w14:paraId="621B5639" w14:textId="77777777" w:rsidR="003139B7" w:rsidRPr="00C72674" w:rsidRDefault="003139B7" w:rsidP="00763FBA">
            <w:pPr>
              <w:spacing w:after="0"/>
              <w:rPr>
                <w:sz w:val="22"/>
                <w:szCs w:val="22"/>
              </w:rPr>
            </w:pPr>
          </w:p>
        </w:tc>
        <w:tc>
          <w:tcPr>
            <w:tcW w:w="1642" w:type="dxa"/>
            <w:tcBorders>
              <w:top w:val="nil"/>
              <w:right w:val="nil"/>
            </w:tcBorders>
          </w:tcPr>
          <w:p w14:paraId="4DC7B7E6" w14:textId="77777777" w:rsidR="003139B7" w:rsidRPr="00C72674" w:rsidRDefault="003139B7" w:rsidP="00763FBA">
            <w:pPr>
              <w:spacing w:after="0"/>
              <w:jc w:val="right"/>
              <w:rPr>
                <w:sz w:val="22"/>
                <w:szCs w:val="22"/>
              </w:rPr>
            </w:pPr>
            <w:r w:rsidRPr="00C72674">
              <w:rPr>
                <w:sz w:val="22"/>
                <w:szCs w:val="22"/>
              </w:rPr>
              <w:t>112-127 --&gt;</w:t>
            </w:r>
          </w:p>
        </w:tc>
        <w:tc>
          <w:tcPr>
            <w:tcW w:w="1642" w:type="dxa"/>
            <w:tcBorders>
              <w:top w:val="nil"/>
              <w:left w:val="nil"/>
            </w:tcBorders>
          </w:tcPr>
          <w:p w14:paraId="01E6E1AD" w14:textId="77777777" w:rsidR="003139B7" w:rsidRPr="00C72674" w:rsidRDefault="003139B7" w:rsidP="00763FBA">
            <w:pPr>
              <w:spacing w:after="0"/>
              <w:rPr>
                <w:sz w:val="22"/>
                <w:szCs w:val="22"/>
              </w:rPr>
            </w:pPr>
            <w:r w:rsidRPr="00C72674">
              <w:rPr>
                <w:sz w:val="22"/>
                <w:szCs w:val="22"/>
              </w:rPr>
              <w:t>5</w:t>
            </w:r>
          </w:p>
        </w:tc>
        <w:tc>
          <w:tcPr>
            <w:tcW w:w="1643" w:type="dxa"/>
            <w:tcBorders>
              <w:top w:val="nil"/>
              <w:right w:val="nil"/>
            </w:tcBorders>
          </w:tcPr>
          <w:p w14:paraId="116C6BA3" w14:textId="77777777" w:rsidR="003139B7" w:rsidRPr="00C72674" w:rsidRDefault="003139B7" w:rsidP="00763FBA">
            <w:pPr>
              <w:spacing w:after="0"/>
              <w:jc w:val="right"/>
              <w:rPr>
                <w:sz w:val="22"/>
                <w:szCs w:val="22"/>
              </w:rPr>
            </w:pPr>
          </w:p>
        </w:tc>
        <w:tc>
          <w:tcPr>
            <w:tcW w:w="1643" w:type="dxa"/>
            <w:tcBorders>
              <w:top w:val="nil"/>
              <w:left w:val="nil"/>
            </w:tcBorders>
          </w:tcPr>
          <w:p w14:paraId="076A1221" w14:textId="77777777" w:rsidR="003139B7" w:rsidRPr="00C72674" w:rsidRDefault="003139B7" w:rsidP="00763FBA">
            <w:pPr>
              <w:spacing w:after="0"/>
              <w:rPr>
                <w:sz w:val="22"/>
                <w:szCs w:val="22"/>
              </w:rPr>
            </w:pPr>
          </w:p>
        </w:tc>
      </w:tr>
      <w:tr w:rsidR="003139B7" w:rsidRPr="00AD5E50" w14:paraId="52B83922" w14:textId="77777777" w:rsidTr="00763FBA">
        <w:tc>
          <w:tcPr>
            <w:tcW w:w="3284" w:type="dxa"/>
            <w:gridSpan w:val="2"/>
            <w:tcBorders>
              <w:bottom w:val="single" w:sz="4" w:space="0" w:color="auto"/>
            </w:tcBorders>
          </w:tcPr>
          <w:p w14:paraId="1EFF3540" w14:textId="77777777" w:rsidR="003139B7" w:rsidRPr="00C72674" w:rsidRDefault="003139B7" w:rsidP="00763FBA">
            <w:pPr>
              <w:spacing w:after="0"/>
              <w:jc w:val="center"/>
              <w:rPr>
                <w:b/>
                <w:i/>
                <w:sz w:val="22"/>
                <w:szCs w:val="22"/>
              </w:rPr>
            </w:pPr>
            <w:r w:rsidRPr="00C72674">
              <w:rPr>
                <w:b/>
                <w:i/>
                <w:sz w:val="22"/>
                <w:szCs w:val="22"/>
              </w:rPr>
              <w:t>CC#48, PBdnMode</w:t>
            </w:r>
          </w:p>
        </w:tc>
        <w:tc>
          <w:tcPr>
            <w:tcW w:w="3284" w:type="dxa"/>
            <w:gridSpan w:val="2"/>
            <w:tcBorders>
              <w:bottom w:val="single" w:sz="4" w:space="0" w:color="auto"/>
            </w:tcBorders>
          </w:tcPr>
          <w:p w14:paraId="3FAA905F" w14:textId="77777777" w:rsidR="003139B7" w:rsidRPr="00C72674" w:rsidRDefault="003139B7" w:rsidP="00763FBA">
            <w:pPr>
              <w:spacing w:after="0"/>
              <w:jc w:val="center"/>
              <w:rPr>
                <w:b/>
                <w:i/>
                <w:sz w:val="22"/>
                <w:szCs w:val="22"/>
              </w:rPr>
            </w:pPr>
            <w:r w:rsidRPr="00C72674">
              <w:rPr>
                <w:b/>
                <w:i/>
                <w:sz w:val="22"/>
                <w:szCs w:val="22"/>
              </w:rPr>
              <w:t>CC#58, PBSldRng</w:t>
            </w:r>
          </w:p>
        </w:tc>
        <w:tc>
          <w:tcPr>
            <w:tcW w:w="3286" w:type="dxa"/>
            <w:gridSpan w:val="2"/>
            <w:tcBorders>
              <w:bottom w:val="single" w:sz="4" w:space="0" w:color="auto"/>
            </w:tcBorders>
          </w:tcPr>
          <w:p w14:paraId="0D71683A" w14:textId="77777777" w:rsidR="003139B7" w:rsidRPr="00C72674" w:rsidRDefault="003139B7" w:rsidP="00763FBA">
            <w:pPr>
              <w:tabs>
                <w:tab w:val="left" w:pos="1011"/>
                <w:tab w:val="right" w:pos="3070"/>
              </w:tabs>
              <w:spacing w:after="0"/>
              <w:jc w:val="center"/>
              <w:rPr>
                <w:b/>
                <w:i/>
                <w:sz w:val="22"/>
                <w:szCs w:val="22"/>
              </w:rPr>
            </w:pPr>
            <w:r w:rsidRPr="00C72674">
              <w:rPr>
                <w:b/>
                <w:i/>
                <w:sz w:val="22"/>
                <w:szCs w:val="22"/>
              </w:rPr>
              <w:t>CC#60, WhMode</w:t>
            </w:r>
          </w:p>
        </w:tc>
      </w:tr>
      <w:tr w:rsidR="003139B7" w:rsidRPr="00AD5E50" w14:paraId="5E79D00A" w14:textId="77777777" w:rsidTr="00763FBA">
        <w:tc>
          <w:tcPr>
            <w:tcW w:w="1642" w:type="dxa"/>
            <w:tcBorders>
              <w:bottom w:val="nil"/>
              <w:right w:val="nil"/>
            </w:tcBorders>
          </w:tcPr>
          <w:p w14:paraId="0074B2CF" w14:textId="77777777" w:rsidR="003139B7" w:rsidRPr="00C72674" w:rsidRDefault="003139B7" w:rsidP="00763FBA">
            <w:pPr>
              <w:spacing w:after="0"/>
              <w:jc w:val="right"/>
              <w:rPr>
                <w:sz w:val="22"/>
                <w:szCs w:val="22"/>
              </w:rPr>
            </w:pPr>
            <w:r w:rsidRPr="00C72674">
              <w:rPr>
                <w:sz w:val="22"/>
                <w:szCs w:val="22"/>
              </w:rPr>
              <w:t>0-10    --&gt;</w:t>
            </w:r>
          </w:p>
        </w:tc>
        <w:tc>
          <w:tcPr>
            <w:tcW w:w="1642" w:type="dxa"/>
            <w:tcBorders>
              <w:left w:val="nil"/>
              <w:bottom w:val="nil"/>
            </w:tcBorders>
          </w:tcPr>
          <w:p w14:paraId="17FC606E" w14:textId="77777777" w:rsidR="003139B7" w:rsidRPr="00C72674" w:rsidRDefault="003139B7" w:rsidP="00763FBA">
            <w:pPr>
              <w:spacing w:after="0"/>
              <w:rPr>
                <w:sz w:val="22"/>
                <w:szCs w:val="22"/>
              </w:rPr>
            </w:pPr>
            <w:r w:rsidRPr="00C72674">
              <w:rPr>
                <w:sz w:val="22"/>
                <w:szCs w:val="22"/>
              </w:rPr>
              <w:t>As up</w:t>
            </w:r>
          </w:p>
        </w:tc>
        <w:tc>
          <w:tcPr>
            <w:tcW w:w="1642" w:type="dxa"/>
            <w:tcBorders>
              <w:bottom w:val="nil"/>
              <w:right w:val="nil"/>
            </w:tcBorders>
          </w:tcPr>
          <w:p w14:paraId="480C1C66" w14:textId="77777777" w:rsidR="003139B7" w:rsidRPr="00C72674" w:rsidRDefault="003139B7" w:rsidP="00763FBA">
            <w:pPr>
              <w:spacing w:after="0"/>
              <w:jc w:val="right"/>
              <w:rPr>
                <w:sz w:val="22"/>
                <w:szCs w:val="22"/>
              </w:rPr>
            </w:pPr>
            <w:r w:rsidRPr="00C72674">
              <w:rPr>
                <w:sz w:val="22"/>
                <w:szCs w:val="22"/>
              </w:rPr>
              <w:t>0-5     --&gt;</w:t>
            </w:r>
          </w:p>
        </w:tc>
        <w:tc>
          <w:tcPr>
            <w:tcW w:w="1642" w:type="dxa"/>
            <w:tcBorders>
              <w:left w:val="nil"/>
              <w:bottom w:val="nil"/>
            </w:tcBorders>
          </w:tcPr>
          <w:p w14:paraId="13AA627E" w14:textId="77777777" w:rsidR="003139B7" w:rsidRPr="00C72674" w:rsidRDefault="003139B7" w:rsidP="00763FBA">
            <w:pPr>
              <w:spacing w:after="0"/>
              <w:rPr>
                <w:sz w:val="22"/>
                <w:szCs w:val="22"/>
              </w:rPr>
            </w:pPr>
            <w:r w:rsidRPr="00C72674">
              <w:rPr>
                <w:sz w:val="22"/>
                <w:szCs w:val="22"/>
              </w:rPr>
              <w:t>1</w:t>
            </w:r>
          </w:p>
        </w:tc>
        <w:tc>
          <w:tcPr>
            <w:tcW w:w="1643" w:type="dxa"/>
            <w:tcBorders>
              <w:bottom w:val="nil"/>
              <w:right w:val="nil"/>
            </w:tcBorders>
          </w:tcPr>
          <w:p w14:paraId="0A912716" w14:textId="77777777" w:rsidR="003139B7" w:rsidRPr="00C72674" w:rsidRDefault="003139B7" w:rsidP="00763FBA">
            <w:pPr>
              <w:spacing w:after="0"/>
              <w:jc w:val="right"/>
              <w:rPr>
                <w:sz w:val="22"/>
                <w:szCs w:val="22"/>
              </w:rPr>
            </w:pPr>
            <w:r w:rsidRPr="00C72674">
              <w:rPr>
                <w:sz w:val="22"/>
                <w:szCs w:val="22"/>
              </w:rPr>
              <w:t xml:space="preserve">0-15    --&gt; </w:t>
            </w:r>
          </w:p>
        </w:tc>
        <w:tc>
          <w:tcPr>
            <w:tcW w:w="1643" w:type="dxa"/>
            <w:tcBorders>
              <w:left w:val="nil"/>
              <w:bottom w:val="nil"/>
            </w:tcBorders>
          </w:tcPr>
          <w:p w14:paraId="7D952A04" w14:textId="77777777" w:rsidR="003139B7" w:rsidRPr="00C72674" w:rsidRDefault="003139B7" w:rsidP="00763FBA">
            <w:pPr>
              <w:spacing w:after="0"/>
              <w:rPr>
                <w:sz w:val="22"/>
                <w:szCs w:val="22"/>
              </w:rPr>
            </w:pPr>
            <w:r w:rsidRPr="00C72674">
              <w:rPr>
                <w:sz w:val="22"/>
                <w:szCs w:val="22"/>
              </w:rPr>
              <w:t>Off</w:t>
            </w:r>
          </w:p>
        </w:tc>
      </w:tr>
      <w:tr w:rsidR="003139B7" w:rsidRPr="00AD5E50" w14:paraId="72BE856D" w14:textId="77777777" w:rsidTr="00763FBA">
        <w:tc>
          <w:tcPr>
            <w:tcW w:w="1642" w:type="dxa"/>
            <w:tcBorders>
              <w:top w:val="nil"/>
              <w:bottom w:val="nil"/>
              <w:right w:val="nil"/>
            </w:tcBorders>
          </w:tcPr>
          <w:p w14:paraId="022F01C1" w14:textId="77777777" w:rsidR="003139B7" w:rsidRPr="00C72674" w:rsidRDefault="003139B7" w:rsidP="00763FBA">
            <w:pPr>
              <w:spacing w:after="0"/>
              <w:jc w:val="right"/>
              <w:rPr>
                <w:sz w:val="22"/>
                <w:szCs w:val="22"/>
              </w:rPr>
            </w:pPr>
            <w:r w:rsidRPr="00C72674">
              <w:rPr>
                <w:sz w:val="22"/>
                <w:szCs w:val="22"/>
              </w:rPr>
              <w:t>11-31   --&gt;</w:t>
            </w:r>
          </w:p>
        </w:tc>
        <w:tc>
          <w:tcPr>
            <w:tcW w:w="1642" w:type="dxa"/>
            <w:tcBorders>
              <w:top w:val="nil"/>
              <w:left w:val="nil"/>
              <w:bottom w:val="nil"/>
            </w:tcBorders>
          </w:tcPr>
          <w:p w14:paraId="6062EEBA" w14:textId="77777777" w:rsidR="003139B7" w:rsidRPr="00C72674" w:rsidRDefault="003139B7" w:rsidP="00763FBA">
            <w:pPr>
              <w:spacing w:after="0"/>
              <w:rPr>
                <w:sz w:val="22"/>
                <w:szCs w:val="22"/>
              </w:rPr>
            </w:pPr>
            <w:r w:rsidRPr="00C72674">
              <w:rPr>
                <w:sz w:val="22"/>
                <w:szCs w:val="22"/>
              </w:rPr>
              <w:t>Off</w:t>
            </w:r>
          </w:p>
        </w:tc>
        <w:tc>
          <w:tcPr>
            <w:tcW w:w="1642" w:type="dxa"/>
            <w:tcBorders>
              <w:top w:val="nil"/>
              <w:bottom w:val="nil"/>
              <w:right w:val="nil"/>
            </w:tcBorders>
          </w:tcPr>
          <w:p w14:paraId="4E6D3674" w14:textId="77777777" w:rsidR="003139B7" w:rsidRPr="00C72674" w:rsidRDefault="003139B7" w:rsidP="00763FBA">
            <w:pPr>
              <w:spacing w:after="0"/>
              <w:jc w:val="right"/>
              <w:rPr>
                <w:sz w:val="22"/>
                <w:szCs w:val="22"/>
              </w:rPr>
            </w:pPr>
            <w:r w:rsidRPr="00C72674">
              <w:rPr>
                <w:sz w:val="22"/>
                <w:szCs w:val="22"/>
              </w:rPr>
              <w:t>6-17    --&gt;</w:t>
            </w:r>
          </w:p>
        </w:tc>
        <w:tc>
          <w:tcPr>
            <w:tcW w:w="1642" w:type="dxa"/>
            <w:tcBorders>
              <w:top w:val="nil"/>
              <w:left w:val="nil"/>
              <w:bottom w:val="nil"/>
            </w:tcBorders>
          </w:tcPr>
          <w:p w14:paraId="4ECEEBAA"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7333A555" w14:textId="77777777" w:rsidR="003139B7" w:rsidRPr="00C72674" w:rsidRDefault="003139B7" w:rsidP="00763FBA">
            <w:pPr>
              <w:spacing w:after="0"/>
              <w:jc w:val="right"/>
              <w:rPr>
                <w:sz w:val="22"/>
                <w:szCs w:val="22"/>
              </w:rPr>
            </w:pPr>
            <w:r w:rsidRPr="00C72674">
              <w:rPr>
                <w:sz w:val="22"/>
                <w:szCs w:val="22"/>
              </w:rPr>
              <w:t>16-47   --&gt;</w:t>
            </w:r>
          </w:p>
        </w:tc>
        <w:tc>
          <w:tcPr>
            <w:tcW w:w="1643" w:type="dxa"/>
            <w:tcBorders>
              <w:top w:val="nil"/>
              <w:left w:val="nil"/>
              <w:bottom w:val="nil"/>
            </w:tcBorders>
          </w:tcPr>
          <w:p w14:paraId="1F5AA026" w14:textId="77777777" w:rsidR="003139B7" w:rsidRPr="00C72674" w:rsidRDefault="003139B7" w:rsidP="00763FBA">
            <w:pPr>
              <w:spacing w:after="0"/>
              <w:rPr>
                <w:sz w:val="22"/>
                <w:szCs w:val="22"/>
              </w:rPr>
            </w:pPr>
            <w:r w:rsidRPr="00C72674">
              <w:rPr>
                <w:sz w:val="22"/>
                <w:szCs w:val="22"/>
              </w:rPr>
              <w:t>Slide</w:t>
            </w:r>
          </w:p>
        </w:tc>
      </w:tr>
      <w:tr w:rsidR="003139B7" w:rsidRPr="00AD5E50" w14:paraId="50D1AE3C" w14:textId="77777777" w:rsidTr="00763FBA">
        <w:tc>
          <w:tcPr>
            <w:tcW w:w="1642" w:type="dxa"/>
            <w:tcBorders>
              <w:top w:val="nil"/>
              <w:bottom w:val="nil"/>
              <w:right w:val="nil"/>
            </w:tcBorders>
          </w:tcPr>
          <w:p w14:paraId="1211AC93" w14:textId="77777777" w:rsidR="003139B7" w:rsidRPr="00C72674" w:rsidRDefault="003139B7" w:rsidP="00763FBA">
            <w:pPr>
              <w:spacing w:after="0"/>
              <w:jc w:val="right"/>
              <w:rPr>
                <w:sz w:val="22"/>
                <w:szCs w:val="22"/>
              </w:rPr>
            </w:pPr>
            <w:r w:rsidRPr="00C72674">
              <w:rPr>
                <w:sz w:val="22"/>
                <w:szCs w:val="22"/>
              </w:rPr>
              <w:t>32-52   --&gt;</w:t>
            </w:r>
          </w:p>
        </w:tc>
        <w:tc>
          <w:tcPr>
            <w:tcW w:w="1642" w:type="dxa"/>
            <w:tcBorders>
              <w:top w:val="nil"/>
              <w:left w:val="nil"/>
              <w:bottom w:val="nil"/>
            </w:tcBorders>
          </w:tcPr>
          <w:p w14:paraId="4B162E30" w14:textId="77777777" w:rsidR="003139B7" w:rsidRPr="00C72674" w:rsidRDefault="003139B7" w:rsidP="00763FBA">
            <w:pPr>
              <w:spacing w:after="0"/>
              <w:rPr>
                <w:sz w:val="22"/>
                <w:szCs w:val="22"/>
              </w:rPr>
            </w:pPr>
            <w:r w:rsidRPr="00C72674">
              <w:rPr>
                <w:sz w:val="22"/>
                <w:szCs w:val="22"/>
              </w:rPr>
              <w:t>Slide</w:t>
            </w:r>
          </w:p>
        </w:tc>
        <w:tc>
          <w:tcPr>
            <w:tcW w:w="1642" w:type="dxa"/>
            <w:tcBorders>
              <w:top w:val="nil"/>
              <w:bottom w:val="nil"/>
              <w:right w:val="nil"/>
            </w:tcBorders>
          </w:tcPr>
          <w:p w14:paraId="2CF6B66A" w14:textId="77777777" w:rsidR="003139B7" w:rsidRPr="00C72674" w:rsidRDefault="003139B7" w:rsidP="00763FBA">
            <w:pPr>
              <w:spacing w:after="0"/>
              <w:jc w:val="right"/>
              <w:rPr>
                <w:sz w:val="22"/>
                <w:szCs w:val="22"/>
              </w:rPr>
            </w:pPr>
            <w:r w:rsidRPr="00C72674">
              <w:rPr>
                <w:sz w:val="22"/>
                <w:szCs w:val="22"/>
              </w:rPr>
              <w:t>18-28   --&gt;</w:t>
            </w:r>
          </w:p>
        </w:tc>
        <w:tc>
          <w:tcPr>
            <w:tcW w:w="1642" w:type="dxa"/>
            <w:tcBorders>
              <w:top w:val="nil"/>
              <w:left w:val="nil"/>
              <w:bottom w:val="nil"/>
            </w:tcBorders>
          </w:tcPr>
          <w:p w14:paraId="0FC0C538" w14:textId="77777777" w:rsidR="003139B7" w:rsidRPr="00C72674" w:rsidRDefault="003139B7" w:rsidP="00763FBA">
            <w:pPr>
              <w:spacing w:after="0"/>
              <w:rPr>
                <w:sz w:val="22"/>
                <w:szCs w:val="22"/>
              </w:rPr>
            </w:pPr>
            <w:r w:rsidRPr="00C72674">
              <w:rPr>
                <w:sz w:val="22"/>
                <w:szCs w:val="22"/>
              </w:rPr>
              <w:t>3</w:t>
            </w:r>
          </w:p>
        </w:tc>
        <w:tc>
          <w:tcPr>
            <w:tcW w:w="1643" w:type="dxa"/>
            <w:tcBorders>
              <w:top w:val="nil"/>
              <w:bottom w:val="nil"/>
              <w:right w:val="nil"/>
            </w:tcBorders>
          </w:tcPr>
          <w:p w14:paraId="715ABE79" w14:textId="77777777" w:rsidR="003139B7" w:rsidRPr="00C72674" w:rsidRDefault="003139B7" w:rsidP="00763FBA">
            <w:pPr>
              <w:spacing w:after="0"/>
              <w:jc w:val="right"/>
              <w:rPr>
                <w:sz w:val="22"/>
                <w:szCs w:val="22"/>
              </w:rPr>
            </w:pPr>
            <w:r w:rsidRPr="00C72674">
              <w:rPr>
                <w:sz w:val="22"/>
                <w:szCs w:val="22"/>
              </w:rPr>
              <w:t>48-79   --&gt;</w:t>
            </w:r>
          </w:p>
        </w:tc>
        <w:tc>
          <w:tcPr>
            <w:tcW w:w="1643" w:type="dxa"/>
            <w:tcBorders>
              <w:top w:val="nil"/>
              <w:left w:val="nil"/>
              <w:bottom w:val="nil"/>
            </w:tcBorders>
          </w:tcPr>
          <w:p w14:paraId="414A0C96" w14:textId="77777777" w:rsidR="003139B7" w:rsidRPr="00C72674" w:rsidRDefault="003139B7" w:rsidP="00763FBA">
            <w:pPr>
              <w:spacing w:after="0"/>
              <w:rPr>
                <w:sz w:val="22"/>
                <w:szCs w:val="22"/>
              </w:rPr>
            </w:pPr>
            <w:r w:rsidRPr="00C72674">
              <w:rPr>
                <w:sz w:val="22"/>
                <w:szCs w:val="22"/>
              </w:rPr>
              <w:t>Pitch</w:t>
            </w:r>
          </w:p>
        </w:tc>
      </w:tr>
      <w:tr w:rsidR="003139B7" w:rsidRPr="00AD5E50" w14:paraId="425CB546" w14:textId="77777777" w:rsidTr="00763FBA">
        <w:tc>
          <w:tcPr>
            <w:tcW w:w="1642" w:type="dxa"/>
            <w:tcBorders>
              <w:top w:val="nil"/>
              <w:bottom w:val="nil"/>
              <w:right w:val="nil"/>
            </w:tcBorders>
          </w:tcPr>
          <w:p w14:paraId="1716022D" w14:textId="77777777" w:rsidR="003139B7" w:rsidRPr="00C72674" w:rsidRDefault="003139B7" w:rsidP="00763FBA">
            <w:pPr>
              <w:spacing w:after="0"/>
              <w:jc w:val="right"/>
              <w:rPr>
                <w:sz w:val="22"/>
                <w:szCs w:val="22"/>
              </w:rPr>
            </w:pPr>
            <w:r w:rsidRPr="00C72674">
              <w:rPr>
                <w:sz w:val="22"/>
                <w:szCs w:val="22"/>
              </w:rPr>
              <w:t>53-74   --&gt;</w:t>
            </w:r>
          </w:p>
        </w:tc>
        <w:tc>
          <w:tcPr>
            <w:tcW w:w="1642" w:type="dxa"/>
            <w:tcBorders>
              <w:top w:val="nil"/>
              <w:left w:val="nil"/>
              <w:bottom w:val="nil"/>
            </w:tcBorders>
          </w:tcPr>
          <w:p w14:paraId="425E2BAC" w14:textId="77777777" w:rsidR="003139B7" w:rsidRPr="00C72674" w:rsidRDefault="003139B7" w:rsidP="00763FBA">
            <w:pPr>
              <w:spacing w:after="0"/>
              <w:rPr>
                <w:sz w:val="22"/>
                <w:szCs w:val="22"/>
              </w:rPr>
            </w:pPr>
            <w:r w:rsidRPr="00C72674">
              <w:rPr>
                <w:sz w:val="22"/>
                <w:szCs w:val="22"/>
              </w:rPr>
              <w:t>Pitch</w:t>
            </w:r>
          </w:p>
        </w:tc>
        <w:tc>
          <w:tcPr>
            <w:tcW w:w="1642" w:type="dxa"/>
            <w:tcBorders>
              <w:top w:val="nil"/>
              <w:bottom w:val="nil"/>
              <w:right w:val="nil"/>
            </w:tcBorders>
          </w:tcPr>
          <w:p w14:paraId="31BE4F96" w14:textId="77777777" w:rsidR="003139B7" w:rsidRPr="00C72674" w:rsidRDefault="003139B7" w:rsidP="00763FBA">
            <w:pPr>
              <w:spacing w:after="0"/>
              <w:jc w:val="right"/>
              <w:rPr>
                <w:sz w:val="22"/>
                <w:szCs w:val="22"/>
              </w:rPr>
            </w:pPr>
            <w:r w:rsidRPr="00C72674">
              <w:rPr>
                <w:sz w:val="22"/>
                <w:szCs w:val="22"/>
              </w:rPr>
              <w:t>29-40   --&gt;</w:t>
            </w:r>
          </w:p>
        </w:tc>
        <w:tc>
          <w:tcPr>
            <w:tcW w:w="1642" w:type="dxa"/>
            <w:tcBorders>
              <w:top w:val="nil"/>
              <w:left w:val="nil"/>
              <w:bottom w:val="nil"/>
            </w:tcBorders>
          </w:tcPr>
          <w:p w14:paraId="6CFFE8C2" w14:textId="77777777" w:rsidR="003139B7" w:rsidRPr="00C72674" w:rsidRDefault="003139B7" w:rsidP="00763FBA">
            <w:pPr>
              <w:spacing w:after="0"/>
              <w:rPr>
                <w:sz w:val="22"/>
                <w:szCs w:val="22"/>
              </w:rPr>
            </w:pPr>
            <w:r w:rsidRPr="00C72674">
              <w:rPr>
                <w:sz w:val="22"/>
                <w:szCs w:val="22"/>
              </w:rPr>
              <w:t>4</w:t>
            </w:r>
          </w:p>
        </w:tc>
        <w:tc>
          <w:tcPr>
            <w:tcW w:w="1643" w:type="dxa"/>
            <w:tcBorders>
              <w:top w:val="nil"/>
              <w:bottom w:val="nil"/>
              <w:right w:val="nil"/>
            </w:tcBorders>
          </w:tcPr>
          <w:p w14:paraId="30914E51" w14:textId="77777777" w:rsidR="003139B7" w:rsidRPr="00C72674" w:rsidRDefault="003139B7" w:rsidP="00763FBA">
            <w:pPr>
              <w:spacing w:after="0"/>
              <w:jc w:val="right"/>
              <w:rPr>
                <w:sz w:val="22"/>
                <w:szCs w:val="22"/>
              </w:rPr>
            </w:pPr>
            <w:r w:rsidRPr="00C72674">
              <w:rPr>
                <w:sz w:val="22"/>
                <w:szCs w:val="22"/>
              </w:rPr>
              <w:t>80111   --&gt;</w:t>
            </w:r>
          </w:p>
        </w:tc>
        <w:tc>
          <w:tcPr>
            <w:tcW w:w="1643" w:type="dxa"/>
            <w:tcBorders>
              <w:top w:val="nil"/>
              <w:left w:val="nil"/>
              <w:bottom w:val="nil"/>
            </w:tcBorders>
          </w:tcPr>
          <w:p w14:paraId="51764C5F" w14:textId="77777777" w:rsidR="003139B7" w:rsidRPr="00C72674" w:rsidRDefault="003139B7" w:rsidP="00763FBA">
            <w:pPr>
              <w:spacing w:after="0"/>
              <w:rPr>
                <w:sz w:val="22"/>
                <w:szCs w:val="22"/>
              </w:rPr>
            </w:pPr>
            <w:r w:rsidRPr="00C72674">
              <w:rPr>
                <w:sz w:val="22"/>
                <w:szCs w:val="22"/>
              </w:rPr>
              <w:t>Modulation</w:t>
            </w:r>
          </w:p>
        </w:tc>
      </w:tr>
      <w:tr w:rsidR="003139B7" w:rsidRPr="00AD5E50" w14:paraId="21C757CD" w14:textId="77777777" w:rsidTr="00763FBA">
        <w:tc>
          <w:tcPr>
            <w:tcW w:w="1642" w:type="dxa"/>
            <w:tcBorders>
              <w:top w:val="nil"/>
              <w:bottom w:val="nil"/>
              <w:right w:val="nil"/>
            </w:tcBorders>
          </w:tcPr>
          <w:p w14:paraId="79A31352" w14:textId="77777777" w:rsidR="003139B7" w:rsidRPr="00C72674" w:rsidRDefault="003139B7" w:rsidP="00763FBA">
            <w:pPr>
              <w:spacing w:after="0"/>
              <w:jc w:val="right"/>
              <w:rPr>
                <w:sz w:val="22"/>
                <w:szCs w:val="22"/>
              </w:rPr>
            </w:pPr>
            <w:r w:rsidRPr="00C72674">
              <w:rPr>
                <w:sz w:val="22"/>
                <w:szCs w:val="22"/>
              </w:rPr>
              <w:t>75-95   --&gt;</w:t>
            </w:r>
          </w:p>
        </w:tc>
        <w:tc>
          <w:tcPr>
            <w:tcW w:w="1642" w:type="dxa"/>
            <w:tcBorders>
              <w:top w:val="nil"/>
              <w:left w:val="nil"/>
              <w:bottom w:val="nil"/>
            </w:tcBorders>
          </w:tcPr>
          <w:p w14:paraId="00292947" w14:textId="77777777" w:rsidR="003139B7" w:rsidRPr="00C72674" w:rsidRDefault="003139B7" w:rsidP="00763FBA">
            <w:pPr>
              <w:spacing w:after="0"/>
              <w:rPr>
                <w:sz w:val="22"/>
                <w:szCs w:val="22"/>
              </w:rPr>
            </w:pPr>
            <w:r w:rsidRPr="00C72674">
              <w:rPr>
                <w:sz w:val="22"/>
                <w:szCs w:val="22"/>
              </w:rPr>
              <w:t>VeloAdd</w:t>
            </w:r>
          </w:p>
        </w:tc>
        <w:tc>
          <w:tcPr>
            <w:tcW w:w="1642" w:type="dxa"/>
            <w:tcBorders>
              <w:top w:val="nil"/>
              <w:bottom w:val="nil"/>
              <w:right w:val="nil"/>
            </w:tcBorders>
          </w:tcPr>
          <w:p w14:paraId="46213F44" w14:textId="77777777" w:rsidR="003139B7" w:rsidRPr="00C72674" w:rsidRDefault="003139B7" w:rsidP="00763FBA">
            <w:pPr>
              <w:spacing w:after="0"/>
              <w:jc w:val="right"/>
              <w:rPr>
                <w:sz w:val="22"/>
                <w:szCs w:val="22"/>
              </w:rPr>
            </w:pPr>
            <w:r w:rsidRPr="00C72674">
              <w:rPr>
                <w:sz w:val="22"/>
                <w:szCs w:val="22"/>
              </w:rPr>
              <w:t>41-51   --&gt;</w:t>
            </w:r>
          </w:p>
        </w:tc>
        <w:tc>
          <w:tcPr>
            <w:tcW w:w="1642" w:type="dxa"/>
            <w:tcBorders>
              <w:top w:val="nil"/>
              <w:left w:val="nil"/>
              <w:bottom w:val="nil"/>
            </w:tcBorders>
          </w:tcPr>
          <w:p w14:paraId="0484EF92" w14:textId="77777777" w:rsidR="003139B7" w:rsidRPr="00C72674" w:rsidRDefault="003139B7" w:rsidP="00763FBA">
            <w:pPr>
              <w:spacing w:after="0"/>
              <w:rPr>
                <w:sz w:val="22"/>
                <w:szCs w:val="22"/>
              </w:rPr>
            </w:pPr>
            <w:r w:rsidRPr="00C72674">
              <w:rPr>
                <w:sz w:val="22"/>
                <w:szCs w:val="22"/>
              </w:rPr>
              <w:t>5</w:t>
            </w:r>
          </w:p>
        </w:tc>
        <w:tc>
          <w:tcPr>
            <w:tcW w:w="1643" w:type="dxa"/>
            <w:tcBorders>
              <w:top w:val="nil"/>
              <w:right w:val="nil"/>
            </w:tcBorders>
          </w:tcPr>
          <w:p w14:paraId="7AE76A0F" w14:textId="77777777" w:rsidR="003139B7" w:rsidRPr="00C72674" w:rsidRDefault="003139B7" w:rsidP="00763FBA">
            <w:pPr>
              <w:spacing w:after="0"/>
              <w:jc w:val="right"/>
              <w:rPr>
                <w:sz w:val="22"/>
                <w:szCs w:val="22"/>
              </w:rPr>
            </w:pPr>
            <w:r w:rsidRPr="00C72674">
              <w:rPr>
                <w:sz w:val="22"/>
                <w:szCs w:val="22"/>
              </w:rPr>
              <w:t>112-127 --&gt;</w:t>
            </w:r>
          </w:p>
        </w:tc>
        <w:tc>
          <w:tcPr>
            <w:tcW w:w="1643" w:type="dxa"/>
            <w:tcBorders>
              <w:top w:val="nil"/>
              <w:left w:val="nil"/>
            </w:tcBorders>
          </w:tcPr>
          <w:p w14:paraId="1ADCC03B" w14:textId="77777777" w:rsidR="003139B7" w:rsidRPr="00C72674" w:rsidRDefault="003139B7" w:rsidP="00763FBA">
            <w:pPr>
              <w:spacing w:after="0"/>
              <w:rPr>
                <w:sz w:val="22"/>
                <w:szCs w:val="22"/>
              </w:rPr>
            </w:pPr>
            <w:r w:rsidRPr="00C72674">
              <w:rPr>
                <w:sz w:val="22"/>
                <w:szCs w:val="22"/>
              </w:rPr>
              <w:t>MonoBend</w:t>
            </w:r>
          </w:p>
        </w:tc>
      </w:tr>
      <w:tr w:rsidR="003139B7" w:rsidRPr="00AD5E50" w14:paraId="317113C5" w14:textId="77777777" w:rsidTr="00763FBA">
        <w:tc>
          <w:tcPr>
            <w:tcW w:w="1642" w:type="dxa"/>
            <w:tcBorders>
              <w:top w:val="nil"/>
              <w:bottom w:val="nil"/>
              <w:right w:val="nil"/>
            </w:tcBorders>
          </w:tcPr>
          <w:p w14:paraId="77800812" w14:textId="77777777" w:rsidR="003139B7" w:rsidRPr="00C72674" w:rsidRDefault="003139B7" w:rsidP="00763FBA">
            <w:pPr>
              <w:spacing w:after="0"/>
              <w:jc w:val="right"/>
              <w:rPr>
                <w:sz w:val="22"/>
                <w:szCs w:val="22"/>
              </w:rPr>
            </w:pPr>
            <w:r w:rsidRPr="00C72674">
              <w:rPr>
                <w:sz w:val="22"/>
                <w:szCs w:val="22"/>
              </w:rPr>
              <w:t>96-116  --&gt;</w:t>
            </w:r>
          </w:p>
        </w:tc>
        <w:tc>
          <w:tcPr>
            <w:tcW w:w="1642" w:type="dxa"/>
            <w:tcBorders>
              <w:top w:val="nil"/>
              <w:left w:val="nil"/>
              <w:bottom w:val="nil"/>
            </w:tcBorders>
          </w:tcPr>
          <w:p w14:paraId="05C28803" w14:textId="77777777" w:rsidR="003139B7" w:rsidRPr="00C72674" w:rsidRDefault="003139B7" w:rsidP="00763FBA">
            <w:pPr>
              <w:spacing w:after="0"/>
              <w:rPr>
                <w:sz w:val="22"/>
                <w:szCs w:val="22"/>
              </w:rPr>
            </w:pPr>
            <w:r w:rsidRPr="00C72674">
              <w:rPr>
                <w:sz w:val="22"/>
                <w:szCs w:val="22"/>
              </w:rPr>
              <w:t>MonoBend</w:t>
            </w:r>
          </w:p>
        </w:tc>
        <w:tc>
          <w:tcPr>
            <w:tcW w:w="1642" w:type="dxa"/>
            <w:tcBorders>
              <w:top w:val="nil"/>
              <w:bottom w:val="nil"/>
              <w:right w:val="nil"/>
            </w:tcBorders>
          </w:tcPr>
          <w:p w14:paraId="12E89D1B" w14:textId="77777777" w:rsidR="003139B7" w:rsidRPr="00C72674" w:rsidRDefault="003139B7" w:rsidP="00763FBA">
            <w:pPr>
              <w:spacing w:after="0"/>
              <w:jc w:val="right"/>
              <w:rPr>
                <w:sz w:val="22"/>
                <w:szCs w:val="22"/>
              </w:rPr>
            </w:pPr>
            <w:r w:rsidRPr="00C72674">
              <w:rPr>
                <w:sz w:val="22"/>
                <w:szCs w:val="22"/>
              </w:rPr>
              <w:t xml:space="preserve">52-63   --&gt;    </w:t>
            </w:r>
          </w:p>
        </w:tc>
        <w:tc>
          <w:tcPr>
            <w:tcW w:w="1642" w:type="dxa"/>
            <w:tcBorders>
              <w:top w:val="nil"/>
              <w:left w:val="nil"/>
              <w:bottom w:val="nil"/>
            </w:tcBorders>
          </w:tcPr>
          <w:p w14:paraId="00DFC943" w14:textId="77777777" w:rsidR="003139B7" w:rsidRPr="00C72674" w:rsidRDefault="003139B7" w:rsidP="00763FBA">
            <w:pPr>
              <w:spacing w:after="0"/>
              <w:rPr>
                <w:sz w:val="22"/>
                <w:szCs w:val="22"/>
              </w:rPr>
            </w:pPr>
            <w:r w:rsidRPr="00C72674">
              <w:rPr>
                <w:sz w:val="22"/>
                <w:szCs w:val="22"/>
              </w:rPr>
              <w:t>6</w:t>
            </w:r>
          </w:p>
        </w:tc>
        <w:tc>
          <w:tcPr>
            <w:tcW w:w="3286" w:type="dxa"/>
            <w:gridSpan w:val="2"/>
            <w:tcBorders>
              <w:bottom w:val="single" w:sz="4" w:space="0" w:color="auto"/>
            </w:tcBorders>
          </w:tcPr>
          <w:p w14:paraId="2438C883" w14:textId="77777777" w:rsidR="003139B7" w:rsidRPr="00C72674" w:rsidRDefault="003139B7" w:rsidP="00763FBA">
            <w:pPr>
              <w:spacing w:after="0"/>
              <w:jc w:val="center"/>
              <w:rPr>
                <w:b/>
                <w:i/>
                <w:sz w:val="22"/>
                <w:szCs w:val="22"/>
              </w:rPr>
            </w:pPr>
            <w:r w:rsidRPr="00C72674">
              <w:rPr>
                <w:b/>
                <w:i/>
                <w:sz w:val="22"/>
                <w:szCs w:val="22"/>
              </w:rPr>
              <w:t>CC#62, WhPtcRng</w:t>
            </w:r>
          </w:p>
        </w:tc>
      </w:tr>
      <w:tr w:rsidR="003139B7" w:rsidRPr="00AD5E50" w14:paraId="1742106B" w14:textId="77777777" w:rsidTr="00763FBA">
        <w:tc>
          <w:tcPr>
            <w:tcW w:w="1642" w:type="dxa"/>
            <w:tcBorders>
              <w:top w:val="nil"/>
              <w:right w:val="nil"/>
            </w:tcBorders>
          </w:tcPr>
          <w:p w14:paraId="5A104B29" w14:textId="77777777" w:rsidR="003139B7" w:rsidRPr="00C72674" w:rsidRDefault="003139B7" w:rsidP="00763FBA">
            <w:pPr>
              <w:spacing w:after="0"/>
              <w:jc w:val="right"/>
              <w:rPr>
                <w:sz w:val="22"/>
                <w:szCs w:val="22"/>
              </w:rPr>
            </w:pPr>
            <w:r w:rsidRPr="00C72674">
              <w:rPr>
                <w:sz w:val="22"/>
                <w:szCs w:val="22"/>
              </w:rPr>
              <w:t>117-127 --&gt;</w:t>
            </w:r>
          </w:p>
        </w:tc>
        <w:tc>
          <w:tcPr>
            <w:tcW w:w="1642" w:type="dxa"/>
            <w:tcBorders>
              <w:top w:val="nil"/>
              <w:left w:val="nil"/>
            </w:tcBorders>
          </w:tcPr>
          <w:p w14:paraId="3E205D3E" w14:textId="77777777" w:rsidR="003139B7" w:rsidRPr="00C72674" w:rsidRDefault="003139B7" w:rsidP="00763FBA">
            <w:pPr>
              <w:spacing w:after="0"/>
              <w:rPr>
                <w:sz w:val="22"/>
                <w:szCs w:val="22"/>
              </w:rPr>
            </w:pPr>
            <w:r w:rsidRPr="00C72674">
              <w:rPr>
                <w:sz w:val="22"/>
                <w:szCs w:val="22"/>
              </w:rPr>
              <w:t>Sustainer</w:t>
            </w:r>
          </w:p>
        </w:tc>
        <w:tc>
          <w:tcPr>
            <w:tcW w:w="1642" w:type="dxa"/>
            <w:tcBorders>
              <w:top w:val="nil"/>
              <w:bottom w:val="nil"/>
              <w:right w:val="nil"/>
            </w:tcBorders>
          </w:tcPr>
          <w:p w14:paraId="7AA5E08C" w14:textId="77777777" w:rsidR="003139B7" w:rsidRPr="00C72674" w:rsidRDefault="003139B7" w:rsidP="00763FBA">
            <w:pPr>
              <w:spacing w:after="0"/>
              <w:jc w:val="right"/>
              <w:rPr>
                <w:sz w:val="22"/>
                <w:szCs w:val="22"/>
              </w:rPr>
            </w:pPr>
            <w:r w:rsidRPr="00C72674">
              <w:rPr>
                <w:sz w:val="22"/>
                <w:szCs w:val="22"/>
              </w:rPr>
              <w:t>64-75   --&gt;</w:t>
            </w:r>
          </w:p>
        </w:tc>
        <w:tc>
          <w:tcPr>
            <w:tcW w:w="1642" w:type="dxa"/>
            <w:tcBorders>
              <w:top w:val="nil"/>
              <w:left w:val="nil"/>
              <w:bottom w:val="nil"/>
            </w:tcBorders>
          </w:tcPr>
          <w:p w14:paraId="48A45092" w14:textId="77777777" w:rsidR="003139B7" w:rsidRPr="00C72674" w:rsidRDefault="003139B7" w:rsidP="00763FBA">
            <w:pPr>
              <w:spacing w:after="0"/>
              <w:rPr>
                <w:sz w:val="22"/>
                <w:szCs w:val="22"/>
              </w:rPr>
            </w:pPr>
            <w:r w:rsidRPr="00C72674">
              <w:rPr>
                <w:sz w:val="22"/>
                <w:szCs w:val="22"/>
              </w:rPr>
              <w:t>7</w:t>
            </w:r>
          </w:p>
        </w:tc>
        <w:tc>
          <w:tcPr>
            <w:tcW w:w="1643" w:type="dxa"/>
            <w:tcBorders>
              <w:bottom w:val="nil"/>
              <w:right w:val="nil"/>
            </w:tcBorders>
          </w:tcPr>
          <w:p w14:paraId="62B3D8AA" w14:textId="77777777" w:rsidR="003139B7" w:rsidRPr="00C72674" w:rsidRDefault="003139B7" w:rsidP="00763FBA">
            <w:pPr>
              <w:spacing w:after="0"/>
              <w:jc w:val="right"/>
              <w:rPr>
                <w:sz w:val="22"/>
                <w:szCs w:val="22"/>
              </w:rPr>
            </w:pPr>
            <w:r w:rsidRPr="00C72674">
              <w:rPr>
                <w:sz w:val="22"/>
                <w:szCs w:val="22"/>
              </w:rPr>
              <w:t>0-4     --&gt;</w:t>
            </w:r>
          </w:p>
        </w:tc>
        <w:tc>
          <w:tcPr>
            <w:tcW w:w="1643" w:type="dxa"/>
            <w:tcBorders>
              <w:left w:val="nil"/>
              <w:bottom w:val="nil"/>
            </w:tcBorders>
          </w:tcPr>
          <w:p w14:paraId="288BD39E" w14:textId="77777777" w:rsidR="003139B7" w:rsidRPr="00C72674" w:rsidRDefault="003139B7" w:rsidP="00763FBA">
            <w:pPr>
              <w:spacing w:after="0"/>
              <w:rPr>
                <w:sz w:val="22"/>
                <w:szCs w:val="22"/>
              </w:rPr>
            </w:pPr>
            <w:r w:rsidRPr="00C72674">
              <w:rPr>
                <w:sz w:val="22"/>
                <w:szCs w:val="22"/>
              </w:rPr>
              <w:t>12</w:t>
            </w:r>
          </w:p>
        </w:tc>
      </w:tr>
      <w:tr w:rsidR="003139B7" w:rsidRPr="00AD5E50" w14:paraId="7E495EBA" w14:textId="77777777" w:rsidTr="00763FBA">
        <w:tc>
          <w:tcPr>
            <w:tcW w:w="3284" w:type="dxa"/>
            <w:gridSpan w:val="2"/>
            <w:tcBorders>
              <w:bottom w:val="single" w:sz="4" w:space="0" w:color="auto"/>
            </w:tcBorders>
          </w:tcPr>
          <w:p w14:paraId="5C7C9F4D" w14:textId="77777777" w:rsidR="003139B7" w:rsidRPr="00C72674" w:rsidRDefault="003139B7" w:rsidP="00763FBA">
            <w:pPr>
              <w:spacing w:after="0"/>
              <w:jc w:val="center"/>
              <w:rPr>
                <w:b/>
                <w:i/>
                <w:sz w:val="22"/>
                <w:szCs w:val="22"/>
              </w:rPr>
            </w:pPr>
            <w:r w:rsidRPr="00C72674">
              <w:rPr>
                <w:b/>
                <w:i/>
                <w:sz w:val="22"/>
                <w:szCs w:val="22"/>
              </w:rPr>
              <w:t>CC#50, PickPos</w:t>
            </w:r>
          </w:p>
        </w:tc>
        <w:tc>
          <w:tcPr>
            <w:tcW w:w="1642" w:type="dxa"/>
            <w:tcBorders>
              <w:top w:val="nil"/>
              <w:bottom w:val="nil"/>
              <w:right w:val="nil"/>
            </w:tcBorders>
          </w:tcPr>
          <w:p w14:paraId="33F84349" w14:textId="77777777" w:rsidR="003139B7" w:rsidRPr="00C72674" w:rsidRDefault="003139B7" w:rsidP="00763FBA">
            <w:pPr>
              <w:spacing w:after="0"/>
              <w:jc w:val="right"/>
              <w:rPr>
                <w:sz w:val="22"/>
                <w:szCs w:val="22"/>
              </w:rPr>
            </w:pPr>
            <w:r w:rsidRPr="00C72674">
              <w:rPr>
                <w:sz w:val="22"/>
                <w:szCs w:val="22"/>
              </w:rPr>
              <w:t>76-86   --&gt;</w:t>
            </w:r>
          </w:p>
        </w:tc>
        <w:tc>
          <w:tcPr>
            <w:tcW w:w="1642" w:type="dxa"/>
            <w:tcBorders>
              <w:top w:val="nil"/>
              <w:left w:val="nil"/>
              <w:bottom w:val="nil"/>
            </w:tcBorders>
          </w:tcPr>
          <w:p w14:paraId="563A1A17" w14:textId="77777777" w:rsidR="003139B7" w:rsidRPr="00C72674" w:rsidRDefault="003139B7" w:rsidP="00763FBA">
            <w:pPr>
              <w:spacing w:after="0"/>
              <w:rPr>
                <w:sz w:val="22"/>
                <w:szCs w:val="22"/>
              </w:rPr>
            </w:pPr>
            <w:r w:rsidRPr="00C72674">
              <w:rPr>
                <w:sz w:val="22"/>
                <w:szCs w:val="22"/>
              </w:rPr>
              <w:t>8</w:t>
            </w:r>
          </w:p>
        </w:tc>
        <w:tc>
          <w:tcPr>
            <w:tcW w:w="1643" w:type="dxa"/>
            <w:tcBorders>
              <w:top w:val="nil"/>
              <w:bottom w:val="nil"/>
              <w:right w:val="nil"/>
            </w:tcBorders>
          </w:tcPr>
          <w:p w14:paraId="0E07C4A4" w14:textId="77777777" w:rsidR="003139B7" w:rsidRPr="00C72674" w:rsidRDefault="003139B7" w:rsidP="00763FBA">
            <w:pPr>
              <w:spacing w:after="0"/>
              <w:jc w:val="right"/>
              <w:rPr>
                <w:sz w:val="22"/>
                <w:szCs w:val="22"/>
              </w:rPr>
            </w:pPr>
            <w:r w:rsidRPr="00C72674">
              <w:rPr>
                <w:sz w:val="22"/>
                <w:szCs w:val="22"/>
              </w:rPr>
              <w:t>5-13    --&gt;</w:t>
            </w:r>
          </w:p>
        </w:tc>
        <w:tc>
          <w:tcPr>
            <w:tcW w:w="1643" w:type="dxa"/>
            <w:tcBorders>
              <w:top w:val="nil"/>
              <w:left w:val="nil"/>
              <w:bottom w:val="nil"/>
            </w:tcBorders>
          </w:tcPr>
          <w:p w14:paraId="5B0F8AB6" w14:textId="77777777" w:rsidR="003139B7" w:rsidRPr="00C72674" w:rsidRDefault="003139B7" w:rsidP="00763FBA">
            <w:pPr>
              <w:spacing w:after="0"/>
              <w:rPr>
                <w:sz w:val="22"/>
                <w:szCs w:val="22"/>
              </w:rPr>
            </w:pPr>
            <w:r w:rsidRPr="00C72674">
              <w:rPr>
                <w:sz w:val="22"/>
                <w:szCs w:val="22"/>
              </w:rPr>
              <w:t>11</w:t>
            </w:r>
          </w:p>
        </w:tc>
      </w:tr>
      <w:tr w:rsidR="003139B7" w:rsidRPr="00AD5E50" w14:paraId="37B5BA32" w14:textId="77777777" w:rsidTr="00763FBA">
        <w:tc>
          <w:tcPr>
            <w:tcW w:w="1642" w:type="dxa"/>
            <w:tcBorders>
              <w:bottom w:val="nil"/>
              <w:right w:val="nil"/>
            </w:tcBorders>
          </w:tcPr>
          <w:p w14:paraId="5FC3F403" w14:textId="77777777" w:rsidR="003139B7" w:rsidRPr="00C72674" w:rsidRDefault="003139B7" w:rsidP="00763FBA">
            <w:pPr>
              <w:spacing w:after="0"/>
              <w:jc w:val="right"/>
              <w:rPr>
                <w:sz w:val="22"/>
                <w:szCs w:val="22"/>
              </w:rPr>
            </w:pPr>
            <w:r w:rsidRPr="00C72674">
              <w:rPr>
                <w:sz w:val="22"/>
                <w:szCs w:val="22"/>
              </w:rPr>
              <w:t xml:space="preserve">0-4     --&gt; </w:t>
            </w:r>
          </w:p>
        </w:tc>
        <w:tc>
          <w:tcPr>
            <w:tcW w:w="1642" w:type="dxa"/>
            <w:tcBorders>
              <w:left w:val="nil"/>
              <w:bottom w:val="nil"/>
            </w:tcBorders>
          </w:tcPr>
          <w:p w14:paraId="7B750D66" w14:textId="77777777" w:rsidR="003139B7" w:rsidRPr="00C72674" w:rsidRDefault="003139B7" w:rsidP="00763FBA">
            <w:pPr>
              <w:spacing w:after="0"/>
              <w:rPr>
                <w:sz w:val="22"/>
                <w:szCs w:val="22"/>
              </w:rPr>
            </w:pPr>
            <w:r w:rsidRPr="00C72674">
              <w:rPr>
                <w:sz w:val="22"/>
                <w:szCs w:val="22"/>
              </w:rPr>
              <w:t>-7</w:t>
            </w:r>
          </w:p>
        </w:tc>
        <w:tc>
          <w:tcPr>
            <w:tcW w:w="1642" w:type="dxa"/>
            <w:tcBorders>
              <w:top w:val="nil"/>
              <w:bottom w:val="nil"/>
              <w:right w:val="nil"/>
            </w:tcBorders>
          </w:tcPr>
          <w:p w14:paraId="548FFAFD" w14:textId="77777777" w:rsidR="003139B7" w:rsidRPr="00C72674" w:rsidRDefault="003139B7" w:rsidP="00763FBA">
            <w:pPr>
              <w:spacing w:after="0"/>
              <w:jc w:val="right"/>
              <w:rPr>
                <w:sz w:val="22"/>
                <w:szCs w:val="22"/>
              </w:rPr>
            </w:pPr>
            <w:r w:rsidRPr="00C72674">
              <w:rPr>
                <w:sz w:val="22"/>
                <w:szCs w:val="22"/>
              </w:rPr>
              <w:t>87-98   --&gt;</w:t>
            </w:r>
          </w:p>
        </w:tc>
        <w:tc>
          <w:tcPr>
            <w:tcW w:w="1642" w:type="dxa"/>
            <w:tcBorders>
              <w:top w:val="nil"/>
              <w:left w:val="nil"/>
              <w:bottom w:val="nil"/>
            </w:tcBorders>
          </w:tcPr>
          <w:p w14:paraId="329C9C58" w14:textId="77777777" w:rsidR="003139B7" w:rsidRPr="00C72674" w:rsidRDefault="003139B7" w:rsidP="00763FBA">
            <w:pPr>
              <w:spacing w:after="0"/>
              <w:rPr>
                <w:sz w:val="22"/>
                <w:szCs w:val="22"/>
              </w:rPr>
            </w:pPr>
            <w:r w:rsidRPr="00C72674">
              <w:rPr>
                <w:sz w:val="22"/>
                <w:szCs w:val="22"/>
              </w:rPr>
              <w:t>9</w:t>
            </w:r>
          </w:p>
        </w:tc>
        <w:tc>
          <w:tcPr>
            <w:tcW w:w="1643" w:type="dxa"/>
            <w:tcBorders>
              <w:top w:val="nil"/>
              <w:bottom w:val="nil"/>
              <w:right w:val="nil"/>
            </w:tcBorders>
          </w:tcPr>
          <w:p w14:paraId="3D26AD0B" w14:textId="77777777" w:rsidR="003139B7" w:rsidRPr="00C72674" w:rsidRDefault="003139B7" w:rsidP="00763FBA">
            <w:pPr>
              <w:spacing w:after="0"/>
              <w:jc w:val="right"/>
              <w:rPr>
                <w:sz w:val="22"/>
                <w:szCs w:val="22"/>
              </w:rPr>
            </w:pPr>
            <w:r w:rsidRPr="00C72674">
              <w:rPr>
                <w:sz w:val="22"/>
                <w:szCs w:val="22"/>
              </w:rPr>
              <w:t>14-22   --&gt;</w:t>
            </w:r>
          </w:p>
        </w:tc>
        <w:tc>
          <w:tcPr>
            <w:tcW w:w="1643" w:type="dxa"/>
            <w:tcBorders>
              <w:top w:val="nil"/>
              <w:left w:val="nil"/>
              <w:bottom w:val="nil"/>
            </w:tcBorders>
          </w:tcPr>
          <w:p w14:paraId="0FC94701" w14:textId="77777777" w:rsidR="003139B7" w:rsidRPr="00C72674" w:rsidRDefault="003139B7" w:rsidP="00763FBA">
            <w:pPr>
              <w:spacing w:after="0"/>
              <w:rPr>
                <w:sz w:val="22"/>
                <w:szCs w:val="22"/>
              </w:rPr>
            </w:pPr>
            <w:r w:rsidRPr="00C72674">
              <w:rPr>
                <w:sz w:val="22"/>
                <w:szCs w:val="22"/>
              </w:rPr>
              <w:t>10</w:t>
            </w:r>
          </w:p>
        </w:tc>
      </w:tr>
      <w:tr w:rsidR="003139B7" w:rsidRPr="00AD5E50" w14:paraId="64A88F20" w14:textId="77777777" w:rsidTr="00763FBA">
        <w:tc>
          <w:tcPr>
            <w:tcW w:w="1642" w:type="dxa"/>
            <w:tcBorders>
              <w:top w:val="nil"/>
              <w:bottom w:val="nil"/>
              <w:right w:val="nil"/>
            </w:tcBorders>
          </w:tcPr>
          <w:p w14:paraId="51B4D8EB" w14:textId="77777777" w:rsidR="003139B7" w:rsidRPr="00C72674" w:rsidRDefault="003139B7" w:rsidP="00763FBA">
            <w:pPr>
              <w:spacing w:after="0"/>
              <w:jc w:val="right"/>
              <w:rPr>
                <w:sz w:val="22"/>
                <w:szCs w:val="22"/>
              </w:rPr>
            </w:pPr>
            <w:r w:rsidRPr="00C72674">
              <w:rPr>
                <w:sz w:val="22"/>
                <w:szCs w:val="22"/>
              </w:rPr>
              <w:t>5-13    --&gt;</w:t>
            </w:r>
          </w:p>
        </w:tc>
        <w:tc>
          <w:tcPr>
            <w:tcW w:w="1642" w:type="dxa"/>
            <w:tcBorders>
              <w:top w:val="nil"/>
              <w:left w:val="nil"/>
              <w:bottom w:val="nil"/>
            </w:tcBorders>
          </w:tcPr>
          <w:p w14:paraId="21F29786" w14:textId="77777777" w:rsidR="003139B7" w:rsidRPr="00C72674" w:rsidRDefault="003139B7" w:rsidP="00763FBA">
            <w:pPr>
              <w:spacing w:after="0"/>
              <w:rPr>
                <w:sz w:val="22"/>
                <w:szCs w:val="22"/>
              </w:rPr>
            </w:pPr>
            <w:r w:rsidRPr="00C72674">
              <w:rPr>
                <w:sz w:val="22"/>
                <w:szCs w:val="22"/>
              </w:rPr>
              <w:t>-6</w:t>
            </w:r>
          </w:p>
        </w:tc>
        <w:tc>
          <w:tcPr>
            <w:tcW w:w="1642" w:type="dxa"/>
            <w:tcBorders>
              <w:top w:val="nil"/>
              <w:bottom w:val="nil"/>
              <w:right w:val="nil"/>
            </w:tcBorders>
          </w:tcPr>
          <w:p w14:paraId="72ABB596" w14:textId="77777777" w:rsidR="003139B7" w:rsidRPr="00C72674" w:rsidRDefault="003139B7" w:rsidP="00763FBA">
            <w:pPr>
              <w:spacing w:after="0"/>
              <w:jc w:val="right"/>
              <w:rPr>
                <w:sz w:val="22"/>
                <w:szCs w:val="22"/>
              </w:rPr>
            </w:pPr>
            <w:r w:rsidRPr="00C72674">
              <w:rPr>
                <w:sz w:val="22"/>
                <w:szCs w:val="22"/>
              </w:rPr>
              <w:t>99-109  --&gt;</w:t>
            </w:r>
          </w:p>
        </w:tc>
        <w:tc>
          <w:tcPr>
            <w:tcW w:w="1642" w:type="dxa"/>
            <w:tcBorders>
              <w:top w:val="nil"/>
              <w:left w:val="nil"/>
              <w:bottom w:val="nil"/>
            </w:tcBorders>
          </w:tcPr>
          <w:p w14:paraId="40622764" w14:textId="77777777" w:rsidR="003139B7" w:rsidRPr="00C72674" w:rsidRDefault="003139B7" w:rsidP="00763FBA">
            <w:pPr>
              <w:spacing w:after="0"/>
              <w:rPr>
                <w:sz w:val="22"/>
                <w:szCs w:val="22"/>
              </w:rPr>
            </w:pPr>
            <w:r w:rsidRPr="00C72674">
              <w:rPr>
                <w:sz w:val="22"/>
                <w:szCs w:val="22"/>
              </w:rPr>
              <w:t>10</w:t>
            </w:r>
          </w:p>
        </w:tc>
        <w:tc>
          <w:tcPr>
            <w:tcW w:w="1643" w:type="dxa"/>
            <w:tcBorders>
              <w:top w:val="nil"/>
              <w:bottom w:val="nil"/>
              <w:right w:val="nil"/>
            </w:tcBorders>
          </w:tcPr>
          <w:p w14:paraId="108DF063" w14:textId="77777777" w:rsidR="003139B7" w:rsidRPr="00C72674" w:rsidRDefault="003139B7" w:rsidP="00763FBA">
            <w:pPr>
              <w:spacing w:after="0"/>
              <w:jc w:val="right"/>
              <w:rPr>
                <w:sz w:val="22"/>
                <w:szCs w:val="22"/>
              </w:rPr>
            </w:pPr>
            <w:r w:rsidRPr="00C72674">
              <w:rPr>
                <w:sz w:val="22"/>
                <w:szCs w:val="22"/>
              </w:rPr>
              <w:t>23-31   --&gt;</w:t>
            </w:r>
          </w:p>
        </w:tc>
        <w:tc>
          <w:tcPr>
            <w:tcW w:w="1643" w:type="dxa"/>
            <w:tcBorders>
              <w:top w:val="nil"/>
              <w:left w:val="nil"/>
              <w:bottom w:val="nil"/>
            </w:tcBorders>
          </w:tcPr>
          <w:p w14:paraId="304BBD43" w14:textId="77777777" w:rsidR="003139B7" w:rsidRPr="00C72674" w:rsidRDefault="003139B7" w:rsidP="00763FBA">
            <w:pPr>
              <w:spacing w:after="0"/>
              <w:rPr>
                <w:sz w:val="22"/>
                <w:szCs w:val="22"/>
              </w:rPr>
            </w:pPr>
            <w:r w:rsidRPr="00C72674">
              <w:rPr>
                <w:sz w:val="22"/>
                <w:szCs w:val="22"/>
              </w:rPr>
              <w:t>9</w:t>
            </w:r>
          </w:p>
        </w:tc>
      </w:tr>
      <w:tr w:rsidR="003139B7" w:rsidRPr="00AD5E50" w14:paraId="33EC842E" w14:textId="77777777" w:rsidTr="00763FBA">
        <w:tc>
          <w:tcPr>
            <w:tcW w:w="1642" w:type="dxa"/>
            <w:tcBorders>
              <w:top w:val="nil"/>
              <w:bottom w:val="nil"/>
              <w:right w:val="nil"/>
            </w:tcBorders>
          </w:tcPr>
          <w:p w14:paraId="3187AC06" w14:textId="77777777" w:rsidR="003139B7" w:rsidRPr="00C72674" w:rsidRDefault="003139B7" w:rsidP="00763FBA">
            <w:pPr>
              <w:spacing w:after="0"/>
              <w:jc w:val="right"/>
              <w:rPr>
                <w:sz w:val="22"/>
                <w:szCs w:val="22"/>
              </w:rPr>
            </w:pPr>
            <w:r w:rsidRPr="00C72674">
              <w:rPr>
                <w:sz w:val="22"/>
                <w:szCs w:val="22"/>
              </w:rPr>
              <w:t>14-22   --&gt;</w:t>
            </w:r>
          </w:p>
        </w:tc>
        <w:tc>
          <w:tcPr>
            <w:tcW w:w="1642" w:type="dxa"/>
            <w:tcBorders>
              <w:top w:val="nil"/>
              <w:left w:val="nil"/>
              <w:bottom w:val="nil"/>
            </w:tcBorders>
          </w:tcPr>
          <w:p w14:paraId="3CDF1D26" w14:textId="77777777" w:rsidR="003139B7" w:rsidRPr="00C72674" w:rsidRDefault="003139B7" w:rsidP="00763FBA">
            <w:pPr>
              <w:spacing w:after="0"/>
              <w:rPr>
                <w:sz w:val="22"/>
                <w:szCs w:val="22"/>
              </w:rPr>
            </w:pPr>
            <w:r w:rsidRPr="00C72674">
              <w:rPr>
                <w:sz w:val="22"/>
                <w:szCs w:val="22"/>
              </w:rPr>
              <w:t>-5</w:t>
            </w:r>
          </w:p>
        </w:tc>
        <w:tc>
          <w:tcPr>
            <w:tcW w:w="1642" w:type="dxa"/>
            <w:tcBorders>
              <w:top w:val="nil"/>
              <w:bottom w:val="nil"/>
              <w:right w:val="nil"/>
            </w:tcBorders>
          </w:tcPr>
          <w:p w14:paraId="566E12C5" w14:textId="77777777" w:rsidR="003139B7" w:rsidRPr="00C72674" w:rsidRDefault="003139B7" w:rsidP="00763FBA">
            <w:pPr>
              <w:spacing w:after="0"/>
              <w:jc w:val="right"/>
              <w:rPr>
                <w:sz w:val="22"/>
                <w:szCs w:val="22"/>
              </w:rPr>
            </w:pPr>
            <w:r w:rsidRPr="00C72674">
              <w:rPr>
                <w:sz w:val="22"/>
                <w:szCs w:val="22"/>
              </w:rPr>
              <w:t>110-121 --&gt;</w:t>
            </w:r>
          </w:p>
        </w:tc>
        <w:tc>
          <w:tcPr>
            <w:tcW w:w="1642" w:type="dxa"/>
            <w:tcBorders>
              <w:top w:val="nil"/>
              <w:left w:val="nil"/>
              <w:bottom w:val="nil"/>
            </w:tcBorders>
          </w:tcPr>
          <w:p w14:paraId="57D2F2D8" w14:textId="77777777" w:rsidR="003139B7" w:rsidRPr="00C72674" w:rsidRDefault="003139B7" w:rsidP="00763FBA">
            <w:pPr>
              <w:spacing w:after="0"/>
              <w:rPr>
                <w:sz w:val="22"/>
                <w:szCs w:val="22"/>
              </w:rPr>
            </w:pPr>
            <w:r w:rsidRPr="00C72674">
              <w:rPr>
                <w:sz w:val="22"/>
                <w:szCs w:val="22"/>
              </w:rPr>
              <w:t>11</w:t>
            </w:r>
          </w:p>
        </w:tc>
        <w:tc>
          <w:tcPr>
            <w:tcW w:w="1643" w:type="dxa"/>
            <w:tcBorders>
              <w:top w:val="nil"/>
              <w:bottom w:val="nil"/>
              <w:right w:val="nil"/>
            </w:tcBorders>
          </w:tcPr>
          <w:p w14:paraId="52BB3C28" w14:textId="77777777" w:rsidR="003139B7" w:rsidRPr="00C72674" w:rsidRDefault="003139B7" w:rsidP="00763FBA">
            <w:pPr>
              <w:spacing w:after="0"/>
              <w:jc w:val="right"/>
              <w:rPr>
                <w:sz w:val="22"/>
                <w:szCs w:val="22"/>
              </w:rPr>
            </w:pPr>
            <w:r w:rsidRPr="00C72674">
              <w:rPr>
                <w:sz w:val="22"/>
                <w:szCs w:val="22"/>
              </w:rPr>
              <w:t>32-40   --&gt;</w:t>
            </w:r>
          </w:p>
        </w:tc>
        <w:tc>
          <w:tcPr>
            <w:tcW w:w="1643" w:type="dxa"/>
            <w:tcBorders>
              <w:top w:val="nil"/>
              <w:left w:val="nil"/>
              <w:bottom w:val="nil"/>
            </w:tcBorders>
          </w:tcPr>
          <w:p w14:paraId="73FFB5C0" w14:textId="77777777" w:rsidR="003139B7" w:rsidRPr="00C72674" w:rsidRDefault="003139B7" w:rsidP="00763FBA">
            <w:pPr>
              <w:spacing w:after="0"/>
              <w:rPr>
                <w:sz w:val="22"/>
                <w:szCs w:val="22"/>
              </w:rPr>
            </w:pPr>
            <w:r w:rsidRPr="00C72674">
              <w:rPr>
                <w:sz w:val="22"/>
                <w:szCs w:val="22"/>
              </w:rPr>
              <w:t>8</w:t>
            </w:r>
          </w:p>
        </w:tc>
      </w:tr>
      <w:tr w:rsidR="003139B7" w:rsidRPr="00AD5E50" w14:paraId="44E4ED72" w14:textId="77777777" w:rsidTr="00763FBA">
        <w:tc>
          <w:tcPr>
            <w:tcW w:w="1642" w:type="dxa"/>
            <w:tcBorders>
              <w:top w:val="nil"/>
              <w:bottom w:val="nil"/>
              <w:right w:val="nil"/>
            </w:tcBorders>
          </w:tcPr>
          <w:p w14:paraId="1397B540" w14:textId="77777777" w:rsidR="003139B7" w:rsidRPr="00C72674" w:rsidRDefault="003139B7" w:rsidP="00763FBA">
            <w:pPr>
              <w:spacing w:after="0"/>
              <w:jc w:val="right"/>
              <w:rPr>
                <w:sz w:val="22"/>
                <w:szCs w:val="22"/>
              </w:rPr>
            </w:pPr>
            <w:r w:rsidRPr="00C72674">
              <w:rPr>
                <w:sz w:val="22"/>
                <w:szCs w:val="22"/>
              </w:rPr>
              <w:t>23-31   --&gt;</w:t>
            </w:r>
          </w:p>
        </w:tc>
        <w:tc>
          <w:tcPr>
            <w:tcW w:w="1642" w:type="dxa"/>
            <w:tcBorders>
              <w:top w:val="nil"/>
              <w:left w:val="nil"/>
              <w:bottom w:val="nil"/>
            </w:tcBorders>
          </w:tcPr>
          <w:p w14:paraId="3E11183D" w14:textId="77777777" w:rsidR="003139B7" w:rsidRPr="00C72674" w:rsidRDefault="003139B7" w:rsidP="00763FBA">
            <w:pPr>
              <w:spacing w:after="0"/>
              <w:rPr>
                <w:sz w:val="22"/>
                <w:szCs w:val="22"/>
              </w:rPr>
            </w:pPr>
            <w:r w:rsidRPr="00C72674">
              <w:rPr>
                <w:sz w:val="22"/>
                <w:szCs w:val="22"/>
              </w:rPr>
              <w:t>-4</w:t>
            </w:r>
          </w:p>
        </w:tc>
        <w:tc>
          <w:tcPr>
            <w:tcW w:w="1642" w:type="dxa"/>
            <w:tcBorders>
              <w:top w:val="nil"/>
              <w:right w:val="nil"/>
            </w:tcBorders>
          </w:tcPr>
          <w:p w14:paraId="30DBBAA5" w14:textId="77777777" w:rsidR="003139B7" w:rsidRPr="00C72674" w:rsidRDefault="003139B7" w:rsidP="00763FBA">
            <w:pPr>
              <w:spacing w:after="0"/>
              <w:jc w:val="right"/>
              <w:rPr>
                <w:sz w:val="22"/>
                <w:szCs w:val="22"/>
              </w:rPr>
            </w:pPr>
            <w:r w:rsidRPr="00C72674">
              <w:rPr>
                <w:sz w:val="22"/>
                <w:szCs w:val="22"/>
              </w:rPr>
              <w:t>122-127 --&gt;</w:t>
            </w:r>
          </w:p>
        </w:tc>
        <w:tc>
          <w:tcPr>
            <w:tcW w:w="1642" w:type="dxa"/>
            <w:tcBorders>
              <w:top w:val="nil"/>
              <w:left w:val="nil"/>
            </w:tcBorders>
          </w:tcPr>
          <w:p w14:paraId="789427A7" w14:textId="77777777" w:rsidR="003139B7" w:rsidRPr="00C72674" w:rsidRDefault="003139B7" w:rsidP="00763FBA">
            <w:pPr>
              <w:spacing w:after="0"/>
              <w:rPr>
                <w:sz w:val="22"/>
                <w:szCs w:val="22"/>
              </w:rPr>
            </w:pPr>
            <w:r w:rsidRPr="00C72674">
              <w:rPr>
                <w:sz w:val="22"/>
                <w:szCs w:val="22"/>
              </w:rPr>
              <w:t>12</w:t>
            </w:r>
          </w:p>
        </w:tc>
        <w:tc>
          <w:tcPr>
            <w:tcW w:w="1643" w:type="dxa"/>
            <w:tcBorders>
              <w:top w:val="nil"/>
              <w:bottom w:val="nil"/>
              <w:right w:val="nil"/>
            </w:tcBorders>
          </w:tcPr>
          <w:p w14:paraId="66C21818" w14:textId="77777777" w:rsidR="003139B7" w:rsidRPr="00C72674" w:rsidRDefault="003139B7" w:rsidP="00763FBA">
            <w:pPr>
              <w:spacing w:after="0"/>
              <w:jc w:val="right"/>
              <w:rPr>
                <w:sz w:val="22"/>
                <w:szCs w:val="22"/>
              </w:rPr>
            </w:pPr>
            <w:r w:rsidRPr="00C72674">
              <w:rPr>
                <w:sz w:val="22"/>
                <w:szCs w:val="22"/>
              </w:rPr>
              <w:t>41-49   --&gt;</w:t>
            </w:r>
          </w:p>
        </w:tc>
        <w:tc>
          <w:tcPr>
            <w:tcW w:w="1643" w:type="dxa"/>
            <w:tcBorders>
              <w:top w:val="nil"/>
              <w:left w:val="nil"/>
              <w:bottom w:val="nil"/>
            </w:tcBorders>
          </w:tcPr>
          <w:p w14:paraId="3F23363F" w14:textId="77777777" w:rsidR="003139B7" w:rsidRPr="00C72674" w:rsidRDefault="003139B7" w:rsidP="00763FBA">
            <w:pPr>
              <w:spacing w:after="0"/>
              <w:rPr>
                <w:sz w:val="22"/>
                <w:szCs w:val="22"/>
              </w:rPr>
            </w:pPr>
            <w:r w:rsidRPr="00C72674">
              <w:rPr>
                <w:sz w:val="22"/>
                <w:szCs w:val="22"/>
              </w:rPr>
              <w:t>7</w:t>
            </w:r>
          </w:p>
        </w:tc>
      </w:tr>
      <w:tr w:rsidR="003139B7" w:rsidRPr="00AD5E50" w14:paraId="4E022C37" w14:textId="77777777" w:rsidTr="00763FBA">
        <w:tc>
          <w:tcPr>
            <w:tcW w:w="1642" w:type="dxa"/>
            <w:tcBorders>
              <w:top w:val="nil"/>
              <w:bottom w:val="nil"/>
              <w:right w:val="nil"/>
            </w:tcBorders>
          </w:tcPr>
          <w:p w14:paraId="1D761119" w14:textId="77777777" w:rsidR="003139B7" w:rsidRPr="00C72674" w:rsidRDefault="003139B7" w:rsidP="00763FBA">
            <w:pPr>
              <w:spacing w:after="0"/>
              <w:jc w:val="right"/>
              <w:rPr>
                <w:sz w:val="22"/>
                <w:szCs w:val="22"/>
              </w:rPr>
            </w:pPr>
            <w:r w:rsidRPr="00C72674">
              <w:rPr>
                <w:sz w:val="22"/>
                <w:szCs w:val="22"/>
              </w:rPr>
              <w:t>32-40   --&gt;</w:t>
            </w:r>
          </w:p>
        </w:tc>
        <w:tc>
          <w:tcPr>
            <w:tcW w:w="1642" w:type="dxa"/>
            <w:tcBorders>
              <w:top w:val="nil"/>
              <w:left w:val="nil"/>
              <w:bottom w:val="nil"/>
            </w:tcBorders>
          </w:tcPr>
          <w:p w14:paraId="557AA806" w14:textId="77777777" w:rsidR="003139B7" w:rsidRPr="00C72674" w:rsidRDefault="003139B7" w:rsidP="00763FBA">
            <w:pPr>
              <w:spacing w:after="0"/>
              <w:rPr>
                <w:sz w:val="22"/>
                <w:szCs w:val="22"/>
              </w:rPr>
            </w:pPr>
            <w:r w:rsidRPr="00C72674">
              <w:rPr>
                <w:sz w:val="22"/>
                <w:szCs w:val="22"/>
              </w:rPr>
              <w:t>-3</w:t>
            </w:r>
          </w:p>
        </w:tc>
        <w:tc>
          <w:tcPr>
            <w:tcW w:w="3284" w:type="dxa"/>
            <w:gridSpan w:val="2"/>
            <w:tcBorders>
              <w:bottom w:val="single" w:sz="4" w:space="0" w:color="auto"/>
            </w:tcBorders>
          </w:tcPr>
          <w:p w14:paraId="5D8CD401" w14:textId="77777777" w:rsidR="003139B7" w:rsidRPr="00C72674" w:rsidRDefault="003139B7" w:rsidP="00763FBA">
            <w:pPr>
              <w:spacing w:after="0"/>
              <w:jc w:val="center"/>
              <w:rPr>
                <w:b/>
                <w:i/>
                <w:sz w:val="22"/>
                <w:szCs w:val="22"/>
              </w:rPr>
            </w:pPr>
            <w:r w:rsidRPr="00C72674">
              <w:rPr>
                <w:b/>
                <w:i/>
                <w:sz w:val="22"/>
                <w:szCs w:val="22"/>
              </w:rPr>
              <w:t>CC#59, PBPtcRng</w:t>
            </w:r>
          </w:p>
        </w:tc>
        <w:tc>
          <w:tcPr>
            <w:tcW w:w="1643" w:type="dxa"/>
            <w:tcBorders>
              <w:top w:val="nil"/>
              <w:bottom w:val="nil"/>
              <w:right w:val="nil"/>
            </w:tcBorders>
          </w:tcPr>
          <w:p w14:paraId="7EAE24CB" w14:textId="77777777" w:rsidR="003139B7" w:rsidRPr="00C72674" w:rsidRDefault="003139B7" w:rsidP="00763FBA">
            <w:pPr>
              <w:spacing w:after="0"/>
              <w:jc w:val="right"/>
              <w:rPr>
                <w:sz w:val="22"/>
                <w:szCs w:val="22"/>
              </w:rPr>
            </w:pPr>
            <w:r w:rsidRPr="00C72674">
              <w:rPr>
                <w:sz w:val="22"/>
                <w:szCs w:val="22"/>
              </w:rPr>
              <w:t>50-58   --&gt;</w:t>
            </w:r>
          </w:p>
        </w:tc>
        <w:tc>
          <w:tcPr>
            <w:tcW w:w="1643" w:type="dxa"/>
            <w:tcBorders>
              <w:top w:val="nil"/>
              <w:left w:val="nil"/>
              <w:bottom w:val="nil"/>
            </w:tcBorders>
          </w:tcPr>
          <w:p w14:paraId="79C6784D" w14:textId="77777777" w:rsidR="003139B7" w:rsidRPr="00C72674" w:rsidRDefault="003139B7" w:rsidP="00763FBA">
            <w:pPr>
              <w:spacing w:after="0"/>
              <w:rPr>
                <w:sz w:val="22"/>
                <w:szCs w:val="22"/>
              </w:rPr>
            </w:pPr>
            <w:r w:rsidRPr="00C72674">
              <w:rPr>
                <w:sz w:val="22"/>
                <w:szCs w:val="22"/>
              </w:rPr>
              <w:t>6</w:t>
            </w:r>
          </w:p>
        </w:tc>
      </w:tr>
      <w:tr w:rsidR="003139B7" w:rsidRPr="00AD5E50" w14:paraId="55FEF5BA" w14:textId="77777777" w:rsidTr="00763FBA">
        <w:tc>
          <w:tcPr>
            <w:tcW w:w="1642" w:type="dxa"/>
            <w:tcBorders>
              <w:top w:val="nil"/>
              <w:bottom w:val="nil"/>
              <w:right w:val="nil"/>
            </w:tcBorders>
          </w:tcPr>
          <w:p w14:paraId="446718C4" w14:textId="77777777" w:rsidR="003139B7" w:rsidRPr="00C72674" w:rsidRDefault="003139B7" w:rsidP="00763FBA">
            <w:pPr>
              <w:spacing w:after="0"/>
              <w:jc w:val="right"/>
              <w:rPr>
                <w:sz w:val="22"/>
                <w:szCs w:val="22"/>
              </w:rPr>
            </w:pPr>
            <w:r w:rsidRPr="00C72674">
              <w:rPr>
                <w:sz w:val="22"/>
                <w:szCs w:val="22"/>
              </w:rPr>
              <w:t>41-49   --&gt;</w:t>
            </w:r>
          </w:p>
        </w:tc>
        <w:tc>
          <w:tcPr>
            <w:tcW w:w="1642" w:type="dxa"/>
            <w:tcBorders>
              <w:top w:val="nil"/>
              <w:left w:val="nil"/>
              <w:bottom w:val="nil"/>
            </w:tcBorders>
          </w:tcPr>
          <w:p w14:paraId="422DE86D" w14:textId="77777777" w:rsidR="003139B7" w:rsidRPr="00C72674" w:rsidRDefault="003139B7" w:rsidP="00763FBA">
            <w:pPr>
              <w:spacing w:after="0"/>
              <w:rPr>
                <w:sz w:val="22"/>
                <w:szCs w:val="22"/>
              </w:rPr>
            </w:pPr>
            <w:r w:rsidRPr="00C72674">
              <w:rPr>
                <w:sz w:val="22"/>
                <w:szCs w:val="22"/>
              </w:rPr>
              <w:t>-2</w:t>
            </w:r>
          </w:p>
        </w:tc>
        <w:tc>
          <w:tcPr>
            <w:tcW w:w="1642" w:type="dxa"/>
            <w:tcBorders>
              <w:bottom w:val="nil"/>
              <w:right w:val="nil"/>
            </w:tcBorders>
          </w:tcPr>
          <w:p w14:paraId="763A738A" w14:textId="77777777" w:rsidR="003139B7" w:rsidRPr="00C72674" w:rsidRDefault="003139B7" w:rsidP="00763FBA">
            <w:pPr>
              <w:spacing w:after="0"/>
              <w:jc w:val="right"/>
              <w:rPr>
                <w:sz w:val="22"/>
                <w:szCs w:val="22"/>
              </w:rPr>
            </w:pPr>
            <w:r w:rsidRPr="00C72674">
              <w:rPr>
                <w:sz w:val="22"/>
                <w:szCs w:val="22"/>
              </w:rPr>
              <w:t>0-4     --&gt;</w:t>
            </w:r>
          </w:p>
        </w:tc>
        <w:tc>
          <w:tcPr>
            <w:tcW w:w="1642" w:type="dxa"/>
            <w:tcBorders>
              <w:left w:val="nil"/>
              <w:bottom w:val="nil"/>
            </w:tcBorders>
          </w:tcPr>
          <w:p w14:paraId="3B6F5C16" w14:textId="77777777" w:rsidR="003139B7" w:rsidRPr="00C72674" w:rsidRDefault="003139B7" w:rsidP="00763FBA">
            <w:pPr>
              <w:spacing w:after="0"/>
              <w:rPr>
                <w:sz w:val="22"/>
                <w:szCs w:val="22"/>
              </w:rPr>
            </w:pPr>
            <w:r w:rsidRPr="00C72674">
              <w:rPr>
                <w:sz w:val="22"/>
                <w:szCs w:val="22"/>
              </w:rPr>
              <w:t>12</w:t>
            </w:r>
          </w:p>
        </w:tc>
        <w:tc>
          <w:tcPr>
            <w:tcW w:w="1643" w:type="dxa"/>
            <w:tcBorders>
              <w:top w:val="nil"/>
              <w:bottom w:val="nil"/>
              <w:right w:val="nil"/>
            </w:tcBorders>
          </w:tcPr>
          <w:p w14:paraId="3A2C81A6" w14:textId="77777777" w:rsidR="003139B7" w:rsidRPr="00C72674" w:rsidRDefault="003139B7" w:rsidP="00763FBA">
            <w:pPr>
              <w:spacing w:after="0"/>
              <w:jc w:val="right"/>
              <w:rPr>
                <w:sz w:val="22"/>
                <w:szCs w:val="22"/>
              </w:rPr>
            </w:pPr>
            <w:r w:rsidRPr="00C72674">
              <w:rPr>
                <w:sz w:val="22"/>
                <w:szCs w:val="22"/>
              </w:rPr>
              <w:t>59-68   --&gt;</w:t>
            </w:r>
          </w:p>
        </w:tc>
        <w:tc>
          <w:tcPr>
            <w:tcW w:w="1643" w:type="dxa"/>
            <w:tcBorders>
              <w:top w:val="nil"/>
              <w:left w:val="nil"/>
              <w:bottom w:val="nil"/>
            </w:tcBorders>
          </w:tcPr>
          <w:p w14:paraId="587685FC" w14:textId="77777777" w:rsidR="003139B7" w:rsidRPr="00C72674" w:rsidRDefault="003139B7" w:rsidP="00763FBA">
            <w:pPr>
              <w:spacing w:after="0"/>
              <w:rPr>
                <w:sz w:val="22"/>
                <w:szCs w:val="22"/>
              </w:rPr>
            </w:pPr>
            <w:r w:rsidRPr="00C72674">
              <w:rPr>
                <w:sz w:val="22"/>
                <w:szCs w:val="22"/>
              </w:rPr>
              <w:t>5</w:t>
            </w:r>
          </w:p>
        </w:tc>
      </w:tr>
      <w:tr w:rsidR="003139B7" w:rsidRPr="00AD5E50" w14:paraId="5BEA7AFD" w14:textId="77777777" w:rsidTr="00763FBA">
        <w:tc>
          <w:tcPr>
            <w:tcW w:w="1642" w:type="dxa"/>
            <w:tcBorders>
              <w:top w:val="nil"/>
              <w:bottom w:val="nil"/>
              <w:right w:val="nil"/>
            </w:tcBorders>
          </w:tcPr>
          <w:p w14:paraId="3125D0F7" w14:textId="77777777" w:rsidR="003139B7" w:rsidRPr="00C72674" w:rsidRDefault="003139B7" w:rsidP="00763FBA">
            <w:pPr>
              <w:spacing w:after="0"/>
              <w:jc w:val="right"/>
              <w:rPr>
                <w:sz w:val="22"/>
                <w:szCs w:val="22"/>
              </w:rPr>
            </w:pPr>
            <w:r w:rsidRPr="00C72674">
              <w:rPr>
                <w:sz w:val="22"/>
                <w:szCs w:val="22"/>
              </w:rPr>
              <w:t>50-58   --&gt;</w:t>
            </w:r>
          </w:p>
        </w:tc>
        <w:tc>
          <w:tcPr>
            <w:tcW w:w="1642" w:type="dxa"/>
            <w:tcBorders>
              <w:top w:val="nil"/>
              <w:left w:val="nil"/>
              <w:bottom w:val="nil"/>
            </w:tcBorders>
          </w:tcPr>
          <w:p w14:paraId="12CE58E4" w14:textId="77777777" w:rsidR="003139B7" w:rsidRPr="00C72674" w:rsidRDefault="003139B7" w:rsidP="00763FBA">
            <w:pPr>
              <w:spacing w:after="0"/>
              <w:rPr>
                <w:sz w:val="22"/>
                <w:szCs w:val="22"/>
              </w:rPr>
            </w:pPr>
            <w:r w:rsidRPr="00C72674">
              <w:rPr>
                <w:sz w:val="22"/>
                <w:szCs w:val="22"/>
              </w:rPr>
              <w:t>-1</w:t>
            </w:r>
          </w:p>
        </w:tc>
        <w:tc>
          <w:tcPr>
            <w:tcW w:w="1642" w:type="dxa"/>
            <w:tcBorders>
              <w:top w:val="nil"/>
              <w:bottom w:val="nil"/>
              <w:right w:val="nil"/>
            </w:tcBorders>
          </w:tcPr>
          <w:p w14:paraId="1134EF68" w14:textId="77777777" w:rsidR="003139B7" w:rsidRPr="00C72674" w:rsidRDefault="003139B7" w:rsidP="00763FBA">
            <w:pPr>
              <w:spacing w:after="0"/>
              <w:jc w:val="right"/>
              <w:rPr>
                <w:sz w:val="22"/>
                <w:szCs w:val="22"/>
              </w:rPr>
            </w:pPr>
            <w:r w:rsidRPr="00C72674">
              <w:rPr>
                <w:sz w:val="22"/>
                <w:szCs w:val="22"/>
              </w:rPr>
              <w:t>5-13    --&gt;</w:t>
            </w:r>
          </w:p>
        </w:tc>
        <w:tc>
          <w:tcPr>
            <w:tcW w:w="1642" w:type="dxa"/>
            <w:tcBorders>
              <w:top w:val="nil"/>
              <w:left w:val="nil"/>
              <w:bottom w:val="nil"/>
            </w:tcBorders>
          </w:tcPr>
          <w:p w14:paraId="36D134AF" w14:textId="77777777" w:rsidR="003139B7" w:rsidRPr="00C72674" w:rsidRDefault="003139B7" w:rsidP="00763FBA">
            <w:pPr>
              <w:spacing w:after="0"/>
              <w:rPr>
                <w:sz w:val="22"/>
                <w:szCs w:val="22"/>
              </w:rPr>
            </w:pPr>
            <w:r w:rsidRPr="00C72674">
              <w:rPr>
                <w:sz w:val="22"/>
                <w:szCs w:val="22"/>
              </w:rPr>
              <w:t>11</w:t>
            </w:r>
          </w:p>
        </w:tc>
        <w:tc>
          <w:tcPr>
            <w:tcW w:w="1643" w:type="dxa"/>
            <w:tcBorders>
              <w:top w:val="nil"/>
              <w:bottom w:val="nil"/>
              <w:right w:val="nil"/>
            </w:tcBorders>
          </w:tcPr>
          <w:p w14:paraId="12DEF77E" w14:textId="77777777" w:rsidR="003139B7" w:rsidRPr="00C72674" w:rsidRDefault="003139B7" w:rsidP="00763FBA">
            <w:pPr>
              <w:spacing w:after="0"/>
              <w:jc w:val="right"/>
              <w:rPr>
                <w:sz w:val="22"/>
                <w:szCs w:val="22"/>
              </w:rPr>
            </w:pPr>
            <w:r w:rsidRPr="00C72674">
              <w:rPr>
                <w:sz w:val="22"/>
                <w:szCs w:val="22"/>
              </w:rPr>
              <w:t>69-77   --&gt;</w:t>
            </w:r>
          </w:p>
        </w:tc>
        <w:tc>
          <w:tcPr>
            <w:tcW w:w="1643" w:type="dxa"/>
            <w:tcBorders>
              <w:top w:val="nil"/>
              <w:left w:val="nil"/>
              <w:bottom w:val="nil"/>
            </w:tcBorders>
          </w:tcPr>
          <w:p w14:paraId="0EC94F0E" w14:textId="77777777" w:rsidR="003139B7" w:rsidRPr="00C72674" w:rsidRDefault="003139B7" w:rsidP="00763FBA">
            <w:pPr>
              <w:spacing w:after="0"/>
              <w:rPr>
                <w:sz w:val="22"/>
                <w:szCs w:val="22"/>
              </w:rPr>
            </w:pPr>
            <w:r w:rsidRPr="00C72674">
              <w:rPr>
                <w:sz w:val="22"/>
                <w:szCs w:val="22"/>
              </w:rPr>
              <w:t>4</w:t>
            </w:r>
          </w:p>
        </w:tc>
      </w:tr>
      <w:tr w:rsidR="003139B7" w:rsidRPr="00AD5E50" w14:paraId="135AB3B2" w14:textId="77777777" w:rsidTr="00763FBA">
        <w:tc>
          <w:tcPr>
            <w:tcW w:w="1642" w:type="dxa"/>
            <w:tcBorders>
              <w:top w:val="nil"/>
              <w:bottom w:val="nil"/>
              <w:right w:val="nil"/>
            </w:tcBorders>
          </w:tcPr>
          <w:p w14:paraId="4D7D30DF" w14:textId="77777777" w:rsidR="003139B7" w:rsidRPr="00C72674" w:rsidRDefault="003139B7" w:rsidP="00763FBA">
            <w:pPr>
              <w:spacing w:after="0"/>
              <w:jc w:val="right"/>
              <w:rPr>
                <w:sz w:val="22"/>
                <w:szCs w:val="22"/>
              </w:rPr>
            </w:pPr>
            <w:r w:rsidRPr="00C72674">
              <w:rPr>
                <w:sz w:val="22"/>
                <w:szCs w:val="22"/>
              </w:rPr>
              <w:t>59-68   --&gt;</w:t>
            </w:r>
          </w:p>
        </w:tc>
        <w:tc>
          <w:tcPr>
            <w:tcW w:w="1642" w:type="dxa"/>
            <w:tcBorders>
              <w:top w:val="nil"/>
              <w:left w:val="nil"/>
              <w:bottom w:val="nil"/>
            </w:tcBorders>
          </w:tcPr>
          <w:p w14:paraId="56C8C99B" w14:textId="77777777" w:rsidR="003139B7" w:rsidRPr="00C72674" w:rsidRDefault="003139B7" w:rsidP="00763FBA">
            <w:pPr>
              <w:spacing w:after="0"/>
              <w:rPr>
                <w:sz w:val="22"/>
                <w:szCs w:val="22"/>
              </w:rPr>
            </w:pPr>
            <w:r w:rsidRPr="00C72674">
              <w:rPr>
                <w:sz w:val="22"/>
                <w:szCs w:val="22"/>
              </w:rPr>
              <w:t>0</w:t>
            </w:r>
          </w:p>
        </w:tc>
        <w:tc>
          <w:tcPr>
            <w:tcW w:w="1642" w:type="dxa"/>
            <w:tcBorders>
              <w:top w:val="nil"/>
              <w:bottom w:val="nil"/>
              <w:right w:val="nil"/>
            </w:tcBorders>
          </w:tcPr>
          <w:p w14:paraId="6FEB1D0B" w14:textId="77777777" w:rsidR="003139B7" w:rsidRPr="00C72674" w:rsidRDefault="003139B7" w:rsidP="00763FBA">
            <w:pPr>
              <w:spacing w:after="0"/>
              <w:jc w:val="right"/>
              <w:rPr>
                <w:sz w:val="22"/>
                <w:szCs w:val="22"/>
              </w:rPr>
            </w:pPr>
            <w:r w:rsidRPr="00C72674">
              <w:rPr>
                <w:sz w:val="22"/>
                <w:szCs w:val="22"/>
              </w:rPr>
              <w:t>14-22   --&gt;</w:t>
            </w:r>
          </w:p>
        </w:tc>
        <w:tc>
          <w:tcPr>
            <w:tcW w:w="1642" w:type="dxa"/>
            <w:tcBorders>
              <w:top w:val="nil"/>
              <w:left w:val="nil"/>
              <w:bottom w:val="nil"/>
            </w:tcBorders>
          </w:tcPr>
          <w:p w14:paraId="29C611C1" w14:textId="77777777" w:rsidR="003139B7" w:rsidRPr="00C72674" w:rsidRDefault="003139B7" w:rsidP="00763FBA">
            <w:pPr>
              <w:spacing w:after="0"/>
              <w:rPr>
                <w:sz w:val="22"/>
                <w:szCs w:val="22"/>
              </w:rPr>
            </w:pPr>
            <w:r w:rsidRPr="00C72674">
              <w:rPr>
                <w:sz w:val="22"/>
                <w:szCs w:val="22"/>
              </w:rPr>
              <w:t>10</w:t>
            </w:r>
          </w:p>
        </w:tc>
        <w:tc>
          <w:tcPr>
            <w:tcW w:w="1643" w:type="dxa"/>
            <w:tcBorders>
              <w:top w:val="nil"/>
              <w:bottom w:val="nil"/>
              <w:right w:val="nil"/>
            </w:tcBorders>
          </w:tcPr>
          <w:p w14:paraId="2EA3DC2D" w14:textId="77777777" w:rsidR="003139B7" w:rsidRPr="00C72674" w:rsidRDefault="003139B7" w:rsidP="00763FBA">
            <w:pPr>
              <w:spacing w:after="0"/>
              <w:jc w:val="right"/>
              <w:rPr>
                <w:sz w:val="22"/>
                <w:szCs w:val="22"/>
              </w:rPr>
            </w:pPr>
            <w:r w:rsidRPr="00C72674">
              <w:rPr>
                <w:sz w:val="22"/>
                <w:szCs w:val="22"/>
              </w:rPr>
              <w:t>78-86   --&gt;</w:t>
            </w:r>
          </w:p>
        </w:tc>
        <w:tc>
          <w:tcPr>
            <w:tcW w:w="1643" w:type="dxa"/>
            <w:tcBorders>
              <w:top w:val="nil"/>
              <w:left w:val="nil"/>
              <w:bottom w:val="nil"/>
            </w:tcBorders>
          </w:tcPr>
          <w:p w14:paraId="5F4273A0" w14:textId="77777777" w:rsidR="003139B7" w:rsidRPr="00C72674" w:rsidRDefault="003139B7" w:rsidP="00763FBA">
            <w:pPr>
              <w:spacing w:after="0"/>
              <w:rPr>
                <w:sz w:val="22"/>
                <w:szCs w:val="22"/>
              </w:rPr>
            </w:pPr>
            <w:r w:rsidRPr="00C72674">
              <w:rPr>
                <w:sz w:val="22"/>
                <w:szCs w:val="22"/>
              </w:rPr>
              <w:t>3</w:t>
            </w:r>
          </w:p>
        </w:tc>
      </w:tr>
      <w:tr w:rsidR="003139B7" w:rsidRPr="00AD5E50" w14:paraId="32E6054B" w14:textId="77777777" w:rsidTr="00763FBA">
        <w:tc>
          <w:tcPr>
            <w:tcW w:w="1642" w:type="dxa"/>
            <w:tcBorders>
              <w:top w:val="nil"/>
              <w:bottom w:val="nil"/>
              <w:right w:val="nil"/>
            </w:tcBorders>
          </w:tcPr>
          <w:p w14:paraId="19AC5CBA" w14:textId="77777777" w:rsidR="003139B7" w:rsidRPr="00C72674" w:rsidRDefault="003139B7" w:rsidP="00763FBA">
            <w:pPr>
              <w:spacing w:after="0"/>
              <w:jc w:val="right"/>
              <w:rPr>
                <w:sz w:val="22"/>
                <w:szCs w:val="22"/>
              </w:rPr>
            </w:pPr>
            <w:r w:rsidRPr="00C72674">
              <w:rPr>
                <w:sz w:val="22"/>
                <w:szCs w:val="22"/>
              </w:rPr>
              <w:t>69-77   --&gt;</w:t>
            </w:r>
          </w:p>
        </w:tc>
        <w:tc>
          <w:tcPr>
            <w:tcW w:w="1642" w:type="dxa"/>
            <w:tcBorders>
              <w:top w:val="nil"/>
              <w:left w:val="nil"/>
              <w:bottom w:val="nil"/>
            </w:tcBorders>
          </w:tcPr>
          <w:p w14:paraId="046E13BB" w14:textId="77777777" w:rsidR="003139B7" w:rsidRPr="00C72674" w:rsidRDefault="003139B7" w:rsidP="00763FBA">
            <w:pPr>
              <w:spacing w:after="0"/>
              <w:rPr>
                <w:sz w:val="22"/>
                <w:szCs w:val="22"/>
              </w:rPr>
            </w:pPr>
            <w:r w:rsidRPr="00C72674">
              <w:rPr>
                <w:sz w:val="22"/>
                <w:szCs w:val="22"/>
              </w:rPr>
              <w:t>1</w:t>
            </w:r>
          </w:p>
        </w:tc>
        <w:tc>
          <w:tcPr>
            <w:tcW w:w="1642" w:type="dxa"/>
            <w:tcBorders>
              <w:top w:val="nil"/>
              <w:bottom w:val="nil"/>
              <w:right w:val="nil"/>
            </w:tcBorders>
          </w:tcPr>
          <w:p w14:paraId="0DF79D57" w14:textId="77777777" w:rsidR="003139B7" w:rsidRPr="00C72674" w:rsidRDefault="003139B7" w:rsidP="00763FBA">
            <w:pPr>
              <w:spacing w:after="0"/>
              <w:jc w:val="right"/>
              <w:rPr>
                <w:sz w:val="22"/>
                <w:szCs w:val="22"/>
              </w:rPr>
            </w:pPr>
            <w:r w:rsidRPr="00C72674">
              <w:rPr>
                <w:sz w:val="22"/>
                <w:szCs w:val="22"/>
              </w:rPr>
              <w:t>23-31   --&gt;</w:t>
            </w:r>
          </w:p>
        </w:tc>
        <w:tc>
          <w:tcPr>
            <w:tcW w:w="1642" w:type="dxa"/>
            <w:tcBorders>
              <w:top w:val="nil"/>
              <w:left w:val="nil"/>
              <w:bottom w:val="nil"/>
            </w:tcBorders>
          </w:tcPr>
          <w:p w14:paraId="6F5BD31E" w14:textId="77777777" w:rsidR="003139B7" w:rsidRPr="00C72674" w:rsidRDefault="003139B7" w:rsidP="00763FBA">
            <w:pPr>
              <w:spacing w:after="0"/>
              <w:rPr>
                <w:sz w:val="22"/>
                <w:szCs w:val="22"/>
              </w:rPr>
            </w:pPr>
            <w:r w:rsidRPr="00C72674">
              <w:rPr>
                <w:sz w:val="22"/>
                <w:szCs w:val="22"/>
              </w:rPr>
              <w:t>9</w:t>
            </w:r>
          </w:p>
        </w:tc>
        <w:tc>
          <w:tcPr>
            <w:tcW w:w="1643" w:type="dxa"/>
            <w:tcBorders>
              <w:top w:val="nil"/>
              <w:bottom w:val="nil"/>
              <w:right w:val="nil"/>
            </w:tcBorders>
          </w:tcPr>
          <w:p w14:paraId="30BF0ECD" w14:textId="77777777" w:rsidR="003139B7" w:rsidRPr="00C72674" w:rsidRDefault="003139B7" w:rsidP="00763FBA">
            <w:pPr>
              <w:spacing w:after="0"/>
              <w:jc w:val="right"/>
              <w:rPr>
                <w:sz w:val="22"/>
                <w:szCs w:val="22"/>
              </w:rPr>
            </w:pPr>
            <w:r w:rsidRPr="00C72674">
              <w:rPr>
                <w:sz w:val="22"/>
                <w:szCs w:val="22"/>
              </w:rPr>
              <w:t>87-95   --&gt;</w:t>
            </w:r>
          </w:p>
        </w:tc>
        <w:tc>
          <w:tcPr>
            <w:tcW w:w="1643" w:type="dxa"/>
            <w:tcBorders>
              <w:top w:val="nil"/>
              <w:left w:val="nil"/>
              <w:bottom w:val="nil"/>
            </w:tcBorders>
          </w:tcPr>
          <w:p w14:paraId="2CA78D57" w14:textId="77777777" w:rsidR="003139B7" w:rsidRPr="00C72674" w:rsidRDefault="003139B7" w:rsidP="00763FBA">
            <w:pPr>
              <w:spacing w:after="0"/>
              <w:rPr>
                <w:sz w:val="22"/>
                <w:szCs w:val="22"/>
              </w:rPr>
            </w:pPr>
            <w:r w:rsidRPr="00C72674">
              <w:rPr>
                <w:sz w:val="22"/>
                <w:szCs w:val="22"/>
              </w:rPr>
              <w:t>2</w:t>
            </w:r>
          </w:p>
        </w:tc>
      </w:tr>
      <w:tr w:rsidR="003139B7" w:rsidRPr="00AD5E50" w14:paraId="6AABF784" w14:textId="77777777" w:rsidTr="00763FBA">
        <w:tc>
          <w:tcPr>
            <w:tcW w:w="1642" w:type="dxa"/>
            <w:tcBorders>
              <w:top w:val="nil"/>
              <w:bottom w:val="nil"/>
              <w:right w:val="nil"/>
            </w:tcBorders>
          </w:tcPr>
          <w:p w14:paraId="3D65DB0C" w14:textId="77777777" w:rsidR="003139B7" w:rsidRPr="00C72674" w:rsidRDefault="003139B7" w:rsidP="00763FBA">
            <w:pPr>
              <w:spacing w:after="0"/>
              <w:jc w:val="right"/>
              <w:rPr>
                <w:sz w:val="22"/>
                <w:szCs w:val="22"/>
              </w:rPr>
            </w:pPr>
            <w:r w:rsidRPr="00C72674">
              <w:rPr>
                <w:sz w:val="22"/>
                <w:szCs w:val="22"/>
              </w:rPr>
              <w:t>78-86   --&gt;</w:t>
            </w:r>
          </w:p>
        </w:tc>
        <w:tc>
          <w:tcPr>
            <w:tcW w:w="1642" w:type="dxa"/>
            <w:tcBorders>
              <w:top w:val="nil"/>
              <w:left w:val="nil"/>
              <w:bottom w:val="nil"/>
            </w:tcBorders>
          </w:tcPr>
          <w:p w14:paraId="07913C2C" w14:textId="77777777" w:rsidR="003139B7" w:rsidRPr="00C72674" w:rsidRDefault="003139B7" w:rsidP="00763FBA">
            <w:pPr>
              <w:spacing w:after="0"/>
              <w:rPr>
                <w:sz w:val="22"/>
                <w:szCs w:val="22"/>
              </w:rPr>
            </w:pPr>
            <w:r w:rsidRPr="00C72674">
              <w:rPr>
                <w:sz w:val="22"/>
                <w:szCs w:val="22"/>
              </w:rPr>
              <w:t>2</w:t>
            </w:r>
          </w:p>
        </w:tc>
        <w:tc>
          <w:tcPr>
            <w:tcW w:w="1642" w:type="dxa"/>
            <w:tcBorders>
              <w:top w:val="nil"/>
              <w:bottom w:val="nil"/>
              <w:right w:val="nil"/>
            </w:tcBorders>
          </w:tcPr>
          <w:p w14:paraId="69BE0B2B" w14:textId="77777777" w:rsidR="003139B7" w:rsidRPr="00C72674" w:rsidRDefault="003139B7" w:rsidP="00763FBA">
            <w:pPr>
              <w:spacing w:after="0"/>
              <w:jc w:val="right"/>
              <w:rPr>
                <w:sz w:val="22"/>
                <w:szCs w:val="22"/>
              </w:rPr>
            </w:pPr>
            <w:r w:rsidRPr="00C72674">
              <w:rPr>
                <w:sz w:val="22"/>
                <w:szCs w:val="22"/>
              </w:rPr>
              <w:t>32-40   --&gt;</w:t>
            </w:r>
          </w:p>
        </w:tc>
        <w:tc>
          <w:tcPr>
            <w:tcW w:w="1642" w:type="dxa"/>
            <w:tcBorders>
              <w:top w:val="nil"/>
              <w:left w:val="nil"/>
              <w:bottom w:val="nil"/>
            </w:tcBorders>
          </w:tcPr>
          <w:p w14:paraId="3ABF70C0" w14:textId="77777777" w:rsidR="003139B7" w:rsidRPr="00C72674" w:rsidRDefault="003139B7" w:rsidP="00763FBA">
            <w:pPr>
              <w:spacing w:after="0"/>
              <w:rPr>
                <w:sz w:val="22"/>
                <w:szCs w:val="22"/>
              </w:rPr>
            </w:pPr>
            <w:r w:rsidRPr="00C72674">
              <w:rPr>
                <w:sz w:val="22"/>
                <w:szCs w:val="22"/>
              </w:rPr>
              <w:t>8</w:t>
            </w:r>
          </w:p>
        </w:tc>
        <w:tc>
          <w:tcPr>
            <w:tcW w:w="1643" w:type="dxa"/>
            <w:tcBorders>
              <w:top w:val="nil"/>
              <w:bottom w:val="nil"/>
              <w:right w:val="nil"/>
            </w:tcBorders>
          </w:tcPr>
          <w:p w14:paraId="5D554074" w14:textId="77777777" w:rsidR="003139B7" w:rsidRPr="00C72674" w:rsidRDefault="003139B7" w:rsidP="00763FBA">
            <w:pPr>
              <w:spacing w:after="0"/>
              <w:jc w:val="right"/>
              <w:rPr>
                <w:sz w:val="22"/>
                <w:szCs w:val="22"/>
              </w:rPr>
            </w:pPr>
            <w:r w:rsidRPr="00C72674">
              <w:rPr>
                <w:sz w:val="22"/>
                <w:szCs w:val="22"/>
              </w:rPr>
              <w:t>96-104  --&gt;</w:t>
            </w:r>
          </w:p>
        </w:tc>
        <w:tc>
          <w:tcPr>
            <w:tcW w:w="1643" w:type="dxa"/>
            <w:tcBorders>
              <w:top w:val="nil"/>
              <w:left w:val="nil"/>
              <w:bottom w:val="nil"/>
            </w:tcBorders>
          </w:tcPr>
          <w:p w14:paraId="2A967FA7" w14:textId="77777777" w:rsidR="003139B7" w:rsidRPr="00C72674" w:rsidRDefault="003139B7" w:rsidP="00763FBA">
            <w:pPr>
              <w:spacing w:after="0"/>
              <w:rPr>
                <w:sz w:val="22"/>
                <w:szCs w:val="22"/>
              </w:rPr>
            </w:pPr>
            <w:r w:rsidRPr="00C72674">
              <w:rPr>
                <w:sz w:val="22"/>
                <w:szCs w:val="22"/>
              </w:rPr>
              <w:t>1</w:t>
            </w:r>
          </w:p>
        </w:tc>
      </w:tr>
      <w:tr w:rsidR="003139B7" w:rsidRPr="00AD5E50" w14:paraId="5855815F" w14:textId="77777777" w:rsidTr="00763FBA">
        <w:tc>
          <w:tcPr>
            <w:tcW w:w="1642" w:type="dxa"/>
            <w:tcBorders>
              <w:top w:val="nil"/>
              <w:bottom w:val="nil"/>
              <w:right w:val="nil"/>
            </w:tcBorders>
          </w:tcPr>
          <w:p w14:paraId="62437897" w14:textId="77777777" w:rsidR="003139B7" w:rsidRPr="00C72674" w:rsidRDefault="003139B7" w:rsidP="00763FBA">
            <w:pPr>
              <w:spacing w:after="0"/>
              <w:jc w:val="right"/>
              <w:rPr>
                <w:sz w:val="22"/>
                <w:szCs w:val="22"/>
              </w:rPr>
            </w:pPr>
            <w:r w:rsidRPr="00C72674">
              <w:rPr>
                <w:sz w:val="22"/>
                <w:szCs w:val="22"/>
              </w:rPr>
              <w:t>87-95   --&gt;</w:t>
            </w:r>
          </w:p>
        </w:tc>
        <w:tc>
          <w:tcPr>
            <w:tcW w:w="1642" w:type="dxa"/>
            <w:tcBorders>
              <w:top w:val="nil"/>
              <w:left w:val="nil"/>
              <w:bottom w:val="nil"/>
            </w:tcBorders>
          </w:tcPr>
          <w:p w14:paraId="51761970" w14:textId="77777777" w:rsidR="003139B7" w:rsidRPr="00C72674" w:rsidRDefault="003139B7" w:rsidP="00763FBA">
            <w:pPr>
              <w:spacing w:after="0"/>
              <w:rPr>
                <w:sz w:val="22"/>
                <w:szCs w:val="22"/>
              </w:rPr>
            </w:pPr>
            <w:r w:rsidRPr="00C72674">
              <w:rPr>
                <w:sz w:val="22"/>
                <w:szCs w:val="22"/>
              </w:rPr>
              <w:t>3</w:t>
            </w:r>
          </w:p>
        </w:tc>
        <w:tc>
          <w:tcPr>
            <w:tcW w:w="1642" w:type="dxa"/>
            <w:tcBorders>
              <w:top w:val="nil"/>
              <w:bottom w:val="nil"/>
              <w:right w:val="nil"/>
            </w:tcBorders>
          </w:tcPr>
          <w:p w14:paraId="3ABABCB2" w14:textId="77777777" w:rsidR="003139B7" w:rsidRPr="00C72674" w:rsidRDefault="003139B7" w:rsidP="00763FBA">
            <w:pPr>
              <w:spacing w:after="0"/>
              <w:jc w:val="right"/>
              <w:rPr>
                <w:sz w:val="22"/>
                <w:szCs w:val="22"/>
              </w:rPr>
            </w:pPr>
            <w:r w:rsidRPr="00C72674">
              <w:rPr>
                <w:sz w:val="22"/>
                <w:szCs w:val="22"/>
              </w:rPr>
              <w:t>41-49   --&gt;</w:t>
            </w:r>
          </w:p>
        </w:tc>
        <w:tc>
          <w:tcPr>
            <w:tcW w:w="1642" w:type="dxa"/>
            <w:tcBorders>
              <w:top w:val="nil"/>
              <w:left w:val="nil"/>
              <w:bottom w:val="nil"/>
            </w:tcBorders>
          </w:tcPr>
          <w:p w14:paraId="28E5DECB" w14:textId="77777777" w:rsidR="003139B7" w:rsidRPr="00C72674" w:rsidRDefault="003139B7" w:rsidP="00763FBA">
            <w:pPr>
              <w:spacing w:after="0"/>
              <w:rPr>
                <w:sz w:val="22"/>
                <w:szCs w:val="22"/>
              </w:rPr>
            </w:pPr>
            <w:r w:rsidRPr="00C72674">
              <w:rPr>
                <w:sz w:val="22"/>
                <w:szCs w:val="22"/>
              </w:rPr>
              <w:t>7</w:t>
            </w:r>
          </w:p>
        </w:tc>
        <w:tc>
          <w:tcPr>
            <w:tcW w:w="1643" w:type="dxa"/>
            <w:tcBorders>
              <w:top w:val="nil"/>
              <w:bottom w:val="nil"/>
              <w:right w:val="nil"/>
            </w:tcBorders>
          </w:tcPr>
          <w:p w14:paraId="15A0DB54" w14:textId="77777777" w:rsidR="003139B7" w:rsidRPr="00C72674" w:rsidRDefault="003139B7" w:rsidP="00763FBA">
            <w:pPr>
              <w:spacing w:after="0"/>
              <w:jc w:val="right"/>
              <w:rPr>
                <w:sz w:val="22"/>
                <w:szCs w:val="22"/>
              </w:rPr>
            </w:pPr>
            <w:r w:rsidRPr="00C72674">
              <w:rPr>
                <w:sz w:val="22"/>
                <w:szCs w:val="22"/>
              </w:rPr>
              <w:t>105-113 --&gt;</w:t>
            </w:r>
          </w:p>
        </w:tc>
        <w:tc>
          <w:tcPr>
            <w:tcW w:w="1643" w:type="dxa"/>
            <w:tcBorders>
              <w:top w:val="nil"/>
              <w:left w:val="nil"/>
              <w:bottom w:val="nil"/>
            </w:tcBorders>
          </w:tcPr>
          <w:p w14:paraId="570AE73A" w14:textId="77777777" w:rsidR="003139B7" w:rsidRPr="00C72674" w:rsidRDefault="003139B7" w:rsidP="00763FBA">
            <w:pPr>
              <w:spacing w:after="0"/>
              <w:rPr>
                <w:sz w:val="22"/>
                <w:szCs w:val="22"/>
              </w:rPr>
            </w:pPr>
            <w:r w:rsidRPr="00C72674">
              <w:rPr>
                <w:sz w:val="22"/>
                <w:szCs w:val="22"/>
              </w:rPr>
              <w:t>1/2</w:t>
            </w:r>
          </w:p>
        </w:tc>
      </w:tr>
      <w:tr w:rsidR="003139B7" w:rsidRPr="00AD5E50" w14:paraId="1A3419E8" w14:textId="77777777" w:rsidTr="00763FBA">
        <w:tc>
          <w:tcPr>
            <w:tcW w:w="1642" w:type="dxa"/>
            <w:tcBorders>
              <w:top w:val="nil"/>
              <w:bottom w:val="nil"/>
              <w:right w:val="nil"/>
            </w:tcBorders>
          </w:tcPr>
          <w:p w14:paraId="63510987" w14:textId="77777777" w:rsidR="003139B7" w:rsidRPr="00C72674" w:rsidRDefault="003139B7" w:rsidP="00763FBA">
            <w:pPr>
              <w:spacing w:after="0"/>
              <w:jc w:val="right"/>
              <w:rPr>
                <w:sz w:val="22"/>
                <w:szCs w:val="22"/>
              </w:rPr>
            </w:pPr>
            <w:r w:rsidRPr="00C72674">
              <w:rPr>
                <w:sz w:val="22"/>
                <w:szCs w:val="22"/>
              </w:rPr>
              <w:t>96-104  --&gt;</w:t>
            </w:r>
          </w:p>
        </w:tc>
        <w:tc>
          <w:tcPr>
            <w:tcW w:w="1642" w:type="dxa"/>
            <w:tcBorders>
              <w:top w:val="nil"/>
              <w:left w:val="nil"/>
              <w:bottom w:val="nil"/>
            </w:tcBorders>
          </w:tcPr>
          <w:p w14:paraId="36E76F16" w14:textId="77777777" w:rsidR="003139B7" w:rsidRPr="00C72674" w:rsidRDefault="003139B7" w:rsidP="00763FBA">
            <w:pPr>
              <w:spacing w:after="0"/>
              <w:rPr>
                <w:sz w:val="22"/>
                <w:szCs w:val="22"/>
              </w:rPr>
            </w:pPr>
            <w:r w:rsidRPr="00C72674">
              <w:rPr>
                <w:sz w:val="22"/>
                <w:szCs w:val="22"/>
              </w:rPr>
              <w:t>4</w:t>
            </w:r>
          </w:p>
        </w:tc>
        <w:tc>
          <w:tcPr>
            <w:tcW w:w="1642" w:type="dxa"/>
            <w:tcBorders>
              <w:top w:val="nil"/>
              <w:bottom w:val="nil"/>
              <w:right w:val="nil"/>
            </w:tcBorders>
          </w:tcPr>
          <w:p w14:paraId="679D802C" w14:textId="77777777" w:rsidR="003139B7" w:rsidRPr="00C72674" w:rsidRDefault="003139B7" w:rsidP="00763FBA">
            <w:pPr>
              <w:spacing w:after="0"/>
              <w:jc w:val="right"/>
              <w:rPr>
                <w:sz w:val="22"/>
                <w:szCs w:val="22"/>
              </w:rPr>
            </w:pPr>
            <w:r w:rsidRPr="00C72674">
              <w:rPr>
                <w:sz w:val="22"/>
                <w:szCs w:val="22"/>
              </w:rPr>
              <w:t>50-58   --&gt;</w:t>
            </w:r>
          </w:p>
        </w:tc>
        <w:tc>
          <w:tcPr>
            <w:tcW w:w="1642" w:type="dxa"/>
            <w:tcBorders>
              <w:top w:val="nil"/>
              <w:left w:val="nil"/>
              <w:bottom w:val="nil"/>
            </w:tcBorders>
          </w:tcPr>
          <w:p w14:paraId="204B0861" w14:textId="77777777" w:rsidR="003139B7" w:rsidRPr="00C72674" w:rsidRDefault="003139B7" w:rsidP="00763FBA">
            <w:pPr>
              <w:spacing w:after="0"/>
              <w:rPr>
                <w:sz w:val="22"/>
                <w:szCs w:val="22"/>
              </w:rPr>
            </w:pPr>
            <w:r w:rsidRPr="00C72674">
              <w:rPr>
                <w:sz w:val="22"/>
                <w:szCs w:val="22"/>
              </w:rPr>
              <w:t>6</w:t>
            </w:r>
          </w:p>
        </w:tc>
        <w:tc>
          <w:tcPr>
            <w:tcW w:w="1643" w:type="dxa"/>
            <w:tcBorders>
              <w:top w:val="nil"/>
              <w:bottom w:val="nil"/>
              <w:right w:val="nil"/>
            </w:tcBorders>
          </w:tcPr>
          <w:p w14:paraId="798D3665" w14:textId="77777777" w:rsidR="003139B7" w:rsidRPr="00C72674" w:rsidRDefault="003139B7" w:rsidP="00763FBA">
            <w:pPr>
              <w:spacing w:after="0"/>
              <w:jc w:val="right"/>
              <w:rPr>
                <w:sz w:val="22"/>
                <w:szCs w:val="22"/>
              </w:rPr>
            </w:pPr>
            <w:r w:rsidRPr="00C72674">
              <w:rPr>
                <w:sz w:val="22"/>
                <w:szCs w:val="22"/>
              </w:rPr>
              <w:t>114-122 --&gt;</w:t>
            </w:r>
          </w:p>
        </w:tc>
        <w:tc>
          <w:tcPr>
            <w:tcW w:w="1643" w:type="dxa"/>
            <w:tcBorders>
              <w:top w:val="nil"/>
              <w:left w:val="nil"/>
              <w:bottom w:val="nil"/>
            </w:tcBorders>
          </w:tcPr>
          <w:p w14:paraId="396CB3A2" w14:textId="77777777" w:rsidR="003139B7" w:rsidRPr="00C72674" w:rsidRDefault="003139B7" w:rsidP="00763FBA">
            <w:pPr>
              <w:spacing w:after="0"/>
              <w:rPr>
                <w:sz w:val="22"/>
                <w:szCs w:val="22"/>
              </w:rPr>
            </w:pPr>
            <w:r w:rsidRPr="00C72674">
              <w:rPr>
                <w:sz w:val="22"/>
                <w:szCs w:val="22"/>
              </w:rPr>
              <w:t>1/4</w:t>
            </w:r>
          </w:p>
        </w:tc>
      </w:tr>
      <w:tr w:rsidR="003139B7" w:rsidRPr="00AD5E50" w14:paraId="56B2C413" w14:textId="77777777" w:rsidTr="00763FBA">
        <w:tc>
          <w:tcPr>
            <w:tcW w:w="1642" w:type="dxa"/>
            <w:tcBorders>
              <w:top w:val="nil"/>
              <w:bottom w:val="nil"/>
              <w:right w:val="nil"/>
            </w:tcBorders>
          </w:tcPr>
          <w:p w14:paraId="5BD29AC4" w14:textId="77777777" w:rsidR="003139B7" w:rsidRPr="00C72674" w:rsidRDefault="003139B7" w:rsidP="00763FBA">
            <w:pPr>
              <w:spacing w:after="0"/>
              <w:jc w:val="right"/>
              <w:rPr>
                <w:sz w:val="22"/>
                <w:szCs w:val="22"/>
              </w:rPr>
            </w:pPr>
            <w:r w:rsidRPr="00C72674">
              <w:rPr>
                <w:sz w:val="22"/>
                <w:szCs w:val="22"/>
              </w:rPr>
              <w:t>105-113 --&gt;</w:t>
            </w:r>
          </w:p>
        </w:tc>
        <w:tc>
          <w:tcPr>
            <w:tcW w:w="1642" w:type="dxa"/>
            <w:tcBorders>
              <w:top w:val="nil"/>
              <w:left w:val="nil"/>
              <w:bottom w:val="nil"/>
            </w:tcBorders>
          </w:tcPr>
          <w:p w14:paraId="398847F7" w14:textId="77777777" w:rsidR="003139B7" w:rsidRPr="00C72674" w:rsidRDefault="003139B7" w:rsidP="00763FBA">
            <w:pPr>
              <w:spacing w:after="0"/>
              <w:rPr>
                <w:sz w:val="22"/>
                <w:szCs w:val="22"/>
              </w:rPr>
            </w:pPr>
            <w:r w:rsidRPr="00C72674">
              <w:rPr>
                <w:sz w:val="22"/>
                <w:szCs w:val="22"/>
              </w:rPr>
              <w:t>5</w:t>
            </w:r>
          </w:p>
        </w:tc>
        <w:tc>
          <w:tcPr>
            <w:tcW w:w="1642" w:type="dxa"/>
            <w:tcBorders>
              <w:top w:val="nil"/>
              <w:bottom w:val="nil"/>
              <w:right w:val="nil"/>
            </w:tcBorders>
          </w:tcPr>
          <w:p w14:paraId="3C3DA4C0" w14:textId="77777777" w:rsidR="003139B7" w:rsidRPr="00C72674" w:rsidRDefault="003139B7" w:rsidP="00763FBA">
            <w:pPr>
              <w:spacing w:after="0"/>
              <w:jc w:val="right"/>
              <w:rPr>
                <w:sz w:val="22"/>
                <w:szCs w:val="22"/>
              </w:rPr>
            </w:pPr>
            <w:r w:rsidRPr="00C72674">
              <w:rPr>
                <w:sz w:val="22"/>
                <w:szCs w:val="22"/>
              </w:rPr>
              <w:t>59-68   --&gt;</w:t>
            </w:r>
          </w:p>
        </w:tc>
        <w:tc>
          <w:tcPr>
            <w:tcW w:w="1642" w:type="dxa"/>
            <w:tcBorders>
              <w:top w:val="nil"/>
              <w:left w:val="nil"/>
              <w:bottom w:val="nil"/>
            </w:tcBorders>
          </w:tcPr>
          <w:p w14:paraId="23E6214F" w14:textId="77777777" w:rsidR="003139B7" w:rsidRPr="00C72674" w:rsidRDefault="003139B7" w:rsidP="00763FBA">
            <w:pPr>
              <w:spacing w:after="0"/>
              <w:rPr>
                <w:sz w:val="22"/>
                <w:szCs w:val="22"/>
              </w:rPr>
            </w:pPr>
            <w:r w:rsidRPr="00C72674">
              <w:rPr>
                <w:sz w:val="22"/>
                <w:szCs w:val="22"/>
              </w:rPr>
              <w:t>5</w:t>
            </w:r>
          </w:p>
        </w:tc>
        <w:tc>
          <w:tcPr>
            <w:tcW w:w="1643" w:type="dxa"/>
            <w:tcBorders>
              <w:top w:val="nil"/>
              <w:right w:val="nil"/>
            </w:tcBorders>
          </w:tcPr>
          <w:p w14:paraId="4E989915" w14:textId="77777777" w:rsidR="003139B7" w:rsidRPr="00C72674" w:rsidRDefault="003139B7" w:rsidP="00763FBA">
            <w:pPr>
              <w:spacing w:after="0"/>
              <w:jc w:val="right"/>
              <w:rPr>
                <w:sz w:val="22"/>
                <w:szCs w:val="22"/>
              </w:rPr>
            </w:pPr>
            <w:r w:rsidRPr="00C72674">
              <w:rPr>
                <w:sz w:val="22"/>
                <w:szCs w:val="22"/>
              </w:rPr>
              <w:t>123-127 --&gt;</w:t>
            </w:r>
          </w:p>
        </w:tc>
        <w:tc>
          <w:tcPr>
            <w:tcW w:w="1643" w:type="dxa"/>
            <w:tcBorders>
              <w:top w:val="nil"/>
              <w:left w:val="nil"/>
            </w:tcBorders>
          </w:tcPr>
          <w:p w14:paraId="4F359C1C" w14:textId="77777777" w:rsidR="003139B7" w:rsidRPr="00C72674" w:rsidRDefault="003139B7" w:rsidP="00763FBA">
            <w:pPr>
              <w:spacing w:after="0"/>
              <w:rPr>
                <w:sz w:val="22"/>
                <w:szCs w:val="22"/>
              </w:rPr>
            </w:pPr>
            <w:r w:rsidRPr="00C72674">
              <w:rPr>
                <w:sz w:val="22"/>
                <w:szCs w:val="22"/>
              </w:rPr>
              <w:t>1/8</w:t>
            </w:r>
          </w:p>
        </w:tc>
      </w:tr>
      <w:tr w:rsidR="003139B7" w:rsidRPr="00AD5E50" w14:paraId="3E654968" w14:textId="77777777" w:rsidTr="00763FBA">
        <w:tc>
          <w:tcPr>
            <w:tcW w:w="1642" w:type="dxa"/>
            <w:tcBorders>
              <w:top w:val="nil"/>
              <w:bottom w:val="nil"/>
              <w:right w:val="nil"/>
            </w:tcBorders>
          </w:tcPr>
          <w:p w14:paraId="2318E7F1" w14:textId="77777777" w:rsidR="003139B7" w:rsidRPr="00C72674" w:rsidRDefault="003139B7" w:rsidP="00763FBA">
            <w:pPr>
              <w:spacing w:after="0"/>
              <w:jc w:val="right"/>
              <w:rPr>
                <w:sz w:val="22"/>
                <w:szCs w:val="22"/>
              </w:rPr>
            </w:pPr>
            <w:r w:rsidRPr="00C72674">
              <w:rPr>
                <w:sz w:val="22"/>
                <w:szCs w:val="22"/>
              </w:rPr>
              <w:t>114-122 --&gt;</w:t>
            </w:r>
          </w:p>
        </w:tc>
        <w:tc>
          <w:tcPr>
            <w:tcW w:w="1642" w:type="dxa"/>
            <w:tcBorders>
              <w:top w:val="nil"/>
              <w:left w:val="nil"/>
              <w:bottom w:val="nil"/>
            </w:tcBorders>
          </w:tcPr>
          <w:p w14:paraId="0D86D6A1" w14:textId="77777777" w:rsidR="003139B7" w:rsidRPr="00C72674" w:rsidRDefault="003139B7" w:rsidP="00763FBA">
            <w:pPr>
              <w:spacing w:after="0"/>
              <w:rPr>
                <w:sz w:val="22"/>
                <w:szCs w:val="22"/>
              </w:rPr>
            </w:pPr>
            <w:r w:rsidRPr="00C72674">
              <w:rPr>
                <w:sz w:val="22"/>
                <w:szCs w:val="22"/>
              </w:rPr>
              <w:t>6</w:t>
            </w:r>
          </w:p>
        </w:tc>
        <w:tc>
          <w:tcPr>
            <w:tcW w:w="1642" w:type="dxa"/>
            <w:tcBorders>
              <w:top w:val="nil"/>
              <w:bottom w:val="nil"/>
              <w:right w:val="nil"/>
            </w:tcBorders>
          </w:tcPr>
          <w:p w14:paraId="08E49C4F" w14:textId="77777777" w:rsidR="003139B7" w:rsidRPr="00C72674" w:rsidRDefault="003139B7" w:rsidP="00763FBA">
            <w:pPr>
              <w:spacing w:after="0"/>
              <w:jc w:val="right"/>
              <w:rPr>
                <w:sz w:val="22"/>
                <w:szCs w:val="22"/>
              </w:rPr>
            </w:pPr>
            <w:r w:rsidRPr="00C72674">
              <w:rPr>
                <w:sz w:val="22"/>
                <w:szCs w:val="22"/>
              </w:rPr>
              <w:t>69-77   --&gt;</w:t>
            </w:r>
          </w:p>
        </w:tc>
        <w:tc>
          <w:tcPr>
            <w:tcW w:w="1642" w:type="dxa"/>
            <w:tcBorders>
              <w:top w:val="nil"/>
              <w:left w:val="nil"/>
              <w:bottom w:val="nil"/>
            </w:tcBorders>
          </w:tcPr>
          <w:p w14:paraId="454D308E" w14:textId="77777777" w:rsidR="003139B7" w:rsidRPr="00C72674" w:rsidRDefault="003139B7" w:rsidP="00763FBA">
            <w:pPr>
              <w:spacing w:after="0"/>
              <w:rPr>
                <w:sz w:val="22"/>
                <w:szCs w:val="22"/>
              </w:rPr>
            </w:pPr>
            <w:r w:rsidRPr="00C72674">
              <w:rPr>
                <w:sz w:val="22"/>
                <w:szCs w:val="22"/>
              </w:rPr>
              <w:t>4</w:t>
            </w:r>
          </w:p>
        </w:tc>
        <w:tc>
          <w:tcPr>
            <w:tcW w:w="3286" w:type="dxa"/>
            <w:gridSpan w:val="2"/>
            <w:tcBorders>
              <w:bottom w:val="single" w:sz="4" w:space="0" w:color="auto"/>
            </w:tcBorders>
          </w:tcPr>
          <w:p w14:paraId="3D4C97B8" w14:textId="77777777" w:rsidR="003139B7" w:rsidRPr="00C72674" w:rsidRDefault="003139B7" w:rsidP="00763FBA">
            <w:pPr>
              <w:tabs>
                <w:tab w:val="left" w:pos="943"/>
                <w:tab w:val="right" w:pos="3070"/>
              </w:tabs>
              <w:spacing w:after="0"/>
              <w:jc w:val="center"/>
              <w:rPr>
                <w:b/>
                <w:i/>
                <w:sz w:val="22"/>
                <w:szCs w:val="22"/>
              </w:rPr>
            </w:pPr>
            <w:r w:rsidRPr="00C72674">
              <w:rPr>
                <w:b/>
                <w:i/>
                <w:sz w:val="22"/>
                <w:szCs w:val="22"/>
              </w:rPr>
              <w:t>CC#75, AtchMode</w:t>
            </w:r>
          </w:p>
        </w:tc>
      </w:tr>
      <w:tr w:rsidR="003139B7" w:rsidRPr="00AD5E50" w14:paraId="564698FE" w14:textId="77777777" w:rsidTr="00763FBA">
        <w:tc>
          <w:tcPr>
            <w:tcW w:w="1642" w:type="dxa"/>
            <w:tcBorders>
              <w:top w:val="nil"/>
              <w:right w:val="nil"/>
            </w:tcBorders>
          </w:tcPr>
          <w:p w14:paraId="4EBDF345" w14:textId="77777777" w:rsidR="003139B7" w:rsidRPr="00C72674" w:rsidRDefault="003139B7" w:rsidP="00763FBA">
            <w:pPr>
              <w:spacing w:after="0"/>
              <w:jc w:val="right"/>
              <w:rPr>
                <w:sz w:val="22"/>
                <w:szCs w:val="22"/>
              </w:rPr>
            </w:pPr>
            <w:r w:rsidRPr="00C72674">
              <w:rPr>
                <w:sz w:val="22"/>
                <w:szCs w:val="22"/>
              </w:rPr>
              <w:t>123-127 --&gt;</w:t>
            </w:r>
          </w:p>
        </w:tc>
        <w:tc>
          <w:tcPr>
            <w:tcW w:w="1642" w:type="dxa"/>
            <w:tcBorders>
              <w:top w:val="nil"/>
              <w:left w:val="nil"/>
            </w:tcBorders>
          </w:tcPr>
          <w:p w14:paraId="682A8BC2" w14:textId="77777777" w:rsidR="003139B7" w:rsidRPr="00C72674" w:rsidRDefault="003139B7" w:rsidP="00763FBA">
            <w:pPr>
              <w:spacing w:after="0"/>
              <w:rPr>
                <w:sz w:val="22"/>
                <w:szCs w:val="22"/>
              </w:rPr>
            </w:pPr>
            <w:r w:rsidRPr="00C72674">
              <w:rPr>
                <w:sz w:val="22"/>
                <w:szCs w:val="22"/>
              </w:rPr>
              <w:t>7</w:t>
            </w:r>
          </w:p>
        </w:tc>
        <w:tc>
          <w:tcPr>
            <w:tcW w:w="1642" w:type="dxa"/>
            <w:tcBorders>
              <w:top w:val="nil"/>
              <w:bottom w:val="nil"/>
              <w:right w:val="nil"/>
            </w:tcBorders>
          </w:tcPr>
          <w:p w14:paraId="43408EAF" w14:textId="77777777" w:rsidR="003139B7" w:rsidRPr="00C72674" w:rsidRDefault="003139B7" w:rsidP="00763FBA">
            <w:pPr>
              <w:spacing w:after="0"/>
              <w:jc w:val="right"/>
              <w:rPr>
                <w:sz w:val="22"/>
                <w:szCs w:val="22"/>
              </w:rPr>
            </w:pPr>
            <w:r w:rsidRPr="00C72674">
              <w:rPr>
                <w:sz w:val="22"/>
                <w:szCs w:val="22"/>
              </w:rPr>
              <w:t>78-86   --&gt;</w:t>
            </w:r>
          </w:p>
        </w:tc>
        <w:tc>
          <w:tcPr>
            <w:tcW w:w="1642" w:type="dxa"/>
            <w:tcBorders>
              <w:top w:val="nil"/>
              <w:left w:val="nil"/>
              <w:bottom w:val="nil"/>
            </w:tcBorders>
          </w:tcPr>
          <w:p w14:paraId="1EAE970F" w14:textId="77777777" w:rsidR="003139B7" w:rsidRPr="00C72674" w:rsidRDefault="003139B7" w:rsidP="00763FBA">
            <w:pPr>
              <w:spacing w:after="0"/>
              <w:rPr>
                <w:sz w:val="22"/>
                <w:szCs w:val="22"/>
              </w:rPr>
            </w:pPr>
            <w:r w:rsidRPr="00C72674">
              <w:rPr>
                <w:sz w:val="22"/>
                <w:szCs w:val="22"/>
              </w:rPr>
              <w:t>3</w:t>
            </w:r>
          </w:p>
        </w:tc>
        <w:tc>
          <w:tcPr>
            <w:tcW w:w="1643" w:type="dxa"/>
            <w:tcBorders>
              <w:bottom w:val="nil"/>
              <w:right w:val="nil"/>
            </w:tcBorders>
          </w:tcPr>
          <w:p w14:paraId="2AE5D8DE" w14:textId="77777777" w:rsidR="003139B7" w:rsidRPr="00C72674" w:rsidRDefault="003139B7" w:rsidP="00763FBA">
            <w:pPr>
              <w:spacing w:after="0"/>
              <w:jc w:val="right"/>
              <w:rPr>
                <w:sz w:val="22"/>
                <w:szCs w:val="22"/>
              </w:rPr>
            </w:pPr>
            <w:r w:rsidRPr="00C72674">
              <w:rPr>
                <w:sz w:val="22"/>
                <w:szCs w:val="22"/>
              </w:rPr>
              <w:t>0-15    --&gt;</w:t>
            </w:r>
          </w:p>
        </w:tc>
        <w:tc>
          <w:tcPr>
            <w:tcW w:w="1643" w:type="dxa"/>
            <w:tcBorders>
              <w:left w:val="nil"/>
              <w:bottom w:val="nil"/>
            </w:tcBorders>
          </w:tcPr>
          <w:p w14:paraId="4EBD7BE3" w14:textId="77777777" w:rsidR="003139B7" w:rsidRPr="00C72674" w:rsidRDefault="003139B7" w:rsidP="00763FBA">
            <w:pPr>
              <w:spacing w:after="0"/>
              <w:rPr>
                <w:sz w:val="22"/>
                <w:szCs w:val="22"/>
              </w:rPr>
            </w:pPr>
            <w:r w:rsidRPr="00C72674">
              <w:rPr>
                <w:sz w:val="22"/>
                <w:szCs w:val="22"/>
              </w:rPr>
              <w:t>Off</w:t>
            </w:r>
          </w:p>
        </w:tc>
      </w:tr>
      <w:tr w:rsidR="003139B7" w:rsidRPr="00AD5E50" w14:paraId="00FD9D2A" w14:textId="77777777" w:rsidTr="00763FBA">
        <w:tc>
          <w:tcPr>
            <w:tcW w:w="3284" w:type="dxa"/>
            <w:gridSpan w:val="2"/>
            <w:tcBorders>
              <w:bottom w:val="single" w:sz="4" w:space="0" w:color="auto"/>
            </w:tcBorders>
          </w:tcPr>
          <w:p w14:paraId="6D6826D5" w14:textId="77777777" w:rsidR="003139B7" w:rsidRPr="00C72674" w:rsidRDefault="003139B7" w:rsidP="00763FBA">
            <w:pPr>
              <w:spacing w:after="0"/>
              <w:jc w:val="center"/>
              <w:rPr>
                <w:b/>
                <w:i/>
                <w:sz w:val="22"/>
                <w:szCs w:val="22"/>
              </w:rPr>
            </w:pPr>
            <w:r w:rsidRPr="00C72674">
              <w:rPr>
                <w:b/>
                <w:i/>
                <w:sz w:val="22"/>
                <w:szCs w:val="22"/>
              </w:rPr>
              <w:t>CC#54, Mode</w:t>
            </w:r>
          </w:p>
        </w:tc>
        <w:tc>
          <w:tcPr>
            <w:tcW w:w="1642" w:type="dxa"/>
            <w:tcBorders>
              <w:top w:val="nil"/>
              <w:bottom w:val="nil"/>
              <w:right w:val="nil"/>
            </w:tcBorders>
          </w:tcPr>
          <w:p w14:paraId="4FA69C0F" w14:textId="77777777" w:rsidR="003139B7" w:rsidRPr="00C72674" w:rsidRDefault="003139B7" w:rsidP="00763FBA">
            <w:pPr>
              <w:spacing w:after="0"/>
              <w:jc w:val="right"/>
              <w:rPr>
                <w:sz w:val="22"/>
                <w:szCs w:val="22"/>
              </w:rPr>
            </w:pPr>
            <w:r w:rsidRPr="00C72674">
              <w:rPr>
                <w:sz w:val="22"/>
                <w:szCs w:val="22"/>
              </w:rPr>
              <w:t>87-95   --&gt;</w:t>
            </w:r>
          </w:p>
        </w:tc>
        <w:tc>
          <w:tcPr>
            <w:tcW w:w="1642" w:type="dxa"/>
            <w:tcBorders>
              <w:top w:val="nil"/>
              <w:left w:val="nil"/>
              <w:bottom w:val="nil"/>
            </w:tcBorders>
          </w:tcPr>
          <w:p w14:paraId="45BDCDD4"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1D8E2AD0" w14:textId="77777777" w:rsidR="003139B7" w:rsidRPr="00C72674" w:rsidRDefault="003139B7" w:rsidP="00763FBA">
            <w:pPr>
              <w:spacing w:after="0"/>
              <w:jc w:val="right"/>
              <w:rPr>
                <w:sz w:val="22"/>
                <w:szCs w:val="22"/>
              </w:rPr>
            </w:pPr>
            <w:r w:rsidRPr="00C72674">
              <w:rPr>
                <w:sz w:val="22"/>
                <w:szCs w:val="22"/>
              </w:rPr>
              <w:t>16-47   --&gt;</w:t>
            </w:r>
          </w:p>
        </w:tc>
        <w:tc>
          <w:tcPr>
            <w:tcW w:w="1643" w:type="dxa"/>
            <w:tcBorders>
              <w:top w:val="nil"/>
              <w:left w:val="nil"/>
              <w:bottom w:val="nil"/>
            </w:tcBorders>
          </w:tcPr>
          <w:p w14:paraId="720D3D82" w14:textId="77777777" w:rsidR="003139B7" w:rsidRPr="00C72674" w:rsidRDefault="003139B7" w:rsidP="00763FBA">
            <w:pPr>
              <w:spacing w:after="0"/>
              <w:rPr>
                <w:sz w:val="22"/>
                <w:szCs w:val="22"/>
              </w:rPr>
            </w:pPr>
            <w:r w:rsidRPr="00C72674">
              <w:rPr>
                <w:sz w:val="22"/>
                <w:szCs w:val="22"/>
              </w:rPr>
              <w:t>Pitch</w:t>
            </w:r>
          </w:p>
        </w:tc>
      </w:tr>
      <w:tr w:rsidR="004A3D2A" w:rsidRPr="00AD5E50" w14:paraId="4D1932B7" w14:textId="77777777" w:rsidTr="00763FBA">
        <w:tc>
          <w:tcPr>
            <w:tcW w:w="1642" w:type="dxa"/>
            <w:tcBorders>
              <w:bottom w:val="nil"/>
              <w:right w:val="nil"/>
            </w:tcBorders>
          </w:tcPr>
          <w:p w14:paraId="1C830E54" w14:textId="2BE53383" w:rsidR="004A3D2A" w:rsidRPr="00C72674" w:rsidRDefault="004A3D2A" w:rsidP="004A3D2A">
            <w:pPr>
              <w:spacing w:after="0"/>
              <w:rPr>
                <w:sz w:val="22"/>
                <w:szCs w:val="22"/>
              </w:rPr>
            </w:pPr>
            <w:r>
              <w:rPr>
                <w:sz w:val="22"/>
                <w:szCs w:val="22"/>
              </w:rPr>
              <w:t xml:space="preserve">      </w:t>
            </w:r>
            <w:r w:rsidRPr="00C72674">
              <w:rPr>
                <w:sz w:val="22"/>
                <w:szCs w:val="22"/>
              </w:rPr>
              <w:t>0-</w:t>
            </w:r>
            <w:r>
              <w:rPr>
                <w:sz w:val="22"/>
                <w:szCs w:val="22"/>
              </w:rPr>
              <w:t>13</w:t>
            </w:r>
            <w:r w:rsidRPr="00C72674">
              <w:rPr>
                <w:sz w:val="22"/>
                <w:szCs w:val="22"/>
              </w:rPr>
              <w:t xml:space="preserve">     --&gt; </w:t>
            </w:r>
          </w:p>
        </w:tc>
        <w:tc>
          <w:tcPr>
            <w:tcW w:w="1642" w:type="dxa"/>
            <w:tcBorders>
              <w:left w:val="nil"/>
              <w:bottom w:val="nil"/>
            </w:tcBorders>
          </w:tcPr>
          <w:p w14:paraId="6AC97D96" w14:textId="576FFDF6" w:rsidR="004A3D2A" w:rsidRPr="00C72674" w:rsidRDefault="004A3D2A" w:rsidP="004A3D2A">
            <w:pPr>
              <w:spacing w:after="0"/>
              <w:rPr>
                <w:sz w:val="22"/>
                <w:szCs w:val="22"/>
              </w:rPr>
            </w:pPr>
            <w:r w:rsidRPr="00C72674">
              <w:rPr>
                <w:sz w:val="22"/>
                <w:szCs w:val="22"/>
              </w:rPr>
              <w:t>Solo</w:t>
            </w:r>
          </w:p>
        </w:tc>
        <w:tc>
          <w:tcPr>
            <w:tcW w:w="1642" w:type="dxa"/>
            <w:tcBorders>
              <w:top w:val="nil"/>
              <w:bottom w:val="nil"/>
              <w:right w:val="nil"/>
            </w:tcBorders>
          </w:tcPr>
          <w:p w14:paraId="4EE3DD5D" w14:textId="77777777" w:rsidR="004A3D2A" w:rsidRPr="00C72674" w:rsidRDefault="004A3D2A" w:rsidP="004A3D2A">
            <w:pPr>
              <w:spacing w:after="0"/>
              <w:jc w:val="right"/>
              <w:rPr>
                <w:sz w:val="22"/>
                <w:szCs w:val="22"/>
              </w:rPr>
            </w:pPr>
            <w:r w:rsidRPr="00C72674">
              <w:rPr>
                <w:sz w:val="22"/>
                <w:szCs w:val="22"/>
              </w:rPr>
              <w:t>96-104  --&gt;</w:t>
            </w:r>
          </w:p>
        </w:tc>
        <w:tc>
          <w:tcPr>
            <w:tcW w:w="1642" w:type="dxa"/>
            <w:tcBorders>
              <w:top w:val="nil"/>
              <w:left w:val="nil"/>
              <w:bottom w:val="nil"/>
            </w:tcBorders>
          </w:tcPr>
          <w:p w14:paraId="16B01061" w14:textId="77777777" w:rsidR="004A3D2A" w:rsidRPr="00C72674" w:rsidRDefault="004A3D2A" w:rsidP="004A3D2A">
            <w:pPr>
              <w:spacing w:after="0"/>
              <w:rPr>
                <w:sz w:val="22"/>
                <w:szCs w:val="22"/>
              </w:rPr>
            </w:pPr>
            <w:r w:rsidRPr="00C72674">
              <w:rPr>
                <w:sz w:val="22"/>
                <w:szCs w:val="22"/>
              </w:rPr>
              <w:t>1</w:t>
            </w:r>
          </w:p>
        </w:tc>
        <w:tc>
          <w:tcPr>
            <w:tcW w:w="1643" w:type="dxa"/>
            <w:tcBorders>
              <w:top w:val="nil"/>
              <w:bottom w:val="nil"/>
              <w:right w:val="nil"/>
            </w:tcBorders>
          </w:tcPr>
          <w:p w14:paraId="7B7119AC" w14:textId="77777777" w:rsidR="004A3D2A" w:rsidRPr="00C72674" w:rsidRDefault="004A3D2A" w:rsidP="004A3D2A">
            <w:pPr>
              <w:spacing w:after="0"/>
              <w:jc w:val="right"/>
              <w:rPr>
                <w:sz w:val="22"/>
                <w:szCs w:val="22"/>
              </w:rPr>
            </w:pPr>
            <w:r w:rsidRPr="00C72674">
              <w:rPr>
                <w:sz w:val="22"/>
                <w:szCs w:val="22"/>
              </w:rPr>
              <w:t>48-79   --&gt;</w:t>
            </w:r>
          </w:p>
        </w:tc>
        <w:tc>
          <w:tcPr>
            <w:tcW w:w="1643" w:type="dxa"/>
            <w:tcBorders>
              <w:top w:val="nil"/>
              <w:left w:val="nil"/>
              <w:bottom w:val="nil"/>
            </w:tcBorders>
          </w:tcPr>
          <w:p w14:paraId="3CF2E3C8" w14:textId="77777777" w:rsidR="004A3D2A" w:rsidRPr="00C72674" w:rsidRDefault="004A3D2A" w:rsidP="004A3D2A">
            <w:pPr>
              <w:spacing w:after="0"/>
              <w:rPr>
                <w:sz w:val="22"/>
                <w:szCs w:val="22"/>
              </w:rPr>
            </w:pPr>
            <w:r w:rsidRPr="00C72674">
              <w:rPr>
                <w:sz w:val="22"/>
                <w:szCs w:val="22"/>
              </w:rPr>
              <w:t>Modulation</w:t>
            </w:r>
          </w:p>
        </w:tc>
      </w:tr>
      <w:tr w:rsidR="004A3D2A" w:rsidRPr="00AD5E50" w14:paraId="6E940D33" w14:textId="77777777" w:rsidTr="00763FBA">
        <w:tc>
          <w:tcPr>
            <w:tcW w:w="1642" w:type="dxa"/>
            <w:tcBorders>
              <w:top w:val="nil"/>
              <w:bottom w:val="nil"/>
              <w:right w:val="nil"/>
            </w:tcBorders>
          </w:tcPr>
          <w:p w14:paraId="5ABB861F" w14:textId="66C69B86" w:rsidR="004A3D2A" w:rsidRPr="00C72674" w:rsidRDefault="004A3D2A" w:rsidP="004A3D2A">
            <w:pPr>
              <w:spacing w:after="0"/>
              <w:jc w:val="center"/>
              <w:rPr>
                <w:sz w:val="22"/>
                <w:szCs w:val="22"/>
              </w:rPr>
            </w:pPr>
            <w:r>
              <w:rPr>
                <w:sz w:val="22"/>
                <w:szCs w:val="22"/>
              </w:rPr>
              <w:t xml:space="preserve">     14-38</w:t>
            </w:r>
            <w:r w:rsidRPr="00C72674">
              <w:rPr>
                <w:sz w:val="22"/>
                <w:szCs w:val="22"/>
              </w:rPr>
              <w:t xml:space="preserve">   --&gt; </w:t>
            </w:r>
          </w:p>
        </w:tc>
        <w:tc>
          <w:tcPr>
            <w:tcW w:w="1642" w:type="dxa"/>
            <w:tcBorders>
              <w:top w:val="nil"/>
              <w:left w:val="nil"/>
              <w:bottom w:val="nil"/>
            </w:tcBorders>
          </w:tcPr>
          <w:p w14:paraId="671545D3" w14:textId="579BBDB4" w:rsidR="004A3D2A" w:rsidRPr="00C72674" w:rsidRDefault="004A3D2A" w:rsidP="004A3D2A">
            <w:pPr>
              <w:spacing w:after="0"/>
              <w:rPr>
                <w:sz w:val="22"/>
                <w:szCs w:val="22"/>
              </w:rPr>
            </w:pPr>
            <w:r w:rsidRPr="00C72674">
              <w:rPr>
                <w:sz w:val="22"/>
                <w:szCs w:val="22"/>
              </w:rPr>
              <w:t>Harmony</w:t>
            </w:r>
          </w:p>
        </w:tc>
        <w:tc>
          <w:tcPr>
            <w:tcW w:w="1642" w:type="dxa"/>
            <w:tcBorders>
              <w:top w:val="nil"/>
              <w:bottom w:val="nil"/>
              <w:right w:val="nil"/>
            </w:tcBorders>
          </w:tcPr>
          <w:p w14:paraId="3624A571" w14:textId="77777777" w:rsidR="004A3D2A" w:rsidRPr="00C72674" w:rsidRDefault="004A3D2A" w:rsidP="004A3D2A">
            <w:pPr>
              <w:spacing w:after="0"/>
              <w:jc w:val="right"/>
              <w:rPr>
                <w:sz w:val="22"/>
                <w:szCs w:val="22"/>
              </w:rPr>
            </w:pPr>
            <w:r w:rsidRPr="00C72674">
              <w:rPr>
                <w:sz w:val="22"/>
                <w:szCs w:val="22"/>
              </w:rPr>
              <w:t>105-113 --&gt;</w:t>
            </w:r>
          </w:p>
        </w:tc>
        <w:tc>
          <w:tcPr>
            <w:tcW w:w="1642" w:type="dxa"/>
            <w:tcBorders>
              <w:top w:val="nil"/>
              <w:left w:val="nil"/>
              <w:bottom w:val="nil"/>
            </w:tcBorders>
          </w:tcPr>
          <w:p w14:paraId="36EBA835" w14:textId="77777777" w:rsidR="004A3D2A" w:rsidRPr="00C72674" w:rsidRDefault="004A3D2A" w:rsidP="004A3D2A">
            <w:pPr>
              <w:spacing w:after="0"/>
              <w:rPr>
                <w:sz w:val="22"/>
                <w:szCs w:val="22"/>
              </w:rPr>
            </w:pPr>
            <w:r w:rsidRPr="00C72674">
              <w:rPr>
                <w:sz w:val="22"/>
                <w:szCs w:val="22"/>
              </w:rPr>
              <w:t>1/2</w:t>
            </w:r>
          </w:p>
        </w:tc>
        <w:tc>
          <w:tcPr>
            <w:tcW w:w="1643" w:type="dxa"/>
            <w:tcBorders>
              <w:top w:val="nil"/>
              <w:bottom w:val="nil"/>
              <w:right w:val="nil"/>
            </w:tcBorders>
          </w:tcPr>
          <w:p w14:paraId="09A0D006" w14:textId="77777777" w:rsidR="004A3D2A" w:rsidRPr="00C72674" w:rsidRDefault="004A3D2A" w:rsidP="004A3D2A">
            <w:pPr>
              <w:spacing w:after="0"/>
              <w:jc w:val="right"/>
              <w:rPr>
                <w:sz w:val="22"/>
                <w:szCs w:val="22"/>
              </w:rPr>
            </w:pPr>
            <w:r w:rsidRPr="00C72674">
              <w:rPr>
                <w:sz w:val="22"/>
                <w:szCs w:val="22"/>
              </w:rPr>
              <w:t>80-111  --&gt;</w:t>
            </w:r>
          </w:p>
        </w:tc>
        <w:tc>
          <w:tcPr>
            <w:tcW w:w="1643" w:type="dxa"/>
            <w:tcBorders>
              <w:top w:val="nil"/>
              <w:left w:val="nil"/>
              <w:bottom w:val="nil"/>
            </w:tcBorders>
          </w:tcPr>
          <w:p w14:paraId="795936B1" w14:textId="77777777" w:rsidR="004A3D2A" w:rsidRPr="00C72674" w:rsidRDefault="004A3D2A" w:rsidP="004A3D2A">
            <w:pPr>
              <w:spacing w:after="0"/>
              <w:rPr>
                <w:sz w:val="22"/>
                <w:szCs w:val="22"/>
              </w:rPr>
            </w:pPr>
            <w:r w:rsidRPr="00C72674">
              <w:rPr>
                <w:sz w:val="22"/>
                <w:szCs w:val="22"/>
              </w:rPr>
              <w:t>Sustainer</w:t>
            </w:r>
          </w:p>
        </w:tc>
      </w:tr>
      <w:tr w:rsidR="004A3D2A" w:rsidRPr="00AD5E50" w14:paraId="25362AD0" w14:textId="77777777" w:rsidTr="00763FBA">
        <w:tc>
          <w:tcPr>
            <w:tcW w:w="1642" w:type="dxa"/>
            <w:tcBorders>
              <w:top w:val="nil"/>
              <w:bottom w:val="nil"/>
              <w:right w:val="nil"/>
            </w:tcBorders>
          </w:tcPr>
          <w:p w14:paraId="40CB42C1" w14:textId="7D7E176F" w:rsidR="004A3D2A" w:rsidRPr="00C72674" w:rsidRDefault="004A3D2A" w:rsidP="004A3D2A">
            <w:pPr>
              <w:spacing w:after="0"/>
              <w:jc w:val="center"/>
              <w:rPr>
                <w:sz w:val="22"/>
                <w:szCs w:val="22"/>
              </w:rPr>
            </w:pPr>
            <w:r>
              <w:rPr>
                <w:sz w:val="22"/>
                <w:szCs w:val="22"/>
              </w:rPr>
              <w:t xml:space="preserve">     39-63</w:t>
            </w:r>
            <w:r w:rsidRPr="00C72674">
              <w:rPr>
                <w:sz w:val="22"/>
                <w:szCs w:val="22"/>
              </w:rPr>
              <w:t xml:space="preserve">   --&gt; </w:t>
            </w:r>
          </w:p>
        </w:tc>
        <w:tc>
          <w:tcPr>
            <w:tcW w:w="1642" w:type="dxa"/>
            <w:tcBorders>
              <w:top w:val="nil"/>
              <w:left w:val="nil"/>
              <w:bottom w:val="nil"/>
            </w:tcBorders>
          </w:tcPr>
          <w:p w14:paraId="50CCCF3D" w14:textId="74BC2C91" w:rsidR="004A3D2A" w:rsidRPr="00C72674" w:rsidRDefault="004A3D2A" w:rsidP="004A3D2A">
            <w:pPr>
              <w:spacing w:after="0"/>
              <w:rPr>
                <w:sz w:val="22"/>
                <w:szCs w:val="22"/>
              </w:rPr>
            </w:pPr>
            <w:r w:rsidRPr="00C72674">
              <w:rPr>
                <w:sz w:val="22"/>
                <w:szCs w:val="22"/>
              </w:rPr>
              <w:t>Chords</w:t>
            </w:r>
          </w:p>
        </w:tc>
        <w:tc>
          <w:tcPr>
            <w:tcW w:w="1642" w:type="dxa"/>
            <w:tcBorders>
              <w:top w:val="nil"/>
              <w:bottom w:val="nil"/>
              <w:right w:val="nil"/>
            </w:tcBorders>
          </w:tcPr>
          <w:p w14:paraId="5C372AEE" w14:textId="77777777" w:rsidR="004A3D2A" w:rsidRPr="00C72674" w:rsidRDefault="004A3D2A" w:rsidP="004A3D2A">
            <w:pPr>
              <w:spacing w:after="0"/>
              <w:jc w:val="right"/>
              <w:rPr>
                <w:sz w:val="22"/>
                <w:szCs w:val="22"/>
              </w:rPr>
            </w:pPr>
            <w:r w:rsidRPr="00C72674">
              <w:rPr>
                <w:sz w:val="22"/>
                <w:szCs w:val="22"/>
              </w:rPr>
              <w:t>114-122 --&gt;</w:t>
            </w:r>
          </w:p>
        </w:tc>
        <w:tc>
          <w:tcPr>
            <w:tcW w:w="1642" w:type="dxa"/>
            <w:tcBorders>
              <w:top w:val="nil"/>
              <w:left w:val="nil"/>
              <w:bottom w:val="nil"/>
            </w:tcBorders>
          </w:tcPr>
          <w:p w14:paraId="4B76C926" w14:textId="77777777" w:rsidR="004A3D2A" w:rsidRPr="00C72674" w:rsidRDefault="004A3D2A" w:rsidP="004A3D2A">
            <w:pPr>
              <w:spacing w:after="0"/>
              <w:rPr>
                <w:sz w:val="22"/>
                <w:szCs w:val="22"/>
              </w:rPr>
            </w:pPr>
            <w:r w:rsidRPr="00C72674">
              <w:rPr>
                <w:sz w:val="22"/>
                <w:szCs w:val="22"/>
              </w:rPr>
              <w:t>1/4</w:t>
            </w:r>
          </w:p>
        </w:tc>
        <w:tc>
          <w:tcPr>
            <w:tcW w:w="1643" w:type="dxa"/>
            <w:tcBorders>
              <w:top w:val="nil"/>
              <w:right w:val="nil"/>
            </w:tcBorders>
          </w:tcPr>
          <w:p w14:paraId="270F84BB" w14:textId="77777777" w:rsidR="004A3D2A" w:rsidRPr="00C72674" w:rsidRDefault="004A3D2A" w:rsidP="004A3D2A">
            <w:pPr>
              <w:spacing w:after="0"/>
              <w:jc w:val="right"/>
              <w:rPr>
                <w:sz w:val="22"/>
                <w:szCs w:val="22"/>
              </w:rPr>
            </w:pPr>
            <w:r w:rsidRPr="00C72674">
              <w:rPr>
                <w:sz w:val="22"/>
                <w:szCs w:val="22"/>
              </w:rPr>
              <w:t>112-127 --&gt;</w:t>
            </w:r>
          </w:p>
        </w:tc>
        <w:tc>
          <w:tcPr>
            <w:tcW w:w="1643" w:type="dxa"/>
            <w:tcBorders>
              <w:top w:val="nil"/>
              <w:left w:val="nil"/>
            </w:tcBorders>
          </w:tcPr>
          <w:p w14:paraId="1963D02E" w14:textId="77777777" w:rsidR="004A3D2A" w:rsidRPr="00C72674" w:rsidRDefault="004A3D2A" w:rsidP="004A3D2A">
            <w:pPr>
              <w:spacing w:after="0"/>
              <w:rPr>
                <w:sz w:val="22"/>
                <w:szCs w:val="22"/>
              </w:rPr>
            </w:pPr>
            <w:r w:rsidRPr="00C72674">
              <w:rPr>
                <w:sz w:val="22"/>
                <w:szCs w:val="22"/>
              </w:rPr>
              <w:t>Feedbacker</w:t>
            </w:r>
          </w:p>
        </w:tc>
      </w:tr>
      <w:tr w:rsidR="004A3D2A" w:rsidRPr="00AD5E50" w14:paraId="438A3A57" w14:textId="77777777" w:rsidTr="00763FBA">
        <w:tc>
          <w:tcPr>
            <w:tcW w:w="1642" w:type="dxa"/>
            <w:tcBorders>
              <w:top w:val="nil"/>
              <w:bottom w:val="nil"/>
              <w:right w:val="nil"/>
            </w:tcBorders>
          </w:tcPr>
          <w:p w14:paraId="2A152696" w14:textId="0410652E" w:rsidR="004A3D2A" w:rsidRPr="00C72674" w:rsidRDefault="004A3D2A" w:rsidP="004A3D2A">
            <w:pPr>
              <w:spacing w:after="0"/>
              <w:jc w:val="right"/>
              <w:rPr>
                <w:sz w:val="22"/>
                <w:szCs w:val="22"/>
              </w:rPr>
            </w:pPr>
            <w:r>
              <w:rPr>
                <w:sz w:val="22"/>
                <w:szCs w:val="22"/>
              </w:rPr>
              <w:t>64-88</w:t>
            </w:r>
            <w:r w:rsidRPr="00C72674">
              <w:rPr>
                <w:sz w:val="22"/>
                <w:szCs w:val="22"/>
              </w:rPr>
              <w:t xml:space="preserve">   --&gt; </w:t>
            </w:r>
          </w:p>
        </w:tc>
        <w:tc>
          <w:tcPr>
            <w:tcW w:w="1642" w:type="dxa"/>
            <w:tcBorders>
              <w:top w:val="nil"/>
              <w:left w:val="nil"/>
              <w:bottom w:val="nil"/>
            </w:tcBorders>
          </w:tcPr>
          <w:p w14:paraId="087604BD" w14:textId="7FED8B36" w:rsidR="004A3D2A" w:rsidRPr="00C72674" w:rsidRDefault="004A3D2A" w:rsidP="004A3D2A">
            <w:pPr>
              <w:spacing w:after="0"/>
              <w:rPr>
                <w:sz w:val="22"/>
                <w:szCs w:val="22"/>
              </w:rPr>
            </w:pPr>
            <w:r w:rsidRPr="00C72674">
              <w:rPr>
                <w:sz w:val="22"/>
                <w:szCs w:val="22"/>
              </w:rPr>
              <w:t>BassChord</w:t>
            </w:r>
          </w:p>
        </w:tc>
        <w:tc>
          <w:tcPr>
            <w:tcW w:w="1642" w:type="dxa"/>
            <w:tcBorders>
              <w:top w:val="nil"/>
              <w:right w:val="nil"/>
            </w:tcBorders>
          </w:tcPr>
          <w:p w14:paraId="32A07BA3" w14:textId="77777777" w:rsidR="004A3D2A" w:rsidRPr="00C72674" w:rsidRDefault="004A3D2A" w:rsidP="004A3D2A">
            <w:pPr>
              <w:spacing w:after="0"/>
              <w:jc w:val="right"/>
              <w:rPr>
                <w:sz w:val="22"/>
                <w:szCs w:val="22"/>
              </w:rPr>
            </w:pPr>
            <w:r w:rsidRPr="00C72674">
              <w:rPr>
                <w:sz w:val="22"/>
                <w:szCs w:val="22"/>
              </w:rPr>
              <w:t>123-127 --&gt;</w:t>
            </w:r>
          </w:p>
        </w:tc>
        <w:tc>
          <w:tcPr>
            <w:tcW w:w="1642" w:type="dxa"/>
            <w:tcBorders>
              <w:top w:val="nil"/>
              <w:left w:val="nil"/>
            </w:tcBorders>
          </w:tcPr>
          <w:p w14:paraId="51B3DFCD" w14:textId="77777777" w:rsidR="004A3D2A" w:rsidRPr="00C72674" w:rsidRDefault="004A3D2A" w:rsidP="004A3D2A">
            <w:pPr>
              <w:spacing w:after="0"/>
              <w:rPr>
                <w:sz w:val="22"/>
                <w:szCs w:val="22"/>
              </w:rPr>
            </w:pPr>
            <w:r w:rsidRPr="00C72674">
              <w:rPr>
                <w:sz w:val="22"/>
                <w:szCs w:val="22"/>
              </w:rPr>
              <w:t>1/8</w:t>
            </w:r>
          </w:p>
        </w:tc>
        <w:tc>
          <w:tcPr>
            <w:tcW w:w="3286" w:type="dxa"/>
            <w:gridSpan w:val="2"/>
            <w:tcBorders>
              <w:bottom w:val="single" w:sz="4" w:space="0" w:color="auto"/>
            </w:tcBorders>
          </w:tcPr>
          <w:p w14:paraId="7C9D8F2A" w14:textId="77777777" w:rsidR="004A3D2A" w:rsidRPr="00C72674" w:rsidRDefault="004A3D2A" w:rsidP="004A3D2A">
            <w:pPr>
              <w:tabs>
                <w:tab w:val="left" w:pos="874"/>
                <w:tab w:val="right" w:pos="3070"/>
              </w:tabs>
              <w:spacing w:after="0"/>
              <w:jc w:val="center"/>
              <w:rPr>
                <w:b/>
                <w:i/>
                <w:sz w:val="22"/>
                <w:szCs w:val="22"/>
              </w:rPr>
            </w:pPr>
            <w:r w:rsidRPr="00C72674">
              <w:rPr>
                <w:b/>
                <w:i/>
                <w:sz w:val="22"/>
                <w:szCs w:val="22"/>
              </w:rPr>
              <w:t>CC#76, AtchRng</w:t>
            </w:r>
          </w:p>
        </w:tc>
      </w:tr>
      <w:tr w:rsidR="004A3D2A" w:rsidRPr="00AD5E50" w14:paraId="20EBB947" w14:textId="77777777" w:rsidTr="00763FBA">
        <w:tc>
          <w:tcPr>
            <w:tcW w:w="1642" w:type="dxa"/>
            <w:tcBorders>
              <w:top w:val="nil"/>
              <w:bottom w:val="nil"/>
              <w:right w:val="nil"/>
            </w:tcBorders>
          </w:tcPr>
          <w:p w14:paraId="28ECEDA7" w14:textId="16E2A4C0" w:rsidR="004A3D2A" w:rsidRPr="00C72674" w:rsidRDefault="004A3D2A" w:rsidP="004A3D2A">
            <w:pPr>
              <w:spacing w:after="0"/>
              <w:jc w:val="right"/>
              <w:rPr>
                <w:sz w:val="22"/>
                <w:szCs w:val="22"/>
              </w:rPr>
            </w:pPr>
            <w:r>
              <w:rPr>
                <w:sz w:val="22"/>
                <w:szCs w:val="22"/>
              </w:rPr>
              <w:t>89-115</w:t>
            </w:r>
            <w:r w:rsidRPr="00C72674">
              <w:rPr>
                <w:sz w:val="22"/>
                <w:szCs w:val="22"/>
              </w:rPr>
              <w:t xml:space="preserve">  --&gt; </w:t>
            </w:r>
          </w:p>
        </w:tc>
        <w:tc>
          <w:tcPr>
            <w:tcW w:w="1642" w:type="dxa"/>
            <w:tcBorders>
              <w:top w:val="nil"/>
              <w:left w:val="nil"/>
              <w:bottom w:val="nil"/>
            </w:tcBorders>
          </w:tcPr>
          <w:p w14:paraId="2465F58A" w14:textId="483D1A94" w:rsidR="004A3D2A" w:rsidRPr="00C72674" w:rsidRDefault="004A3D2A" w:rsidP="004A3D2A">
            <w:pPr>
              <w:spacing w:after="0"/>
              <w:rPr>
                <w:sz w:val="22"/>
                <w:szCs w:val="22"/>
              </w:rPr>
            </w:pPr>
            <w:r w:rsidRPr="00C72674">
              <w:rPr>
                <w:sz w:val="22"/>
                <w:szCs w:val="22"/>
              </w:rPr>
              <w:t>BassPick</w:t>
            </w:r>
          </w:p>
        </w:tc>
        <w:tc>
          <w:tcPr>
            <w:tcW w:w="3284" w:type="dxa"/>
            <w:gridSpan w:val="2"/>
            <w:tcBorders>
              <w:bottom w:val="single" w:sz="4" w:space="0" w:color="auto"/>
            </w:tcBorders>
          </w:tcPr>
          <w:p w14:paraId="768968C0" w14:textId="77777777" w:rsidR="004A3D2A" w:rsidRPr="00C72674" w:rsidRDefault="004A3D2A" w:rsidP="004A3D2A">
            <w:pPr>
              <w:spacing w:after="0"/>
              <w:jc w:val="center"/>
              <w:rPr>
                <w:b/>
                <w:i/>
                <w:sz w:val="22"/>
                <w:szCs w:val="22"/>
              </w:rPr>
            </w:pPr>
            <w:r w:rsidRPr="00C72674">
              <w:rPr>
                <w:b/>
                <w:i/>
                <w:sz w:val="22"/>
                <w:szCs w:val="22"/>
              </w:rPr>
              <w:t>CC#61, WhSldRng</w:t>
            </w:r>
          </w:p>
        </w:tc>
        <w:tc>
          <w:tcPr>
            <w:tcW w:w="1643" w:type="dxa"/>
            <w:tcBorders>
              <w:bottom w:val="nil"/>
              <w:right w:val="nil"/>
            </w:tcBorders>
          </w:tcPr>
          <w:p w14:paraId="108481BE" w14:textId="77777777" w:rsidR="004A3D2A" w:rsidRPr="00C72674" w:rsidRDefault="004A3D2A" w:rsidP="004A3D2A">
            <w:pPr>
              <w:spacing w:after="0"/>
              <w:jc w:val="right"/>
              <w:rPr>
                <w:sz w:val="22"/>
                <w:szCs w:val="22"/>
              </w:rPr>
            </w:pPr>
            <w:r w:rsidRPr="00C72674">
              <w:rPr>
                <w:sz w:val="22"/>
                <w:szCs w:val="22"/>
              </w:rPr>
              <w:t>0-15    --&gt;</w:t>
            </w:r>
          </w:p>
        </w:tc>
        <w:tc>
          <w:tcPr>
            <w:tcW w:w="1643" w:type="dxa"/>
            <w:tcBorders>
              <w:left w:val="nil"/>
              <w:bottom w:val="nil"/>
            </w:tcBorders>
          </w:tcPr>
          <w:p w14:paraId="46721064" w14:textId="77777777" w:rsidR="004A3D2A" w:rsidRPr="00C72674" w:rsidRDefault="004A3D2A" w:rsidP="004A3D2A">
            <w:pPr>
              <w:spacing w:after="0"/>
              <w:rPr>
                <w:sz w:val="22"/>
                <w:szCs w:val="22"/>
              </w:rPr>
            </w:pPr>
            <w:r w:rsidRPr="00C72674">
              <w:rPr>
                <w:sz w:val="22"/>
                <w:szCs w:val="22"/>
              </w:rPr>
              <w:t>2</w:t>
            </w:r>
          </w:p>
        </w:tc>
      </w:tr>
      <w:tr w:rsidR="004A3D2A" w:rsidRPr="00AD5E50" w14:paraId="02A95354" w14:textId="77777777" w:rsidTr="00763FBA">
        <w:tc>
          <w:tcPr>
            <w:tcW w:w="1642" w:type="dxa"/>
            <w:tcBorders>
              <w:top w:val="nil"/>
              <w:right w:val="nil"/>
            </w:tcBorders>
          </w:tcPr>
          <w:p w14:paraId="0E2F9051" w14:textId="64329F8E" w:rsidR="004A3D2A" w:rsidRPr="00C72674" w:rsidRDefault="004A3D2A" w:rsidP="004A3D2A">
            <w:pPr>
              <w:spacing w:after="0"/>
              <w:jc w:val="right"/>
              <w:rPr>
                <w:sz w:val="22"/>
                <w:szCs w:val="22"/>
              </w:rPr>
            </w:pPr>
            <w:r>
              <w:rPr>
                <w:sz w:val="22"/>
                <w:szCs w:val="22"/>
              </w:rPr>
              <w:t>116</w:t>
            </w:r>
            <w:r w:rsidRPr="00C72674">
              <w:rPr>
                <w:sz w:val="22"/>
                <w:szCs w:val="22"/>
              </w:rPr>
              <w:t xml:space="preserve">-127 --&gt; </w:t>
            </w:r>
          </w:p>
        </w:tc>
        <w:tc>
          <w:tcPr>
            <w:tcW w:w="1642" w:type="dxa"/>
            <w:tcBorders>
              <w:top w:val="nil"/>
              <w:left w:val="nil"/>
            </w:tcBorders>
          </w:tcPr>
          <w:p w14:paraId="51C03DC1" w14:textId="383105BB" w:rsidR="004A3D2A" w:rsidRPr="00C72674" w:rsidRDefault="004A3D2A" w:rsidP="004A3D2A">
            <w:pPr>
              <w:spacing w:after="0"/>
              <w:rPr>
                <w:sz w:val="22"/>
                <w:szCs w:val="22"/>
              </w:rPr>
            </w:pPr>
            <w:r w:rsidRPr="00C72674">
              <w:rPr>
                <w:sz w:val="22"/>
                <w:szCs w:val="22"/>
              </w:rPr>
              <w:t>Direct</w:t>
            </w:r>
          </w:p>
        </w:tc>
        <w:tc>
          <w:tcPr>
            <w:tcW w:w="1642" w:type="dxa"/>
            <w:tcBorders>
              <w:bottom w:val="nil"/>
              <w:right w:val="nil"/>
            </w:tcBorders>
          </w:tcPr>
          <w:p w14:paraId="570DF625" w14:textId="77777777" w:rsidR="004A3D2A" w:rsidRPr="00C72674" w:rsidRDefault="004A3D2A" w:rsidP="004A3D2A">
            <w:pPr>
              <w:spacing w:after="0"/>
              <w:jc w:val="right"/>
              <w:rPr>
                <w:sz w:val="22"/>
                <w:szCs w:val="22"/>
              </w:rPr>
            </w:pPr>
            <w:r w:rsidRPr="00C72674">
              <w:rPr>
                <w:sz w:val="22"/>
                <w:szCs w:val="22"/>
              </w:rPr>
              <w:t>0-5     --&gt;</w:t>
            </w:r>
          </w:p>
        </w:tc>
        <w:tc>
          <w:tcPr>
            <w:tcW w:w="1642" w:type="dxa"/>
            <w:tcBorders>
              <w:left w:val="nil"/>
              <w:bottom w:val="nil"/>
            </w:tcBorders>
          </w:tcPr>
          <w:p w14:paraId="4DA8CBE6" w14:textId="77777777" w:rsidR="004A3D2A" w:rsidRPr="00C72674" w:rsidRDefault="004A3D2A" w:rsidP="004A3D2A">
            <w:pPr>
              <w:spacing w:after="0"/>
              <w:rPr>
                <w:sz w:val="22"/>
                <w:szCs w:val="22"/>
              </w:rPr>
            </w:pPr>
            <w:r w:rsidRPr="00C72674">
              <w:rPr>
                <w:sz w:val="22"/>
                <w:szCs w:val="22"/>
              </w:rPr>
              <w:t>1</w:t>
            </w:r>
          </w:p>
        </w:tc>
        <w:tc>
          <w:tcPr>
            <w:tcW w:w="1643" w:type="dxa"/>
            <w:tcBorders>
              <w:top w:val="nil"/>
              <w:bottom w:val="nil"/>
              <w:right w:val="nil"/>
            </w:tcBorders>
          </w:tcPr>
          <w:p w14:paraId="5FA303F4" w14:textId="77777777" w:rsidR="004A3D2A" w:rsidRPr="00C72674" w:rsidRDefault="004A3D2A" w:rsidP="004A3D2A">
            <w:pPr>
              <w:spacing w:after="0"/>
              <w:jc w:val="right"/>
              <w:rPr>
                <w:sz w:val="22"/>
                <w:szCs w:val="22"/>
              </w:rPr>
            </w:pPr>
            <w:r w:rsidRPr="00C72674">
              <w:rPr>
                <w:sz w:val="22"/>
                <w:szCs w:val="22"/>
              </w:rPr>
              <w:t>16-47   --&gt;</w:t>
            </w:r>
          </w:p>
        </w:tc>
        <w:tc>
          <w:tcPr>
            <w:tcW w:w="1643" w:type="dxa"/>
            <w:tcBorders>
              <w:top w:val="nil"/>
              <w:left w:val="nil"/>
              <w:bottom w:val="nil"/>
            </w:tcBorders>
          </w:tcPr>
          <w:p w14:paraId="0BDB99D6" w14:textId="77777777" w:rsidR="004A3D2A" w:rsidRPr="00C72674" w:rsidRDefault="004A3D2A" w:rsidP="004A3D2A">
            <w:pPr>
              <w:spacing w:after="0"/>
              <w:rPr>
                <w:sz w:val="22"/>
                <w:szCs w:val="22"/>
              </w:rPr>
            </w:pPr>
            <w:r w:rsidRPr="00C72674">
              <w:rPr>
                <w:sz w:val="22"/>
                <w:szCs w:val="22"/>
              </w:rPr>
              <w:t>1</w:t>
            </w:r>
          </w:p>
        </w:tc>
      </w:tr>
      <w:tr w:rsidR="003139B7" w:rsidRPr="00AD5E50" w14:paraId="3FD7377F" w14:textId="77777777" w:rsidTr="00763FBA">
        <w:tc>
          <w:tcPr>
            <w:tcW w:w="3284" w:type="dxa"/>
            <w:gridSpan w:val="2"/>
            <w:tcBorders>
              <w:bottom w:val="single" w:sz="4" w:space="0" w:color="auto"/>
            </w:tcBorders>
          </w:tcPr>
          <w:p w14:paraId="34EE73EA" w14:textId="77777777" w:rsidR="003139B7" w:rsidRPr="00C72674" w:rsidRDefault="003139B7" w:rsidP="00763FBA">
            <w:pPr>
              <w:spacing w:after="0"/>
              <w:jc w:val="right"/>
              <w:rPr>
                <w:sz w:val="22"/>
                <w:szCs w:val="22"/>
              </w:rPr>
            </w:pPr>
            <w:r w:rsidRPr="00C72674">
              <w:rPr>
                <w:sz w:val="22"/>
                <w:szCs w:val="22"/>
              </w:rPr>
              <w:t>CC#57, PBupMode</w:t>
            </w:r>
          </w:p>
        </w:tc>
        <w:tc>
          <w:tcPr>
            <w:tcW w:w="1642" w:type="dxa"/>
            <w:tcBorders>
              <w:top w:val="nil"/>
              <w:bottom w:val="nil"/>
              <w:right w:val="nil"/>
            </w:tcBorders>
          </w:tcPr>
          <w:p w14:paraId="3AE1ACE8" w14:textId="77777777" w:rsidR="003139B7" w:rsidRPr="00C72674" w:rsidRDefault="003139B7" w:rsidP="00763FBA">
            <w:pPr>
              <w:spacing w:after="0"/>
              <w:jc w:val="right"/>
              <w:rPr>
                <w:sz w:val="22"/>
                <w:szCs w:val="22"/>
              </w:rPr>
            </w:pPr>
            <w:r w:rsidRPr="00C72674">
              <w:rPr>
                <w:sz w:val="22"/>
                <w:szCs w:val="22"/>
              </w:rPr>
              <w:t>6-17    --&gt;</w:t>
            </w:r>
          </w:p>
        </w:tc>
        <w:tc>
          <w:tcPr>
            <w:tcW w:w="1642" w:type="dxa"/>
            <w:tcBorders>
              <w:top w:val="nil"/>
              <w:left w:val="nil"/>
              <w:bottom w:val="nil"/>
            </w:tcBorders>
          </w:tcPr>
          <w:p w14:paraId="7EB3030A" w14:textId="77777777" w:rsidR="003139B7" w:rsidRPr="00C72674" w:rsidRDefault="003139B7" w:rsidP="00763FBA">
            <w:pPr>
              <w:spacing w:after="0"/>
              <w:rPr>
                <w:sz w:val="22"/>
                <w:szCs w:val="22"/>
              </w:rPr>
            </w:pPr>
            <w:r w:rsidRPr="00C72674">
              <w:rPr>
                <w:sz w:val="22"/>
                <w:szCs w:val="22"/>
              </w:rPr>
              <w:t>2</w:t>
            </w:r>
          </w:p>
        </w:tc>
        <w:tc>
          <w:tcPr>
            <w:tcW w:w="1643" w:type="dxa"/>
            <w:tcBorders>
              <w:top w:val="nil"/>
              <w:bottom w:val="nil"/>
              <w:right w:val="nil"/>
            </w:tcBorders>
          </w:tcPr>
          <w:p w14:paraId="348890C4" w14:textId="77777777" w:rsidR="003139B7" w:rsidRPr="00C72674" w:rsidRDefault="003139B7" w:rsidP="00763FBA">
            <w:pPr>
              <w:spacing w:after="0"/>
              <w:jc w:val="right"/>
              <w:rPr>
                <w:sz w:val="22"/>
                <w:szCs w:val="22"/>
              </w:rPr>
            </w:pPr>
            <w:r w:rsidRPr="00C72674">
              <w:rPr>
                <w:sz w:val="22"/>
                <w:szCs w:val="22"/>
              </w:rPr>
              <w:t>48-79   --&gt;</w:t>
            </w:r>
          </w:p>
        </w:tc>
        <w:tc>
          <w:tcPr>
            <w:tcW w:w="1643" w:type="dxa"/>
            <w:tcBorders>
              <w:top w:val="nil"/>
              <w:left w:val="nil"/>
              <w:bottom w:val="nil"/>
            </w:tcBorders>
          </w:tcPr>
          <w:p w14:paraId="76268C09" w14:textId="77777777" w:rsidR="003139B7" w:rsidRPr="00C72674" w:rsidRDefault="003139B7" w:rsidP="00763FBA">
            <w:pPr>
              <w:spacing w:after="0"/>
              <w:rPr>
                <w:sz w:val="22"/>
                <w:szCs w:val="22"/>
              </w:rPr>
            </w:pPr>
            <w:r w:rsidRPr="00C72674">
              <w:rPr>
                <w:sz w:val="22"/>
                <w:szCs w:val="22"/>
              </w:rPr>
              <w:t>1/2</w:t>
            </w:r>
          </w:p>
        </w:tc>
      </w:tr>
      <w:tr w:rsidR="003139B7" w:rsidRPr="00AD5E50" w14:paraId="7E68A490" w14:textId="77777777" w:rsidTr="00763FBA">
        <w:tc>
          <w:tcPr>
            <w:tcW w:w="1642" w:type="dxa"/>
            <w:tcBorders>
              <w:bottom w:val="nil"/>
              <w:right w:val="nil"/>
            </w:tcBorders>
          </w:tcPr>
          <w:p w14:paraId="3E78D14A" w14:textId="77777777" w:rsidR="003139B7" w:rsidRPr="00C72674" w:rsidRDefault="003139B7" w:rsidP="00763FBA">
            <w:pPr>
              <w:spacing w:after="0"/>
              <w:jc w:val="right"/>
              <w:rPr>
                <w:sz w:val="22"/>
                <w:szCs w:val="22"/>
              </w:rPr>
            </w:pPr>
            <w:r w:rsidRPr="00C72674">
              <w:rPr>
                <w:sz w:val="22"/>
                <w:szCs w:val="22"/>
              </w:rPr>
              <w:t>0-12    --&gt;</w:t>
            </w:r>
          </w:p>
        </w:tc>
        <w:tc>
          <w:tcPr>
            <w:tcW w:w="1642" w:type="dxa"/>
            <w:tcBorders>
              <w:left w:val="nil"/>
              <w:bottom w:val="nil"/>
            </w:tcBorders>
          </w:tcPr>
          <w:p w14:paraId="3C01C8AB" w14:textId="77777777" w:rsidR="003139B7" w:rsidRPr="00C72674" w:rsidRDefault="003139B7" w:rsidP="00763FBA">
            <w:pPr>
              <w:spacing w:after="0"/>
              <w:rPr>
                <w:sz w:val="22"/>
                <w:szCs w:val="22"/>
              </w:rPr>
            </w:pPr>
            <w:r w:rsidRPr="00C72674">
              <w:rPr>
                <w:sz w:val="22"/>
                <w:szCs w:val="22"/>
              </w:rPr>
              <w:t>Off</w:t>
            </w:r>
          </w:p>
        </w:tc>
        <w:tc>
          <w:tcPr>
            <w:tcW w:w="1642" w:type="dxa"/>
            <w:tcBorders>
              <w:top w:val="nil"/>
              <w:bottom w:val="nil"/>
              <w:right w:val="nil"/>
            </w:tcBorders>
          </w:tcPr>
          <w:p w14:paraId="2B7C1839" w14:textId="77777777" w:rsidR="003139B7" w:rsidRPr="00C72674" w:rsidRDefault="003139B7" w:rsidP="00763FBA">
            <w:pPr>
              <w:spacing w:after="0"/>
              <w:jc w:val="right"/>
              <w:rPr>
                <w:sz w:val="22"/>
                <w:szCs w:val="22"/>
              </w:rPr>
            </w:pPr>
            <w:r w:rsidRPr="00C72674">
              <w:rPr>
                <w:sz w:val="22"/>
                <w:szCs w:val="22"/>
              </w:rPr>
              <w:t>18-28   --&gt;</w:t>
            </w:r>
          </w:p>
        </w:tc>
        <w:tc>
          <w:tcPr>
            <w:tcW w:w="1642" w:type="dxa"/>
            <w:tcBorders>
              <w:top w:val="nil"/>
              <w:left w:val="nil"/>
              <w:bottom w:val="nil"/>
            </w:tcBorders>
          </w:tcPr>
          <w:p w14:paraId="52B9FCDA" w14:textId="77777777" w:rsidR="003139B7" w:rsidRPr="00C72674" w:rsidRDefault="003139B7" w:rsidP="00763FBA">
            <w:pPr>
              <w:spacing w:after="0"/>
              <w:rPr>
                <w:sz w:val="22"/>
                <w:szCs w:val="22"/>
              </w:rPr>
            </w:pPr>
            <w:r w:rsidRPr="00C72674">
              <w:rPr>
                <w:sz w:val="22"/>
                <w:szCs w:val="22"/>
              </w:rPr>
              <w:t>3</w:t>
            </w:r>
          </w:p>
        </w:tc>
        <w:tc>
          <w:tcPr>
            <w:tcW w:w="1643" w:type="dxa"/>
            <w:tcBorders>
              <w:top w:val="nil"/>
              <w:bottom w:val="nil"/>
              <w:right w:val="nil"/>
            </w:tcBorders>
          </w:tcPr>
          <w:p w14:paraId="44260F3C" w14:textId="77777777" w:rsidR="003139B7" w:rsidRPr="00C72674" w:rsidRDefault="003139B7" w:rsidP="00763FBA">
            <w:pPr>
              <w:spacing w:after="0"/>
              <w:jc w:val="right"/>
              <w:rPr>
                <w:sz w:val="22"/>
                <w:szCs w:val="22"/>
              </w:rPr>
            </w:pPr>
            <w:r w:rsidRPr="00C72674">
              <w:rPr>
                <w:sz w:val="22"/>
                <w:szCs w:val="22"/>
              </w:rPr>
              <w:t>80-11   --&gt;</w:t>
            </w:r>
          </w:p>
        </w:tc>
        <w:tc>
          <w:tcPr>
            <w:tcW w:w="1643" w:type="dxa"/>
            <w:tcBorders>
              <w:top w:val="nil"/>
              <w:left w:val="nil"/>
              <w:bottom w:val="nil"/>
            </w:tcBorders>
          </w:tcPr>
          <w:p w14:paraId="03235B0D" w14:textId="77777777" w:rsidR="003139B7" w:rsidRPr="00C72674" w:rsidRDefault="003139B7" w:rsidP="00763FBA">
            <w:pPr>
              <w:spacing w:after="0"/>
              <w:rPr>
                <w:sz w:val="22"/>
                <w:szCs w:val="22"/>
              </w:rPr>
            </w:pPr>
            <w:r w:rsidRPr="00C72674">
              <w:rPr>
                <w:sz w:val="22"/>
                <w:szCs w:val="22"/>
              </w:rPr>
              <w:t>1/4</w:t>
            </w:r>
          </w:p>
        </w:tc>
      </w:tr>
      <w:tr w:rsidR="003139B7" w:rsidRPr="00AD5E50" w14:paraId="59061AB6" w14:textId="77777777" w:rsidTr="00763FBA">
        <w:tc>
          <w:tcPr>
            <w:tcW w:w="1642" w:type="dxa"/>
            <w:tcBorders>
              <w:top w:val="nil"/>
              <w:bottom w:val="nil"/>
              <w:right w:val="nil"/>
            </w:tcBorders>
          </w:tcPr>
          <w:p w14:paraId="0F7E13EA" w14:textId="77777777" w:rsidR="003139B7" w:rsidRPr="00C72674" w:rsidRDefault="003139B7" w:rsidP="00763FBA">
            <w:pPr>
              <w:spacing w:after="0"/>
              <w:jc w:val="right"/>
              <w:rPr>
                <w:sz w:val="22"/>
                <w:szCs w:val="22"/>
              </w:rPr>
            </w:pPr>
            <w:r w:rsidRPr="00C72674">
              <w:rPr>
                <w:sz w:val="22"/>
                <w:szCs w:val="22"/>
              </w:rPr>
              <w:t>13-38   --&gt;</w:t>
            </w:r>
          </w:p>
        </w:tc>
        <w:tc>
          <w:tcPr>
            <w:tcW w:w="1642" w:type="dxa"/>
            <w:tcBorders>
              <w:top w:val="nil"/>
              <w:left w:val="nil"/>
              <w:bottom w:val="nil"/>
            </w:tcBorders>
          </w:tcPr>
          <w:p w14:paraId="72CEBC44" w14:textId="77777777" w:rsidR="003139B7" w:rsidRPr="00C72674" w:rsidRDefault="003139B7" w:rsidP="00763FBA">
            <w:pPr>
              <w:spacing w:after="0"/>
              <w:rPr>
                <w:sz w:val="22"/>
                <w:szCs w:val="22"/>
              </w:rPr>
            </w:pPr>
            <w:r w:rsidRPr="00C72674">
              <w:rPr>
                <w:sz w:val="22"/>
                <w:szCs w:val="22"/>
              </w:rPr>
              <w:t>Slide</w:t>
            </w:r>
          </w:p>
        </w:tc>
        <w:tc>
          <w:tcPr>
            <w:tcW w:w="1642" w:type="dxa"/>
            <w:tcBorders>
              <w:top w:val="nil"/>
              <w:bottom w:val="nil"/>
              <w:right w:val="nil"/>
            </w:tcBorders>
          </w:tcPr>
          <w:p w14:paraId="001968C1" w14:textId="77777777" w:rsidR="003139B7" w:rsidRPr="00C72674" w:rsidRDefault="003139B7" w:rsidP="00763FBA">
            <w:pPr>
              <w:spacing w:after="0"/>
              <w:jc w:val="right"/>
              <w:rPr>
                <w:sz w:val="22"/>
                <w:szCs w:val="22"/>
              </w:rPr>
            </w:pPr>
            <w:r w:rsidRPr="00C72674">
              <w:rPr>
                <w:sz w:val="22"/>
                <w:szCs w:val="22"/>
              </w:rPr>
              <w:t>29-40   --&gt;</w:t>
            </w:r>
          </w:p>
        </w:tc>
        <w:tc>
          <w:tcPr>
            <w:tcW w:w="1642" w:type="dxa"/>
            <w:tcBorders>
              <w:top w:val="nil"/>
              <w:left w:val="nil"/>
              <w:bottom w:val="nil"/>
            </w:tcBorders>
          </w:tcPr>
          <w:p w14:paraId="69D464E4" w14:textId="77777777" w:rsidR="003139B7" w:rsidRPr="00C72674" w:rsidRDefault="003139B7" w:rsidP="00763FBA">
            <w:pPr>
              <w:spacing w:after="0"/>
              <w:rPr>
                <w:sz w:val="22"/>
                <w:szCs w:val="22"/>
              </w:rPr>
            </w:pPr>
            <w:r w:rsidRPr="00C72674">
              <w:rPr>
                <w:sz w:val="22"/>
                <w:szCs w:val="22"/>
              </w:rPr>
              <w:t>4</w:t>
            </w:r>
          </w:p>
        </w:tc>
        <w:tc>
          <w:tcPr>
            <w:tcW w:w="1643" w:type="dxa"/>
            <w:tcBorders>
              <w:top w:val="nil"/>
              <w:right w:val="nil"/>
            </w:tcBorders>
          </w:tcPr>
          <w:p w14:paraId="142F6230" w14:textId="77777777" w:rsidR="003139B7" w:rsidRPr="00C72674" w:rsidRDefault="003139B7" w:rsidP="00763FBA">
            <w:pPr>
              <w:spacing w:after="0"/>
              <w:jc w:val="right"/>
              <w:rPr>
                <w:sz w:val="22"/>
                <w:szCs w:val="22"/>
              </w:rPr>
            </w:pPr>
            <w:r w:rsidRPr="00C72674">
              <w:rPr>
                <w:sz w:val="22"/>
                <w:szCs w:val="22"/>
              </w:rPr>
              <w:t>112-127 --&gt;</w:t>
            </w:r>
          </w:p>
        </w:tc>
        <w:tc>
          <w:tcPr>
            <w:tcW w:w="1643" w:type="dxa"/>
            <w:tcBorders>
              <w:top w:val="nil"/>
              <w:left w:val="nil"/>
            </w:tcBorders>
          </w:tcPr>
          <w:p w14:paraId="78D68701" w14:textId="77777777" w:rsidR="003139B7" w:rsidRPr="00C72674" w:rsidRDefault="003139B7" w:rsidP="00763FBA">
            <w:pPr>
              <w:spacing w:after="0"/>
              <w:rPr>
                <w:sz w:val="22"/>
                <w:szCs w:val="22"/>
              </w:rPr>
            </w:pPr>
            <w:r w:rsidRPr="00C72674">
              <w:rPr>
                <w:sz w:val="22"/>
                <w:szCs w:val="22"/>
              </w:rPr>
              <w:t>1/8</w:t>
            </w:r>
          </w:p>
        </w:tc>
      </w:tr>
      <w:tr w:rsidR="003139B7" w:rsidRPr="00AD5E50" w14:paraId="1F1C4630" w14:textId="77777777" w:rsidTr="00763FBA">
        <w:tc>
          <w:tcPr>
            <w:tcW w:w="1642" w:type="dxa"/>
            <w:tcBorders>
              <w:top w:val="nil"/>
              <w:bottom w:val="nil"/>
              <w:right w:val="nil"/>
            </w:tcBorders>
          </w:tcPr>
          <w:p w14:paraId="5A3BA0F1" w14:textId="77777777" w:rsidR="003139B7" w:rsidRPr="00C72674" w:rsidRDefault="003139B7" w:rsidP="00763FBA">
            <w:pPr>
              <w:spacing w:after="0"/>
              <w:jc w:val="right"/>
              <w:rPr>
                <w:sz w:val="22"/>
                <w:szCs w:val="22"/>
              </w:rPr>
            </w:pPr>
            <w:r w:rsidRPr="00C72674">
              <w:rPr>
                <w:sz w:val="22"/>
                <w:szCs w:val="22"/>
              </w:rPr>
              <w:t xml:space="preserve">39-63   --&gt; </w:t>
            </w:r>
          </w:p>
        </w:tc>
        <w:tc>
          <w:tcPr>
            <w:tcW w:w="1642" w:type="dxa"/>
            <w:tcBorders>
              <w:top w:val="nil"/>
              <w:left w:val="nil"/>
              <w:bottom w:val="nil"/>
            </w:tcBorders>
          </w:tcPr>
          <w:p w14:paraId="3C9A1BD0" w14:textId="77777777" w:rsidR="003139B7" w:rsidRPr="00C72674" w:rsidRDefault="003139B7" w:rsidP="00763FBA">
            <w:pPr>
              <w:spacing w:after="0"/>
              <w:rPr>
                <w:sz w:val="22"/>
                <w:szCs w:val="22"/>
              </w:rPr>
            </w:pPr>
            <w:r w:rsidRPr="00C72674">
              <w:rPr>
                <w:sz w:val="22"/>
                <w:szCs w:val="22"/>
              </w:rPr>
              <w:t>Pitch</w:t>
            </w:r>
          </w:p>
        </w:tc>
        <w:tc>
          <w:tcPr>
            <w:tcW w:w="1642" w:type="dxa"/>
            <w:tcBorders>
              <w:top w:val="nil"/>
              <w:bottom w:val="nil"/>
              <w:right w:val="nil"/>
            </w:tcBorders>
          </w:tcPr>
          <w:p w14:paraId="7F29C15E" w14:textId="77777777" w:rsidR="003139B7" w:rsidRPr="00C72674" w:rsidRDefault="003139B7" w:rsidP="00763FBA">
            <w:pPr>
              <w:spacing w:after="0"/>
              <w:jc w:val="right"/>
              <w:rPr>
                <w:sz w:val="22"/>
                <w:szCs w:val="22"/>
              </w:rPr>
            </w:pPr>
            <w:r w:rsidRPr="00C72674">
              <w:rPr>
                <w:sz w:val="22"/>
                <w:szCs w:val="22"/>
              </w:rPr>
              <w:t>41-51   --&gt;</w:t>
            </w:r>
          </w:p>
        </w:tc>
        <w:tc>
          <w:tcPr>
            <w:tcW w:w="1642" w:type="dxa"/>
            <w:tcBorders>
              <w:top w:val="nil"/>
              <w:left w:val="nil"/>
              <w:bottom w:val="nil"/>
            </w:tcBorders>
          </w:tcPr>
          <w:p w14:paraId="7FEC25EF" w14:textId="77777777" w:rsidR="003139B7" w:rsidRPr="00C72674" w:rsidRDefault="003139B7" w:rsidP="00763FBA">
            <w:pPr>
              <w:spacing w:after="0"/>
              <w:rPr>
                <w:sz w:val="22"/>
                <w:szCs w:val="22"/>
              </w:rPr>
            </w:pPr>
            <w:r w:rsidRPr="00C72674">
              <w:rPr>
                <w:sz w:val="22"/>
                <w:szCs w:val="22"/>
              </w:rPr>
              <w:t>5</w:t>
            </w:r>
          </w:p>
        </w:tc>
        <w:tc>
          <w:tcPr>
            <w:tcW w:w="3286" w:type="dxa"/>
            <w:gridSpan w:val="2"/>
            <w:tcBorders>
              <w:bottom w:val="single" w:sz="4" w:space="0" w:color="auto"/>
            </w:tcBorders>
          </w:tcPr>
          <w:p w14:paraId="21784C85" w14:textId="77777777" w:rsidR="003139B7" w:rsidRPr="00C72674" w:rsidRDefault="003139B7" w:rsidP="00763FBA">
            <w:pPr>
              <w:spacing w:after="0"/>
              <w:jc w:val="center"/>
              <w:rPr>
                <w:b/>
                <w:i/>
                <w:sz w:val="22"/>
                <w:szCs w:val="22"/>
              </w:rPr>
            </w:pPr>
            <w:r w:rsidRPr="00C72674">
              <w:rPr>
                <w:b/>
                <w:i/>
                <w:sz w:val="22"/>
                <w:szCs w:val="22"/>
              </w:rPr>
              <w:t>CC#77, VelCurve</w:t>
            </w:r>
          </w:p>
        </w:tc>
      </w:tr>
      <w:tr w:rsidR="003139B7" w:rsidRPr="00AD5E50" w14:paraId="5DB44B30" w14:textId="77777777" w:rsidTr="00763FBA">
        <w:tc>
          <w:tcPr>
            <w:tcW w:w="1642" w:type="dxa"/>
            <w:tcBorders>
              <w:top w:val="nil"/>
              <w:bottom w:val="nil"/>
              <w:right w:val="nil"/>
            </w:tcBorders>
          </w:tcPr>
          <w:p w14:paraId="1ABD57F0" w14:textId="77777777" w:rsidR="003139B7" w:rsidRPr="00C72674" w:rsidRDefault="003139B7" w:rsidP="00763FBA">
            <w:pPr>
              <w:spacing w:after="0"/>
              <w:jc w:val="right"/>
              <w:rPr>
                <w:sz w:val="22"/>
                <w:szCs w:val="22"/>
              </w:rPr>
            </w:pPr>
            <w:r w:rsidRPr="00C72674">
              <w:rPr>
                <w:sz w:val="22"/>
                <w:szCs w:val="22"/>
              </w:rPr>
              <w:t>64-88   --&gt;</w:t>
            </w:r>
          </w:p>
        </w:tc>
        <w:tc>
          <w:tcPr>
            <w:tcW w:w="1642" w:type="dxa"/>
            <w:tcBorders>
              <w:top w:val="nil"/>
              <w:left w:val="nil"/>
              <w:bottom w:val="nil"/>
            </w:tcBorders>
          </w:tcPr>
          <w:p w14:paraId="6CE34403" w14:textId="77777777" w:rsidR="003139B7" w:rsidRPr="00C72674" w:rsidRDefault="003139B7" w:rsidP="00763FBA">
            <w:pPr>
              <w:spacing w:after="0"/>
              <w:rPr>
                <w:sz w:val="22"/>
                <w:szCs w:val="22"/>
              </w:rPr>
            </w:pPr>
            <w:r w:rsidRPr="00C72674">
              <w:rPr>
                <w:sz w:val="22"/>
                <w:szCs w:val="22"/>
              </w:rPr>
              <w:t>VeloAdd</w:t>
            </w:r>
          </w:p>
        </w:tc>
        <w:tc>
          <w:tcPr>
            <w:tcW w:w="1642" w:type="dxa"/>
            <w:tcBorders>
              <w:top w:val="nil"/>
              <w:bottom w:val="nil"/>
              <w:right w:val="nil"/>
            </w:tcBorders>
          </w:tcPr>
          <w:p w14:paraId="65B51F46" w14:textId="77777777" w:rsidR="003139B7" w:rsidRPr="00C72674" w:rsidRDefault="003139B7" w:rsidP="00763FBA">
            <w:pPr>
              <w:spacing w:after="0"/>
              <w:jc w:val="right"/>
              <w:rPr>
                <w:sz w:val="22"/>
                <w:szCs w:val="22"/>
              </w:rPr>
            </w:pPr>
            <w:r w:rsidRPr="00C72674">
              <w:rPr>
                <w:sz w:val="22"/>
                <w:szCs w:val="22"/>
              </w:rPr>
              <w:t>52-63   --&gt;</w:t>
            </w:r>
          </w:p>
        </w:tc>
        <w:tc>
          <w:tcPr>
            <w:tcW w:w="1642" w:type="dxa"/>
            <w:tcBorders>
              <w:top w:val="nil"/>
              <w:left w:val="nil"/>
              <w:bottom w:val="nil"/>
            </w:tcBorders>
          </w:tcPr>
          <w:p w14:paraId="707DA7C1" w14:textId="77777777" w:rsidR="003139B7" w:rsidRPr="00C72674" w:rsidRDefault="003139B7" w:rsidP="00763FBA">
            <w:pPr>
              <w:spacing w:after="0"/>
              <w:rPr>
                <w:sz w:val="22"/>
                <w:szCs w:val="22"/>
              </w:rPr>
            </w:pPr>
            <w:r w:rsidRPr="00C72674">
              <w:rPr>
                <w:sz w:val="22"/>
                <w:szCs w:val="22"/>
              </w:rPr>
              <w:t>6</w:t>
            </w:r>
          </w:p>
        </w:tc>
        <w:tc>
          <w:tcPr>
            <w:tcW w:w="1643" w:type="dxa"/>
            <w:tcBorders>
              <w:bottom w:val="nil"/>
              <w:right w:val="nil"/>
            </w:tcBorders>
          </w:tcPr>
          <w:p w14:paraId="1F998376" w14:textId="77777777" w:rsidR="003139B7" w:rsidRPr="00C72674" w:rsidRDefault="003139B7" w:rsidP="00763FBA">
            <w:pPr>
              <w:spacing w:after="0"/>
              <w:jc w:val="right"/>
              <w:rPr>
                <w:sz w:val="22"/>
                <w:szCs w:val="22"/>
              </w:rPr>
            </w:pPr>
            <w:r w:rsidRPr="00C72674">
              <w:rPr>
                <w:sz w:val="22"/>
                <w:szCs w:val="22"/>
              </w:rPr>
              <w:t>0-21    --&gt;</w:t>
            </w:r>
          </w:p>
        </w:tc>
        <w:tc>
          <w:tcPr>
            <w:tcW w:w="1643" w:type="dxa"/>
            <w:tcBorders>
              <w:left w:val="nil"/>
              <w:bottom w:val="nil"/>
            </w:tcBorders>
          </w:tcPr>
          <w:p w14:paraId="5F551284" w14:textId="77777777" w:rsidR="003139B7" w:rsidRPr="00C72674" w:rsidRDefault="003139B7" w:rsidP="00763FBA">
            <w:pPr>
              <w:spacing w:after="0"/>
              <w:rPr>
                <w:sz w:val="22"/>
                <w:szCs w:val="22"/>
              </w:rPr>
            </w:pPr>
            <w:r w:rsidRPr="00C72674">
              <w:rPr>
                <w:sz w:val="22"/>
                <w:szCs w:val="22"/>
              </w:rPr>
              <w:t>1</w:t>
            </w:r>
          </w:p>
        </w:tc>
      </w:tr>
      <w:tr w:rsidR="003139B7" w:rsidRPr="00AD5E50" w14:paraId="42F0449F" w14:textId="77777777" w:rsidTr="00763FBA">
        <w:tc>
          <w:tcPr>
            <w:tcW w:w="1642" w:type="dxa"/>
            <w:tcBorders>
              <w:top w:val="nil"/>
              <w:bottom w:val="nil"/>
              <w:right w:val="nil"/>
            </w:tcBorders>
          </w:tcPr>
          <w:p w14:paraId="68B5463A" w14:textId="77777777" w:rsidR="003139B7" w:rsidRPr="00C72674" w:rsidRDefault="003139B7" w:rsidP="00763FBA">
            <w:pPr>
              <w:spacing w:after="0"/>
              <w:jc w:val="right"/>
              <w:rPr>
                <w:sz w:val="22"/>
                <w:szCs w:val="22"/>
              </w:rPr>
            </w:pPr>
            <w:r w:rsidRPr="00C72674">
              <w:rPr>
                <w:sz w:val="22"/>
                <w:szCs w:val="22"/>
              </w:rPr>
              <w:t>89-114  --&gt;</w:t>
            </w:r>
          </w:p>
        </w:tc>
        <w:tc>
          <w:tcPr>
            <w:tcW w:w="1642" w:type="dxa"/>
            <w:tcBorders>
              <w:top w:val="nil"/>
              <w:left w:val="nil"/>
              <w:bottom w:val="nil"/>
            </w:tcBorders>
          </w:tcPr>
          <w:p w14:paraId="0D541E74" w14:textId="77777777" w:rsidR="003139B7" w:rsidRPr="00C72674" w:rsidRDefault="003139B7" w:rsidP="00763FBA">
            <w:pPr>
              <w:spacing w:after="0"/>
              <w:rPr>
                <w:sz w:val="22"/>
                <w:szCs w:val="22"/>
              </w:rPr>
            </w:pPr>
            <w:r w:rsidRPr="00C72674">
              <w:rPr>
                <w:sz w:val="22"/>
                <w:szCs w:val="22"/>
              </w:rPr>
              <w:t>MonoBend</w:t>
            </w:r>
          </w:p>
        </w:tc>
        <w:tc>
          <w:tcPr>
            <w:tcW w:w="1642" w:type="dxa"/>
            <w:tcBorders>
              <w:top w:val="nil"/>
              <w:bottom w:val="nil"/>
              <w:right w:val="nil"/>
            </w:tcBorders>
          </w:tcPr>
          <w:p w14:paraId="6F20F386" w14:textId="77777777" w:rsidR="003139B7" w:rsidRPr="00C72674" w:rsidRDefault="003139B7" w:rsidP="00763FBA">
            <w:pPr>
              <w:spacing w:after="0"/>
              <w:jc w:val="right"/>
              <w:rPr>
                <w:sz w:val="22"/>
                <w:szCs w:val="22"/>
              </w:rPr>
            </w:pPr>
            <w:r w:rsidRPr="00C72674">
              <w:rPr>
                <w:sz w:val="22"/>
                <w:szCs w:val="22"/>
              </w:rPr>
              <w:t>64-75   --&gt;</w:t>
            </w:r>
          </w:p>
        </w:tc>
        <w:tc>
          <w:tcPr>
            <w:tcW w:w="1642" w:type="dxa"/>
            <w:tcBorders>
              <w:top w:val="nil"/>
              <w:left w:val="nil"/>
              <w:bottom w:val="nil"/>
            </w:tcBorders>
          </w:tcPr>
          <w:p w14:paraId="5E2B3C09" w14:textId="77777777" w:rsidR="003139B7" w:rsidRPr="00C72674" w:rsidRDefault="003139B7" w:rsidP="00763FBA">
            <w:pPr>
              <w:spacing w:after="0"/>
              <w:rPr>
                <w:sz w:val="22"/>
                <w:szCs w:val="22"/>
              </w:rPr>
            </w:pPr>
            <w:r w:rsidRPr="00C72674">
              <w:rPr>
                <w:sz w:val="22"/>
                <w:szCs w:val="22"/>
              </w:rPr>
              <w:t>7</w:t>
            </w:r>
          </w:p>
        </w:tc>
        <w:tc>
          <w:tcPr>
            <w:tcW w:w="1643" w:type="dxa"/>
            <w:tcBorders>
              <w:top w:val="nil"/>
              <w:bottom w:val="nil"/>
              <w:right w:val="nil"/>
            </w:tcBorders>
          </w:tcPr>
          <w:p w14:paraId="3BAB15E3" w14:textId="77777777" w:rsidR="003139B7" w:rsidRPr="00C72674" w:rsidRDefault="003139B7" w:rsidP="00763FBA">
            <w:pPr>
              <w:spacing w:after="0"/>
              <w:jc w:val="right"/>
              <w:rPr>
                <w:sz w:val="22"/>
                <w:szCs w:val="22"/>
              </w:rPr>
            </w:pPr>
            <w:r w:rsidRPr="00C72674">
              <w:rPr>
                <w:sz w:val="22"/>
                <w:szCs w:val="22"/>
              </w:rPr>
              <w:t>22-63   --&gt;</w:t>
            </w:r>
          </w:p>
        </w:tc>
        <w:tc>
          <w:tcPr>
            <w:tcW w:w="1643" w:type="dxa"/>
            <w:tcBorders>
              <w:top w:val="nil"/>
              <w:left w:val="nil"/>
              <w:bottom w:val="nil"/>
            </w:tcBorders>
          </w:tcPr>
          <w:p w14:paraId="2D737F88" w14:textId="77777777" w:rsidR="003139B7" w:rsidRPr="00C72674" w:rsidRDefault="003139B7" w:rsidP="00763FBA">
            <w:pPr>
              <w:spacing w:after="0"/>
              <w:rPr>
                <w:sz w:val="22"/>
                <w:szCs w:val="22"/>
              </w:rPr>
            </w:pPr>
            <w:r w:rsidRPr="00C72674">
              <w:rPr>
                <w:sz w:val="22"/>
                <w:szCs w:val="22"/>
              </w:rPr>
              <w:t>2</w:t>
            </w:r>
          </w:p>
        </w:tc>
      </w:tr>
      <w:tr w:rsidR="003139B7" w:rsidRPr="00AD5E50" w14:paraId="744C55DF" w14:textId="77777777" w:rsidTr="00763FBA">
        <w:tc>
          <w:tcPr>
            <w:tcW w:w="1642" w:type="dxa"/>
            <w:tcBorders>
              <w:top w:val="nil"/>
              <w:bottom w:val="nil"/>
              <w:right w:val="nil"/>
            </w:tcBorders>
          </w:tcPr>
          <w:p w14:paraId="168554CA" w14:textId="77777777" w:rsidR="003139B7" w:rsidRPr="00C72674" w:rsidRDefault="003139B7" w:rsidP="00763FBA">
            <w:pPr>
              <w:spacing w:after="0"/>
              <w:jc w:val="right"/>
              <w:rPr>
                <w:sz w:val="22"/>
                <w:szCs w:val="22"/>
              </w:rPr>
            </w:pPr>
            <w:r w:rsidRPr="00C72674">
              <w:rPr>
                <w:sz w:val="22"/>
                <w:szCs w:val="22"/>
              </w:rPr>
              <w:t>115-127 --&gt;</w:t>
            </w:r>
          </w:p>
        </w:tc>
        <w:tc>
          <w:tcPr>
            <w:tcW w:w="1642" w:type="dxa"/>
            <w:tcBorders>
              <w:top w:val="nil"/>
              <w:left w:val="nil"/>
              <w:bottom w:val="nil"/>
            </w:tcBorders>
          </w:tcPr>
          <w:p w14:paraId="141298BC" w14:textId="77777777" w:rsidR="003139B7" w:rsidRPr="00C72674" w:rsidRDefault="003139B7" w:rsidP="00763FBA">
            <w:pPr>
              <w:spacing w:after="0"/>
              <w:rPr>
                <w:sz w:val="22"/>
                <w:szCs w:val="22"/>
              </w:rPr>
            </w:pPr>
            <w:r w:rsidRPr="00C72674">
              <w:rPr>
                <w:sz w:val="22"/>
                <w:szCs w:val="22"/>
              </w:rPr>
              <w:t>Sustainer</w:t>
            </w:r>
          </w:p>
        </w:tc>
        <w:tc>
          <w:tcPr>
            <w:tcW w:w="1642" w:type="dxa"/>
            <w:tcBorders>
              <w:top w:val="nil"/>
              <w:bottom w:val="nil"/>
              <w:right w:val="nil"/>
            </w:tcBorders>
          </w:tcPr>
          <w:p w14:paraId="287A257C" w14:textId="77777777" w:rsidR="003139B7" w:rsidRPr="00C72674" w:rsidRDefault="003139B7" w:rsidP="00763FBA">
            <w:pPr>
              <w:spacing w:after="0"/>
              <w:jc w:val="right"/>
              <w:rPr>
                <w:sz w:val="22"/>
                <w:szCs w:val="22"/>
              </w:rPr>
            </w:pPr>
            <w:r w:rsidRPr="00C72674">
              <w:rPr>
                <w:sz w:val="22"/>
                <w:szCs w:val="22"/>
              </w:rPr>
              <w:t>76-86   --&gt;</w:t>
            </w:r>
          </w:p>
        </w:tc>
        <w:tc>
          <w:tcPr>
            <w:tcW w:w="1642" w:type="dxa"/>
            <w:tcBorders>
              <w:top w:val="nil"/>
              <w:left w:val="nil"/>
              <w:bottom w:val="nil"/>
            </w:tcBorders>
          </w:tcPr>
          <w:p w14:paraId="70FCE0EF" w14:textId="77777777" w:rsidR="003139B7" w:rsidRPr="00C72674" w:rsidRDefault="003139B7" w:rsidP="00763FBA">
            <w:pPr>
              <w:spacing w:after="0"/>
              <w:rPr>
                <w:sz w:val="22"/>
                <w:szCs w:val="22"/>
              </w:rPr>
            </w:pPr>
            <w:r w:rsidRPr="00C72674">
              <w:rPr>
                <w:sz w:val="22"/>
                <w:szCs w:val="22"/>
              </w:rPr>
              <w:t>8</w:t>
            </w:r>
          </w:p>
        </w:tc>
        <w:tc>
          <w:tcPr>
            <w:tcW w:w="1643" w:type="dxa"/>
            <w:tcBorders>
              <w:top w:val="nil"/>
              <w:bottom w:val="nil"/>
              <w:right w:val="nil"/>
            </w:tcBorders>
          </w:tcPr>
          <w:p w14:paraId="304E1754" w14:textId="77777777" w:rsidR="003139B7" w:rsidRPr="00C72674" w:rsidRDefault="003139B7" w:rsidP="00763FBA">
            <w:pPr>
              <w:spacing w:after="0"/>
              <w:jc w:val="right"/>
              <w:rPr>
                <w:sz w:val="22"/>
                <w:szCs w:val="22"/>
              </w:rPr>
            </w:pPr>
            <w:r w:rsidRPr="00C72674">
              <w:rPr>
                <w:sz w:val="22"/>
                <w:szCs w:val="22"/>
              </w:rPr>
              <w:t>64-105  --&gt;</w:t>
            </w:r>
          </w:p>
        </w:tc>
        <w:tc>
          <w:tcPr>
            <w:tcW w:w="1643" w:type="dxa"/>
            <w:tcBorders>
              <w:top w:val="nil"/>
              <w:left w:val="nil"/>
              <w:bottom w:val="nil"/>
            </w:tcBorders>
          </w:tcPr>
          <w:p w14:paraId="3EE1B793" w14:textId="77777777" w:rsidR="003139B7" w:rsidRPr="00C72674" w:rsidRDefault="003139B7" w:rsidP="00763FBA">
            <w:pPr>
              <w:spacing w:after="0"/>
              <w:rPr>
                <w:sz w:val="22"/>
                <w:szCs w:val="22"/>
              </w:rPr>
            </w:pPr>
            <w:r w:rsidRPr="00C72674">
              <w:rPr>
                <w:sz w:val="22"/>
                <w:szCs w:val="22"/>
              </w:rPr>
              <w:t>3</w:t>
            </w:r>
          </w:p>
        </w:tc>
      </w:tr>
      <w:tr w:rsidR="003139B7" w:rsidRPr="00AD5E50" w14:paraId="5DE278AD" w14:textId="77777777" w:rsidTr="00763FBA">
        <w:tc>
          <w:tcPr>
            <w:tcW w:w="1642" w:type="dxa"/>
            <w:tcBorders>
              <w:top w:val="nil"/>
              <w:bottom w:val="nil"/>
              <w:right w:val="nil"/>
            </w:tcBorders>
          </w:tcPr>
          <w:p w14:paraId="2F873330" w14:textId="77777777" w:rsidR="003139B7" w:rsidRPr="00C72674" w:rsidRDefault="003139B7" w:rsidP="00763FBA">
            <w:pPr>
              <w:spacing w:after="0"/>
              <w:jc w:val="right"/>
              <w:rPr>
                <w:sz w:val="22"/>
                <w:szCs w:val="22"/>
              </w:rPr>
            </w:pPr>
          </w:p>
        </w:tc>
        <w:tc>
          <w:tcPr>
            <w:tcW w:w="1642" w:type="dxa"/>
            <w:tcBorders>
              <w:top w:val="nil"/>
              <w:left w:val="nil"/>
              <w:bottom w:val="nil"/>
            </w:tcBorders>
          </w:tcPr>
          <w:p w14:paraId="70C396EB" w14:textId="77777777" w:rsidR="003139B7" w:rsidRPr="00C72674" w:rsidRDefault="003139B7" w:rsidP="00763FBA">
            <w:pPr>
              <w:spacing w:after="0"/>
              <w:rPr>
                <w:sz w:val="22"/>
                <w:szCs w:val="22"/>
              </w:rPr>
            </w:pPr>
          </w:p>
        </w:tc>
        <w:tc>
          <w:tcPr>
            <w:tcW w:w="1642" w:type="dxa"/>
            <w:tcBorders>
              <w:top w:val="nil"/>
              <w:bottom w:val="nil"/>
              <w:right w:val="nil"/>
            </w:tcBorders>
          </w:tcPr>
          <w:p w14:paraId="1A81B773" w14:textId="77777777" w:rsidR="003139B7" w:rsidRPr="00C72674" w:rsidRDefault="003139B7" w:rsidP="00763FBA">
            <w:pPr>
              <w:spacing w:after="0"/>
              <w:jc w:val="right"/>
              <w:rPr>
                <w:sz w:val="22"/>
                <w:szCs w:val="22"/>
              </w:rPr>
            </w:pPr>
            <w:r w:rsidRPr="00C72674">
              <w:rPr>
                <w:sz w:val="22"/>
                <w:szCs w:val="22"/>
              </w:rPr>
              <w:t>87-98   --&gt;</w:t>
            </w:r>
          </w:p>
        </w:tc>
        <w:tc>
          <w:tcPr>
            <w:tcW w:w="1642" w:type="dxa"/>
            <w:tcBorders>
              <w:top w:val="nil"/>
              <w:left w:val="nil"/>
              <w:bottom w:val="nil"/>
            </w:tcBorders>
          </w:tcPr>
          <w:p w14:paraId="7D6776D6" w14:textId="77777777" w:rsidR="003139B7" w:rsidRPr="00C72674" w:rsidRDefault="003139B7" w:rsidP="00763FBA">
            <w:pPr>
              <w:spacing w:after="0"/>
              <w:rPr>
                <w:sz w:val="22"/>
                <w:szCs w:val="22"/>
              </w:rPr>
            </w:pPr>
            <w:r w:rsidRPr="00C72674">
              <w:rPr>
                <w:sz w:val="22"/>
                <w:szCs w:val="22"/>
              </w:rPr>
              <w:t>9</w:t>
            </w:r>
          </w:p>
        </w:tc>
        <w:tc>
          <w:tcPr>
            <w:tcW w:w="1643" w:type="dxa"/>
            <w:tcBorders>
              <w:top w:val="nil"/>
              <w:bottom w:val="nil"/>
              <w:right w:val="nil"/>
            </w:tcBorders>
          </w:tcPr>
          <w:p w14:paraId="0546FB90" w14:textId="77777777" w:rsidR="003139B7" w:rsidRPr="00C72674" w:rsidRDefault="003139B7" w:rsidP="00763FBA">
            <w:pPr>
              <w:spacing w:after="0"/>
              <w:jc w:val="right"/>
              <w:rPr>
                <w:sz w:val="22"/>
                <w:szCs w:val="22"/>
              </w:rPr>
            </w:pPr>
            <w:r w:rsidRPr="00C72674">
              <w:rPr>
                <w:sz w:val="22"/>
                <w:szCs w:val="22"/>
              </w:rPr>
              <w:t>106-127 --&gt;</w:t>
            </w:r>
          </w:p>
        </w:tc>
        <w:tc>
          <w:tcPr>
            <w:tcW w:w="1643" w:type="dxa"/>
            <w:tcBorders>
              <w:top w:val="nil"/>
              <w:left w:val="nil"/>
              <w:bottom w:val="nil"/>
            </w:tcBorders>
          </w:tcPr>
          <w:p w14:paraId="0F2D74B2" w14:textId="77777777" w:rsidR="003139B7" w:rsidRPr="00C72674" w:rsidRDefault="003139B7" w:rsidP="00763FBA">
            <w:pPr>
              <w:spacing w:after="0"/>
              <w:rPr>
                <w:sz w:val="22"/>
                <w:szCs w:val="22"/>
              </w:rPr>
            </w:pPr>
            <w:r w:rsidRPr="00C72674">
              <w:rPr>
                <w:sz w:val="22"/>
                <w:szCs w:val="22"/>
              </w:rPr>
              <w:t>4</w:t>
            </w:r>
          </w:p>
        </w:tc>
      </w:tr>
      <w:tr w:rsidR="003139B7" w:rsidRPr="00AD5E50" w14:paraId="6DEDC71F" w14:textId="77777777" w:rsidTr="00763FBA">
        <w:tc>
          <w:tcPr>
            <w:tcW w:w="1642" w:type="dxa"/>
            <w:tcBorders>
              <w:top w:val="nil"/>
              <w:bottom w:val="nil"/>
              <w:right w:val="nil"/>
            </w:tcBorders>
          </w:tcPr>
          <w:p w14:paraId="543C5E89" w14:textId="77777777" w:rsidR="003139B7" w:rsidRPr="00C72674" w:rsidRDefault="003139B7" w:rsidP="00763FBA">
            <w:pPr>
              <w:spacing w:after="0"/>
              <w:jc w:val="right"/>
              <w:rPr>
                <w:sz w:val="22"/>
                <w:szCs w:val="22"/>
              </w:rPr>
            </w:pPr>
          </w:p>
        </w:tc>
        <w:tc>
          <w:tcPr>
            <w:tcW w:w="1642" w:type="dxa"/>
            <w:tcBorders>
              <w:top w:val="nil"/>
              <w:left w:val="nil"/>
              <w:bottom w:val="nil"/>
            </w:tcBorders>
          </w:tcPr>
          <w:p w14:paraId="2B0397DF" w14:textId="77777777" w:rsidR="003139B7" w:rsidRPr="00C72674" w:rsidRDefault="003139B7" w:rsidP="00763FBA">
            <w:pPr>
              <w:spacing w:after="0"/>
              <w:rPr>
                <w:sz w:val="22"/>
                <w:szCs w:val="22"/>
              </w:rPr>
            </w:pPr>
          </w:p>
        </w:tc>
        <w:tc>
          <w:tcPr>
            <w:tcW w:w="1642" w:type="dxa"/>
            <w:tcBorders>
              <w:top w:val="nil"/>
              <w:bottom w:val="nil"/>
              <w:right w:val="nil"/>
            </w:tcBorders>
          </w:tcPr>
          <w:p w14:paraId="43E60148" w14:textId="77777777" w:rsidR="003139B7" w:rsidRPr="00C72674" w:rsidRDefault="003139B7" w:rsidP="00763FBA">
            <w:pPr>
              <w:spacing w:after="0"/>
              <w:jc w:val="right"/>
              <w:rPr>
                <w:sz w:val="22"/>
                <w:szCs w:val="22"/>
              </w:rPr>
            </w:pPr>
            <w:r w:rsidRPr="00C72674">
              <w:rPr>
                <w:sz w:val="22"/>
                <w:szCs w:val="22"/>
              </w:rPr>
              <w:t>99-109  --&gt;</w:t>
            </w:r>
          </w:p>
        </w:tc>
        <w:tc>
          <w:tcPr>
            <w:tcW w:w="1642" w:type="dxa"/>
            <w:tcBorders>
              <w:top w:val="nil"/>
              <w:left w:val="nil"/>
              <w:bottom w:val="nil"/>
            </w:tcBorders>
          </w:tcPr>
          <w:p w14:paraId="69CBF4A1" w14:textId="77777777" w:rsidR="003139B7" w:rsidRPr="00C72674" w:rsidRDefault="003139B7" w:rsidP="00763FBA">
            <w:pPr>
              <w:spacing w:after="0"/>
              <w:rPr>
                <w:sz w:val="22"/>
                <w:szCs w:val="22"/>
              </w:rPr>
            </w:pPr>
            <w:r w:rsidRPr="00C72674">
              <w:rPr>
                <w:sz w:val="22"/>
                <w:szCs w:val="22"/>
              </w:rPr>
              <w:t>10</w:t>
            </w:r>
          </w:p>
        </w:tc>
        <w:tc>
          <w:tcPr>
            <w:tcW w:w="1643" w:type="dxa"/>
            <w:tcBorders>
              <w:top w:val="nil"/>
              <w:bottom w:val="nil"/>
              <w:right w:val="nil"/>
            </w:tcBorders>
          </w:tcPr>
          <w:p w14:paraId="5074BDA6" w14:textId="77777777" w:rsidR="003139B7" w:rsidRPr="00C72674" w:rsidRDefault="003139B7" w:rsidP="00763FBA">
            <w:pPr>
              <w:spacing w:after="0"/>
              <w:jc w:val="right"/>
              <w:rPr>
                <w:sz w:val="22"/>
                <w:szCs w:val="22"/>
              </w:rPr>
            </w:pPr>
          </w:p>
        </w:tc>
        <w:tc>
          <w:tcPr>
            <w:tcW w:w="1643" w:type="dxa"/>
            <w:tcBorders>
              <w:top w:val="nil"/>
              <w:left w:val="nil"/>
              <w:bottom w:val="nil"/>
            </w:tcBorders>
          </w:tcPr>
          <w:p w14:paraId="299C5822" w14:textId="77777777" w:rsidR="003139B7" w:rsidRPr="00C72674" w:rsidRDefault="003139B7" w:rsidP="00763FBA">
            <w:pPr>
              <w:spacing w:after="0"/>
              <w:rPr>
                <w:sz w:val="22"/>
                <w:szCs w:val="22"/>
              </w:rPr>
            </w:pPr>
          </w:p>
        </w:tc>
      </w:tr>
      <w:tr w:rsidR="003139B7" w:rsidRPr="00AD5E50" w14:paraId="135DE83B" w14:textId="77777777" w:rsidTr="00763FBA">
        <w:tc>
          <w:tcPr>
            <w:tcW w:w="1642" w:type="dxa"/>
            <w:tcBorders>
              <w:top w:val="nil"/>
              <w:bottom w:val="nil"/>
              <w:right w:val="nil"/>
            </w:tcBorders>
          </w:tcPr>
          <w:p w14:paraId="55FCE7FF" w14:textId="77777777" w:rsidR="003139B7" w:rsidRPr="00C72674" w:rsidRDefault="003139B7" w:rsidP="00763FBA">
            <w:pPr>
              <w:spacing w:after="0"/>
              <w:jc w:val="right"/>
              <w:rPr>
                <w:sz w:val="22"/>
                <w:szCs w:val="22"/>
              </w:rPr>
            </w:pPr>
          </w:p>
        </w:tc>
        <w:tc>
          <w:tcPr>
            <w:tcW w:w="1642" w:type="dxa"/>
            <w:tcBorders>
              <w:top w:val="nil"/>
              <w:left w:val="nil"/>
              <w:bottom w:val="nil"/>
            </w:tcBorders>
          </w:tcPr>
          <w:p w14:paraId="625D05AA" w14:textId="77777777" w:rsidR="003139B7" w:rsidRPr="00C72674" w:rsidRDefault="003139B7" w:rsidP="00763FBA">
            <w:pPr>
              <w:spacing w:after="0"/>
              <w:rPr>
                <w:sz w:val="22"/>
                <w:szCs w:val="22"/>
              </w:rPr>
            </w:pPr>
          </w:p>
        </w:tc>
        <w:tc>
          <w:tcPr>
            <w:tcW w:w="1642" w:type="dxa"/>
            <w:tcBorders>
              <w:top w:val="nil"/>
              <w:bottom w:val="nil"/>
              <w:right w:val="nil"/>
            </w:tcBorders>
          </w:tcPr>
          <w:p w14:paraId="25AF3768" w14:textId="77777777" w:rsidR="003139B7" w:rsidRPr="00C72674" w:rsidRDefault="003139B7" w:rsidP="00763FBA">
            <w:pPr>
              <w:spacing w:after="0"/>
              <w:jc w:val="right"/>
              <w:rPr>
                <w:sz w:val="22"/>
                <w:szCs w:val="22"/>
              </w:rPr>
            </w:pPr>
            <w:r w:rsidRPr="00C72674">
              <w:rPr>
                <w:sz w:val="22"/>
                <w:szCs w:val="22"/>
              </w:rPr>
              <w:t>110-121 --&gt;</w:t>
            </w:r>
          </w:p>
        </w:tc>
        <w:tc>
          <w:tcPr>
            <w:tcW w:w="1642" w:type="dxa"/>
            <w:tcBorders>
              <w:top w:val="nil"/>
              <w:left w:val="nil"/>
              <w:bottom w:val="nil"/>
            </w:tcBorders>
          </w:tcPr>
          <w:p w14:paraId="4DED52CB" w14:textId="77777777" w:rsidR="003139B7" w:rsidRPr="00C72674" w:rsidRDefault="003139B7" w:rsidP="00763FBA">
            <w:pPr>
              <w:spacing w:after="0"/>
              <w:rPr>
                <w:sz w:val="22"/>
                <w:szCs w:val="22"/>
              </w:rPr>
            </w:pPr>
            <w:r w:rsidRPr="00C72674">
              <w:rPr>
                <w:sz w:val="22"/>
                <w:szCs w:val="22"/>
              </w:rPr>
              <w:t>11</w:t>
            </w:r>
          </w:p>
        </w:tc>
        <w:tc>
          <w:tcPr>
            <w:tcW w:w="1643" w:type="dxa"/>
            <w:tcBorders>
              <w:top w:val="nil"/>
              <w:bottom w:val="nil"/>
              <w:right w:val="nil"/>
            </w:tcBorders>
          </w:tcPr>
          <w:p w14:paraId="248E1090" w14:textId="77777777" w:rsidR="003139B7" w:rsidRPr="00C72674" w:rsidRDefault="003139B7" w:rsidP="00763FBA">
            <w:pPr>
              <w:spacing w:after="0"/>
              <w:jc w:val="right"/>
              <w:rPr>
                <w:sz w:val="22"/>
                <w:szCs w:val="22"/>
              </w:rPr>
            </w:pPr>
          </w:p>
        </w:tc>
        <w:tc>
          <w:tcPr>
            <w:tcW w:w="1643" w:type="dxa"/>
            <w:tcBorders>
              <w:top w:val="nil"/>
              <w:left w:val="nil"/>
              <w:bottom w:val="nil"/>
            </w:tcBorders>
          </w:tcPr>
          <w:p w14:paraId="791E1D7B" w14:textId="77777777" w:rsidR="003139B7" w:rsidRPr="00C72674" w:rsidRDefault="003139B7" w:rsidP="00763FBA">
            <w:pPr>
              <w:spacing w:after="0"/>
              <w:rPr>
                <w:sz w:val="22"/>
                <w:szCs w:val="22"/>
              </w:rPr>
            </w:pPr>
          </w:p>
        </w:tc>
      </w:tr>
      <w:tr w:rsidR="003139B7" w:rsidRPr="00AD5E50" w14:paraId="6B01E368" w14:textId="77777777" w:rsidTr="00763FBA">
        <w:tc>
          <w:tcPr>
            <w:tcW w:w="1642" w:type="dxa"/>
            <w:tcBorders>
              <w:top w:val="nil"/>
              <w:bottom w:val="nil"/>
              <w:right w:val="nil"/>
            </w:tcBorders>
          </w:tcPr>
          <w:p w14:paraId="14A2CC52" w14:textId="77777777" w:rsidR="003139B7" w:rsidRPr="00C72674" w:rsidRDefault="003139B7" w:rsidP="00763FBA">
            <w:pPr>
              <w:spacing w:after="0"/>
              <w:jc w:val="right"/>
              <w:rPr>
                <w:sz w:val="22"/>
                <w:szCs w:val="22"/>
              </w:rPr>
            </w:pPr>
          </w:p>
        </w:tc>
        <w:tc>
          <w:tcPr>
            <w:tcW w:w="1642" w:type="dxa"/>
            <w:tcBorders>
              <w:top w:val="nil"/>
              <w:left w:val="nil"/>
              <w:bottom w:val="nil"/>
            </w:tcBorders>
          </w:tcPr>
          <w:p w14:paraId="448511B2" w14:textId="77777777" w:rsidR="003139B7" w:rsidRPr="00C72674" w:rsidRDefault="003139B7" w:rsidP="00763FBA">
            <w:pPr>
              <w:spacing w:after="0"/>
              <w:rPr>
                <w:sz w:val="22"/>
                <w:szCs w:val="22"/>
              </w:rPr>
            </w:pPr>
          </w:p>
        </w:tc>
        <w:tc>
          <w:tcPr>
            <w:tcW w:w="1642" w:type="dxa"/>
            <w:tcBorders>
              <w:top w:val="nil"/>
              <w:bottom w:val="nil"/>
              <w:right w:val="nil"/>
            </w:tcBorders>
          </w:tcPr>
          <w:p w14:paraId="4004C470" w14:textId="77777777" w:rsidR="003139B7" w:rsidRPr="00C72674" w:rsidRDefault="003139B7" w:rsidP="00763FBA">
            <w:pPr>
              <w:spacing w:after="0"/>
              <w:jc w:val="right"/>
              <w:rPr>
                <w:sz w:val="22"/>
                <w:szCs w:val="22"/>
              </w:rPr>
            </w:pPr>
            <w:r w:rsidRPr="00C72674">
              <w:rPr>
                <w:sz w:val="22"/>
                <w:szCs w:val="22"/>
              </w:rPr>
              <w:t>122-127 --&gt;</w:t>
            </w:r>
          </w:p>
        </w:tc>
        <w:tc>
          <w:tcPr>
            <w:tcW w:w="1642" w:type="dxa"/>
            <w:tcBorders>
              <w:top w:val="nil"/>
              <w:left w:val="nil"/>
              <w:bottom w:val="nil"/>
            </w:tcBorders>
          </w:tcPr>
          <w:p w14:paraId="11F0D050" w14:textId="77777777" w:rsidR="003139B7" w:rsidRPr="00C72674" w:rsidRDefault="003139B7" w:rsidP="00763FBA">
            <w:pPr>
              <w:spacing w:after="0"/>
              <w:rPr>
                <w:sz w:val="22"/>
                <w:szCs w:val="22"/>
              </w:rPr>
            </w:pPr>
            <w:r w:rsidRPr="00C72674">
              <w:rPr>
                <w:sz w:val="22"/>
                <w:szCs w:val="22"/>
              </w:rPr>
              <w:t>12</w:t>
            </w:r>
          </w:p>
        </w:tc>
        <w:tc>
          <w:tcPr>
            <w:tcW w:w="1643" w:type="dxa"/>
            <w:tcBorders>
              <w:top w:val="nil"/>
              <w:bottom w:val="nil"/>
              <w:right w:val="nil"/>
            </w:tcBorders>
          </w:tcPr>
          <w:p w14:paraId="5E743573" w14:textId="77777777" w:rsidR="003139B7" w:rsidRPr="00C72674" w:rsidRDefault="003139B7" w:rsidP="00763FBA">
            <w:pPr>
              <w:spacing w:after="0"/>
              <w:jc w:val="right"/>
              <w:rPr>
                <w:sz w:val="22"/>
                <w:szCs w:val="22"/>
              </w:rPr>
            </w:pPr>
          </w:p>
        </w:tc>
        <w:tc>
          <w:tcPr>
            <w:tcW w:w="1643" w:type="dxa"/>
            <w:tcBorders>
              <w:top w:val="nil"/>
              <w:left w:val="nil"/>
              <w:bottom w:val="nil"/>
            </w:tcBorders>
          </w:tcPr>
          <w:p w14:paraId="2B3352F2" w14:textId="77777777" w:rsidR="003139B7" w:rsidRPr="00C72674" w:rsidRDefault="003139B7" w:rsidP="00763FBA">
            <w:pPr>
              <w:spacing w:after="0"/>
              <w:rPr>
                <w:sz w:val="22"/>
                <w:szCs w:val="22"/>
              </w:rPr>
            </w:pPr>
          </w:p>
        </w:tc>
      </w:tr>
      <w:tr w:rsidR="003139B7" w:rsidRPr="00AD5E50" w14:paraId="0628322F" w14:textId="77777777" w:rsidTr="00763FBA">
        <w:tc>
          <w:tcPr>
            <w:tcW w:w="1642" w:type="dxa"/>
            <w:tcBorders>
              <w:top w:val="nil"/>
              <w:right w:val="nil"/>
            </w:tcBorders>
          </w:tcPr>
          <w:p w14:paraId="427DF049" w14:textId="77777777" w:rsidR="003139B7" w:rsidRPr="00C72674" w:rsidRDefault="003139B7" w:rsidP="00763FBA">
            <w:pPr>
              <w:spacing w:after="0"/>
              <w:jc w:val="right"/>
              <w:rPr>
                <w:sz w:val="22"/>
                <w:szCs w:val="22"/>
              </w:rPr>
            </w:pPr>
          </w:p>
        </w:tc>
        <w:tc>
          <w:tcPr>
            <w:tcW w:w="1642" w:type="dxa"/>
            <w:tcBorders>
              <w:top w:val="nil"/>
              <w:left w:val="nil"/>
            </w:tcBorders>
          </w:tcPr>
          <w:p w14:paraId="747802BF" w14:textId="77777777" w:rsidR="003139B7" w:rsidRPr="00C72674" w:rsidRDefault="003139B7" w:rsidP="00763FBA">
            <w:pPr>
              <w:spacing w:after="0"/>
              <w:rPr>
                <w:sz w:val="22"/>
                <w:szCs w:val="22"/>
              </w:rPr>
            </w:pPr>
          </w:p>
        </w:tc>
        <w:tc>
          <w:tcPr>
            <w:tcW w:w="1642" w:type="dxa"/>
            <w:tcBorders>
              <w:top w:val="nil"/>
              <w:right w:val="nil"/>
            </w:tcBorders>
          </w:tcPr>
          <w:p w14:paraId="3B0E5E9C" w14:textId="77777777" w:rsidR="003139B7" w:rsidRPr="00C72674" w:rsidRDefault="003139B7" w:rsidP="00763FBA">
            <w:pPr>
              <w:spacing w:after="0"/>
              <w:jc w:val="right"/>
              <w:rPr>
                <w:sz w:val="22"/>
                <w:szCs w:val="22"/>
              </w:rPr>
            </w:pPr>
          </w:p>
        </w:tc>
        <w:tc>
          <w:tcPr>
            <w:tcW w:w="1642" w:type="dxa"/>
            <w:tcBorders>
              <w:top w:val="nil"/>
              <w:left w:val="nil"/>
            </w:tcBorders>
          </w:tcPr>
          <w:p w14:paraId="31505F03" w14:textId="77777777" w:rsidR="003139B7" w:rsidRPr="00C72674" w:rsidRDefault="003139B7" w:rsidP="00763FBA">
            <w:pPr>
              <w:spacing w:after="0"/>
              <w:rPr>
                <w:sz w:val="22"/>
                <w:szCs w:val="22"/>
              </w:rPr>
            </w:pPr>
          </w:p>
        </w:tc>
        <w:tc>
          <w:tcPr>
            <w:tcW w:w="1643" w:type="dxa"/>
            <w:tcBorders>
              <w:top w:val="nil"/>
              <w:right w:val="nil"/>
            </w:tcBorders>
          </w:tcPr>
          <w:p w14:paraId="7359D5D8" w14:textId="77777777" w:rsidR="003139B7" w:rsidRPr="00C72674" w:rsidRDefault="003139B7" w:rsidP="00763FBA">
            <w:pPr>
              <w:spacing w:after="0"/>
              <w:jc w:val="right"/>
              <w:rPr>
                <w:sz w:val="22"/>
                <w:szCs w:val="22"/>
              </w:rPr>
            </w:pPr>
          </w:p>
        </w:tc>
        <w:tc>
          <w:tcPr>
            <w:tcW w:w="1643" w:type="dxa"/>
            <w:tcBorders>
              <w:top w:val="nil"/>
              <w:left w:val="nil"/>
            </w:tcBorders>
          </w:tcPr>
          <w:p w14:paraId="586DC4EA" w14:textId="77777777" w:rsidR="003139B7" w:rsidRPr="00C72674" w:rsidRDefault="003139B7" w:rsidP="00763FBA">
            <w:pPr>
              <w:spacing w:after="0"/>
              <w:rPr>
                <w:sz w:val="22"/>
                <w:szCs w:val="22"/>
              </w:rPr>
            </w:pPr>
          </w:p>
        </w:tc>
      </w:tr>
      <w:tr w:rsidR="003139B7" w:rsidRPr="00AD5E50" w14:paraId="1937DA10" w14:textId="77777777" w:rsidTr="00763FBA">
        <w:tc>
          <w:tcPr>
            <w:tcW w:w="3284" w:type="dxa"/>
            <w:gridSpan w:val="2"/>
            <w:tcBorders>
              <w:top w:val="single" w:sz="4" w:space="0" w:color="auto"/>
              <w:left w:val="single" w:sz="4" w:space="0" w:color="auto"/>
              <w:bottom w:val="single" w:sz="4" w:space="0" w:color="auto"/>
              <w:right w:val="single" w:sz="4" w:space="0" w:color="auto"/>
            </w:tcBorders>
          </w:tcPr>
          <w:p w14:paraId="4F19DB23" w14:textId="77777777" w:rsidR="003139B7" w:rsidRPr="00C72674" w:rsidRDefault="003139B7" w:rsidP="00763FBA">
            <w:pPr>
              <w:spacing w:after="0"/>
              <w:jc w:val="center"/>
              <w:rPr>
                <w:b/>
                <w:i/>
                <w:sz w:val="22"/>
                <w:szCs w:val="22"/>
              </w:rPr>
            </w:pPr>
            <w:r w:rsidRPr="00C72674">
              <w:rPr>
                <w:b/>
                <w:i/>
                <w:sz w:val="22"/>
                <w:szCs w:val="22"/>
              </w:rPr>
              <w:t>CC#78, FretPos</w:t>
            </w:r>
          </w:p>
        </w:tc>
        <w:tc>
          <w:tcPr>
            <w:tcW w:w="3284" w:type="dxa"/>
            <w:gridSpan w:val="2"/>
            <w:tcBorders>
              <w:top w:val="single" w:sz="4" w:space="0" w:color="auto"/>
              <w:left w:val="single" w:sz="4" w:space="0" w:color="auto"/>
              <w:bottom w:val="single" w:sz="4" w:space="0" w:color="auto"/>
              <w:right w:val="single" w:sz="4" w:space="0" w:color="auto"/>
            </w:tcBorders>
          </w:tcPr>
          <w:p w14:paraId="2DF8B20C" w14:textId="77777777" w:rsidR="003139B7" w:rsidRPr="00C72674" w:rsidRDefault="003139B7" w:rsidP="00763FBA">
            <w:pPr>
              <w:spacing w:after="0"/>
              <w:jc w:val="center"/>
              <w:rPr>
                <w:b/>
                <w:i/>
                <w:sz w:val="22"/>
                <w:szCs w:val="22"/>
              </w:rPr>
            </w:pPr>
            <w:r w:rsidRPr="00C72674">
              <w:rPr>
                <w:b/>
                <w:i/>
                <w:sz w:val="22"/>
                <w:szCs w:val="22"/>
              </w:rPr>
              <w:t>CC#85, VelSlide</w:t>
            </w:r>
          </w:p>
        </w:tc>
        <w:tc>
          <w:tcPr>
            <w:tcW w:w="3286" w:type="dxa"/>
            <w:gridSpan w:val="2"/>
            <w:tcBorders>
              <w:top w:val="single" w:sz="4" w:space="0" w:color="auto"/>
              <w:left w:val="single" w:sz="4" w:space="0" w:color="auto"/>
              <w:bottom w:val="single" w:sz="4" w:space="0" w:color="auto"/>
              <w:right w:val="single" w:sz="4" w:space="0" w:color="auto"/>
            </w:tcBorders>
          </w:tcPr>
          <w:p w14:paraId="38D33227" w14:textId="77777777" w:rsidR="003139B7" w:rsidRPr="00C72674" w:rsidRDefault="003139B7" w:rsidP="00763FBA">
            <w:pPr>
              <w:spacing w:after="0"/>
              <w:jc w:val="center"/>
              <w:rPr>
                <w:b/>
                <w:i/>
                <w:sz w:val="22"/>
                <w:szCs w:val="22"/>
              </w:rPr>
            </w:pPr>
            <w:r w:rsidRPr="00C72674">
              <w:rPr>
                <w:b/>
                <w:i/>
                <w:sz w:val="22"/>
                <w:szCs w:val="22"/>
              </w:rPr>
              <w:t>CC#90, SldDnStp</w:t>
            </w:r>
          </w:p>
        </w:tc>
      </w:tr>
      <w:tr w:rsidR="003139B7" w:rsidRPr="00AD5E50" w14:paraId="5BD247A5" w14:textId="77777777" w:rsidTr="00763FBA">
        <w:tc>
          <w:tcPr>
            <w:tcW w:w="1642" w:type="dxa"/>
            <w:tcBorders>
              <w:top w:val="single" w:sz="4" w:space="0" w:color="auto"/>
              <w:left w:val="single" w:sz="4" w:space="0" w:color="auto"/>
              <w:bottom w:val="nil"/>
              <w:right w:val="nil"/>
            </w:tcBorders>
          </w:tcPr>
          <w:p w14:paraId="0EB54DC4" w14:textId="77777777" w:rsidR="003139B7" w:rsidRPr="00C72674" w:rsidRDefault="003139B7" w:rsidP="00763FBA">
            <w:pPr>
              <w:spacing w:after="0"/>
              <w:jc w:val="right"/>
              <w:rPr>
                <w:sz w:val="22"/>
                <w:szCs w:val="22"/>
              </w:rPr>
            </w:pPr>
            <w:r w:rsidRPr="00C72674">
              <w:rPr>
                <w:sz w:val="22"/>
                <w:szCs w:val="22"/>
              </w:rPr>
              <w:t>0-3     --&gt;</w:t>
            </w:r>
          </w:p>
        </w:tc>
        <w:tc>
          <w:tcPr>
            <w:tcW w:w="1642" w:type="dxa"/>
            <w:tcBorders>
              <w:top w:val="single" w:sz="4" w:space="0" w:color="auto"/>
              <w:left w:val="nil"/>
              <w:bottom w:val="nil"/>
              <w:right w:val="single" w:sz="4" w:space="0" w:color="auto"/>
            </w:tcBorders>
          </w:tcPr>
          <w:p w14:paraId="5C750349" w14:textId="77777777" w:rsidR="003139B7" w:rsidRPr="00C72674" w:rsidRDefault="003139B7" w:rsidP="00763FBA">
            <w:pPr>
              <w:spacing w:after="0"/>
              <w:rPr>
                <w:sz w:val="22"/>
                <w:szCs w:val="22"/>
              </w:rPr>
            </w:pPr>
            <w:r w:rsidRPr="00C72674">
              <w:rPr>
                <w:sz w:val="22"/>
                <w:szCs w:val="22"/>
              </w:rPr>
              <w:t>0</w:t>
            </w:r>
          </w:p>
        </w:tc>
        <w:tc>
          <w:tcPr>
            <w:tcW w:w="1642" w:type="dxa"/>
            <w:tcBorders>
              <w:top w:val="single" w:sz="4" w:space="0" w:color="auto"/>
              <w:left w:val="single" w:sz="4" w:space="0" w:color="auto"/>
              <w:bottom w:val="nil"/>
              <w:right w:val="nil"/>
            </w:tcBorders>
          </w:tcPr>
          <w:p w14:paraId="100BF25F" w14:textId="77777777" w:rsidR="003139B7" w:rsidRPr="00C72674" w:rsidRDefault="003139B7" w:rsidP="00763FBA">
            <w:pPr>
              <w:spacing w:after="0"/>
              <w:jc w:val="right"/>
              <w:rPr>
                <w:sz w:val="22"/>
                <w:szCs w:val="22"/>
              </w:rPr>
            </w:pPr>
            <w:r w:rsidRPr="00C72674">
              <w:rPr>
                <w:sz w:val="22"/>
                <w:szCs w:val="22"/>
              </w:rPr>
              <w:t>0-31    --&gt;</w:t>
            </w:r>
          </w:p>
        </w:tc>
        <w:tc>
          <w:tcPr>
            <w:tcW w:w="1642" w:type="dxa"/>
            <w:tcBorders>
              <w:top w:val="single" w:sz="4" w:space="0" w:color="auto"/>
              <w:left w:val="nil"/>
              <w:bottom w:val="nil"/>
              <w:right w:val="single" w:sz="4" w:space="0" w:color="auto"/>
            </w:tcBorders>
          </w:tcPr>
          <w:p w14:paraId="355DDABD" w14:textId="77777777" w:rsidR="003139B7" w:rsidRPr="00C72674" w:rsidRDefault="003139B7" w:rsidP="00763FBA">
            <w:pPr>
              <w:spacing w:after="0"/>
              <w:rPr>
                <w:sz w:val="22"/>
                <w:szCs w:val="22"/>
              </w:rPr>
            </w:pPr>
            <w:r w:rsidRPr="00C72674">
              <w:rPr>
                <w:sz w:val="22"/>
                <w:szCs w:val="22"/>
              </w:rPr>
              <w:t>off</w:t>
            </w:r>
          </w:p>
        </w:tc>
        <w:tc>
          <w:tcPr>
            <w:tcW w:w="1643" w:type="dxa"/>
            <w:tcBorders>
              <w:top w:val="single" w:sz="4" w:space="0" w:color="auto"/>
              <w:left w:val="single" w:sz="4" w:space="0" w:color="auto"/>
              <w:bottom w:val="nil"/>
              <w:right w:val="nil"/>
            </w:tcBorders>
          </w:tcPr>
          <w:p w14:paraId="6C9D4F49" w14:textId="77777777" w:rsidR="003139B7" w:rsidRPr="00C72674" w:rsidRDefault="003139B7" w:rsidP="00763FBA">
            <w:pPr>
              <w:spacing w:after="0"/>
              <w:jc w:val="right"/>
              <w:rPr>
                <w:sz w:val="22"/>
                <w:szCs w:val="22"/>
              </w:rPr>
            </w:pPr>
            <w:r w:rsidRPr="00C72674">
              <w:rPr>
                <w:sz w:val="22"/>
                <w:szCs w:val="22"/>
              </w:rPr>
              <w:t>0-5     --&gt;</w:t>
            </w:r>
          </w:p>
        </w:tc>
        <w:tc>
          <w:tcPr>
            <w:tcW w:w="1643" w:type="dxa"/>
            <w:tcBorders>
              <w:top w:val="single" w:sz="4" w:space="0" w:color="auto"/>
              <w:left w:val="nil"/>
              <w:bottom w:val="nil"/>
              <w:right w:val="single" w:sz="4" w:space="0" w:color="auto"/>
            </w:tcBorders>
          </w:tcPr>
          <w:p w14:paraId="69F7A06C" w14:textId="77777777" w:rsidR="003139B7" w:rsidRPr="00C72674" w:rsidRDefault="003139B7" w:rsidP="00763FBA">
            <w:pPr>
              <w:spacing w:after="0"/>
              <w:rPr>
                <w:sz w:val="22"/>
                <w:szCs w:val="22"/>
              </w:rPr>
            </w:pPr>
            <w:r w:rsidRPr="00C72674">
              <w:rPr>
                <w:sz w:val="22"/>
                <w:szCs w:val="22"/>
              </w:rPr>
              <w:t>1</w:t>
            </w:r>
          </w:p>
        </w:tc>
      </w:tr>
      <w:tr w:rsidR="003139B7" w:rsidRPr="00AD5E50" w14:paraId="72560196" w14:textId="77777777" w:rsidTr="00763FBA">
        <w:tc>
          <w:tcPr>
            <w:tcW w:w="1642" w:type="dxa"/>
            <w:tcBorders>
              <w:top w:val="nil"/>
              <w:left w:val="single" w:sz="4" w:space="0" w:color="auto"/>
              <w:bottom w:val="nil"/>
              <w:right w:val="nil"/>
            </w:tcBorders>
          </w:tcPr>
          <w:p w14:paraId="2D135AD0" w14:textId="77777777" w:rsidR="003139B7" w:rsidRPr="00C72674" w:rsidRDefault="003139B7" w:rsidP="00763FBA">
            <w:pPr>
              <w:spacing w:after="0"/>
              <w:jc w:val="right"/>
              <w:rPr>
                <w:sz w:val="22"/>
                <w:szCs w:val="22"/>
              </w:rPr>
            </w:pPr>
            <w:r w:rsidRPr="00C72674">
              <w:rPr>
                <w:sz w:val="22"/>
                <w:szCs w:val="22"/>
              </w:rPr>
              <w:t>4-10    --&gt;</w:t>
            </w:r>
          </w:p>
        </w:tc>
        <w:tc>
          <w:tcPr>
            <w:tcW w:w="1642" w:type="dxa"/>
            <w:tcBorders>
              <w:top w:val="nil"/>
              <w:left w:val="nil"/>
              <w:bottom w:val="nil"/>
              <w:right w:val="single" w:sz="4" w:space="0" w:color="auto"/>
            </w:tcBorders>
          </w:tcPr>
          <w:p w14:paraId="5A8F972E" w14:textId="77777777" w:rsidR="003139B7" w:rsidRPr="00C72674" w:rsidRDefault="003139B7" w:rsidP="00763FBA">
            <w:pPr>
              <w:spacing w:after="0"/>
              <w:rPr>
                <w:sz w:val="22"/>
                <w:szCs w:val="22"/>
              </w:rPr>
            </w:pPr>
            <w:r w:rsidRPr="00C72674">
              <w:rPr>
                <w:sz w:val="22"/>
                <w:szCs w:val="22"/>
              </w:rPr>
              <w:t>1</w:t>
            </w:r>
          </w:p>
        </w:tc>
        <w:tc>
          <w:tcPr>
            <w:tcW w:w="1642" w:type="dxa"/>
            <w:tcBorders>
              <w:top w:val="nil"/>
              <w:left w:val="single" w:sz="4" w:space="0" w:color="auto"/>
              <w:bottom w:val="nil"/>
              <w:right w:val="nil"/>
            </w:tcBorders>
          </w:tcPr>
          <w:p w14:paraId="51A7B3B3" w14:textId="77777777" w:rsidR="003139B7" w:rsidRPr="00C72674" w:rsidRDefault="003139B7" w:rsidP="00763FBA">
            <w:pPr>
              <w:spacing w:after="0"/>
              <w:jc w:val="right"/>
              <w:rPr>
                <w:sz w:val="22"/>
                <w:szCs w:val="22"/>
              </w:rPr>
            </w:pPr>
            <w:r w:rsidRPr="00C72674">
              <w:rPr>
                <w:sz w:val="22"/>
                <w:szCs w:val="22"/>
              </w:rPr>
              <w:t>32-95   --&gt;</w:t>
            </w:r>
          </w:p>
        </w:tc>
        <w:tc>
          <w:tcPr>
            <w:tcW w:w="1642" w:type="dxa"/>
            <w:tcBorders>
              <w:top w:val="nil"/>
              <w:left w:val="nil"/>
              <w:bottom w:val="nil"/>
              <w:right w:val="single" w:sz="4" w:space="0" w:color="auto"/>
            </w:tcBorders>
          </w:tcPr>
          <w:p w14:paraId="29A5BAC3" w14:textId="77777777" w:rsidR="003139B7" w:rsidRPr="00C72674" w:rsidRDefault="003139B7" w:rsidP="00763FBA">
            <w:pPr>
              <w:spacing w:after="0"/>
              <w:rPr>
                <w:sz w:val="22"/>
                <w:szCs w:val="22"/>
              </w:rPr>
            </w:pPr>
            <w:r w:rsidRPr="00C72674">
              <w:rPr>
                <w:sz w:val="22"/>
                <w:szCs w:val="22"/>
              </w:rPr>
              <w:t>up</w:t>
            </w:r>
          </w:p>
        </w:tc>
        <w:tc>
          <w:tcPr>
            <w:tcW w:w="1643" w:type="dxa"/>
            <w:tcBorders>
              <w:top w:val="nil"/>
              <w:left w:val="single" w:sz="4" w:space="0" w:color="auto"/>
              <w:bottom w:val="nil"/>
              <w:right w:val="nil"/>
            </w:tcBorders>
          </w:tcPr>
          <w:p w14:paraId="55FA916C" w14:textId="77777777" w:rsidR="003139B7" w:rsidRPr="00C72674" w:rsidRDefault="003139B7" w:rsidP="00763FBA">
            <w:pPr>
              <w:spacing w:after="0"/>
              <w:jc w:val="right"/>
              <w:rPr>
                <w:sz w:val="22"/>
                <w:szCs w:val="22"/>
              </w:rPr>
            </w:pPr>
            <w:r w:rsidRPr="00C72674">
              <w:rPr>
                <w:sz w:val="22"/>
                <w:szCs w:val="22"/>
              </w:rPr>
              <w:t>6-17    --&gt;</w:t>
            </w:r>
          </w:p>
        </w:tc>
        <w:tc>
          <w:tcPr>
            <w:tcW w:w="1643" w:type="dxa"/>
            <w:tcBorders>
              <w:top w:val="nil"/>
              <w:left w:val="nil"/>
              <w:bottom w:val="nil"/>
              <w:right w:val="single" w:sz="4" w:space="0" w:color="auto"/>
            </w:tcBorders>
          </w:tcPr>
          <w:p w14:paraId="08A9BA20" w14:textId="77777777" w:rsidR="003139B7" w:rsidRPr="00C72674" w:rsidRDefault="003139B7" w:rsidP="00763FBA">
            <w:pPr>
              <w:spacing w:after="0"/>
              <w:rPr>
                <w:sz w:val="22"/>
                <w:szCs w:val="22"/>
              </w:rPr>
            </w:pPr>
            <w:r w:rsidRPr="00C72674">
              <w:rPr>
                <w:sz w:val="22"/>
                <w:szCs w:val="22"/>
              </w:rPr>
              <w:t>2</w:t>
            </w:r>
          </w:p>
        </w:tc>
      </w:tr>
      <w:tr w:rsidR="003139B7" w:rsidRPr="00AD5E50" w14:paraId="06467442" w14:textId="77777777" w:rsidTr="00763FBA">
        <w:tc>
          <w:tcPr>
            <w:tcW w:w="1642" w:type="dxa"/>
            <w:tcBorders>
              <w:top w:val="nil"/>
              <w:left w:val="single" w:sz="4" w:space="0" w:color="auto"/>
              <w:bottom w:val="nil"/>
              <w:right w:val="nil"/>
            </w:tcBorders>
          </w:tcPr>
          <w:p w14:paraId="6887DEE3" w14:textId="77777777" w:rsidR="003139B7" w:rsidRPr="00C72674" w:rsidRDefault="003139B7" w:rsidP="00763FBA">
            <w:pPr>
              <w:spacing w:after="0"/>
              <w:jc w:val="right"/>
              <w:rPr>
                <w:sz w:val="22"/>
                <w:szCs w:val="22"/>
              </w:rPr>
            </w:pPr>
            <w:r w:rsidRPr="00C72674">
              <w:rPr>
                <w:sz w:val="22"/>
                <w:szCs w:val="22"/>
              </w:rPr>
              <w:t>11-17   --&gt;</w:t>
            </w:r>
          </w:p>
        </w:tc>
        <w:tc>
          <w:tcPr>
            <w:tcW w:w="1642" w:type="dxa"/>
            <w:tcBorders>
              <w:top w:val="nil"/>
              <w:left w:val="nil"/>
              <w:bottom w:val="nil"/>
              <w:right w:val="single" w:sz="4" w:space="0" w:color="auto"/>
            </w:tcBorders>
          </w:tcPr>
          <w:p w14:paraId="3F7E8CFF" w14:textId="77777777" w:rsidR="003139B7" w:rsidRPr="00C72674" w:rsidRDefault="003139B7" w:rsidP="00763FBA">
            <w:pPr>
              <w:spacing w:after="0"/>
              <w:rPr>
                <w:sz w:val="22"/>
                <w:szCs w:val="22"/>
              </w:rPr>
            </w:pPr>
            <w:r w:rsidRPr="00C72674">
              <w:rPr>
                <w:sz w:val="22"/>
                <w:szCs w:val="22"/>
              </w:rPr>
              <w:t>2</w:t>
            </w:r>
          </w:p>
        </w:tc>
        <w:tc>
          <w:tcPr>
            <w:tcW w:w="1642" w:type="dxa"/>
            <w:tcBorders>
              <w:top w:val="nil"/>
              <w:left w:val="single" w:sz="4" w:space="0" w:color="auto"/>
              <w:bottom w:val="single" w:sz="4" w:space="0" w:color="auto"/>
              <w:right w:val="nil"/>
            </w:tcBorders>
          </w:tcPr>
          <w:p w14:paraId="74F3E701" w14:textId="77777777" w:rsidR="003139B7" w:rsidRPr="00C72674" w:rsidRDefault="003139B7" w:rsidP="00763FBA">
            <w:pPr>
              <w:spacing w:after="0"/>
              <w:jc w:val="right"/>
              <w:rPr>
                <w:sz w:val="22"/>
                <w:szCs w:val="22"/>
              </w:rPr>
            </w:pPr>
            <w:r w:rsidRPr="00C72674">
              <w:rPr>
                <w:sz w:val="22"/>
                <w:szCs w:val="22"/>
              </w:rPr>
              <w:t>96-127  --&gt;</w:t>
            </w:r>
          </w:p>
        </w:tc>
        <w:tc>
          <w:tcPr>
            <w:tcW w:w="1642" w:type="dxa"/>
            <w:tcBorders>
              <w:top w:val="nil"/>
              <w:left w:val="nil"/>
              <w:bottom w:val="single" w:sz="4" w:space="0" w:color="auto"/>
              <w:right w:val="single" w:sz="4" w:space="0" w:color="auto"/>
            </w:tcBorders>
          </w:tcPr>
          <w:p w14:paraId="4BF1FF6F" w14:textId="77777777" w:rsidR="003139B7" w:rsidRPr="00C72674" w:rsidRDefault="003139B7" w:rsidP="00763FBA">
            <w:pPr>
              <w:spacing w:after="0"/>
              <w:rPr>
                <w:sz w:val="22"/>
                <w:szCs w:val="22"/>
              </w:rPr>
            </w:pPr>
            <w:r w:rsidRPr="00C72674">
              <w:rPr>
                <w:sz w:val="22"/>
                <w:szCs w:val="22"/>
              </w:rPr>
              <w:t>down</w:t>
            </w:r>
          </w:p>
        </w:tc>
        <w:tc>
          <w:tcPr>
            <w:tcW w:w="1643" w:type="dxa"/>
            <w:tcBorders>
              <w:top w:val="nil"/>
              <w:left w:val="single" w:sz="4" w:space="0" w:color="auto"/>
              <w:bottom w:val="nil"/>
              <w:right w:val="nil"/>
            </w:tcBorders>
          </w:tcPr>
          <w:p w14:paraId="1DE118B9" w14:textId="77777777" w:rsidR="003139B7" w:rsidRPr="00C72674" w:rsidRDefault="003139B7" w:rsidP="00763FBA">
            <w:pPr>
              <w:spacing w:after="0"/>
              <w:jc w:val="right"/>
              <w:rPr>
                <w:sz w:val="22"/>
                <w:szCs w:val="22"/>
              </w:rPr>
            </w:pPr>
            <w:r w:rsidRPr="00C72674">
              <w:rPr>
                <w:sz w:val="22"/>
                <w:szCs w:val="22"/>
              </w:rPr>
              <w:t>18-28   --&gt;</w:t>
            </w:r>
          </w:p>
        </w:tc>
        <w:tc>
          <w:tcPr>
            <w:tcW w:w="1643" w:type="dxa"/>
            <w:tcBorders>
              <w:top w:val="nil"/>
              <w:left w:val="nil"/>
              <w:bottom w:val="nil"/>
              <w:right w:val="single" w:sz="4" w:space="0" w:color="auto"/>
            </w:tcBorders>
          </w:tcPr>
          <w:p w14:paraId="5F7E2B0D" w14:textId="77777777" w:rsidR="003139B7" w:rsidRPr="00C72674" w:rsidRDefault="003139B7" w:rsidP="00763FBA">
            <w:pPr>
              <w:spacing w:after="0"/>
              <w:rPr>
                <w:sz w:val="22"/>
                <w:szCs w:val="22"/>
              </w:rPr>
            </w:pPr>
            <w:r w:rsidRPr="00C72674">
              <w:rPr>
                <w:sz w:val="22"/>
                <w:szCs w:val="22"/>
              </w:rPr>
              <w:t>3</w:t>
            </w:r>
          </w:p>
        </w:tc>
      </w:tr>
      <w:tr w:rsidR="003139B7" w:rsidRPr="00AD5E50" w14:paraId="674F9B39" w14:textId="77777777" w:rsidTr="00763FBA">
        <w:tc>
          <w:tcPr>
            <w:tcW w:w="1642" w:type="dxa"/>
            <w:tcBorders>
              <w:top w:val="nil"/>
              <w:left w:val="single" w:sz="4" w:space="0" w:color="auto"/>
              <w:bottom w:val="nil"/>
              <w:right w:val="nil"/>
            </w:tcBorders>
          </w:tcPr>
          <w:p w14:paraId="57E6B5FB" w14:textId="77777777" w:rsidR="003139B7" w:rsidRPr="00C72674" w:rsidRDefault="003139B7" w:rsidP="00763FBA">
            <w:pPr>
              <w:spacing w:after="0"/>
              <w:jc w:val="right"/>
              <w:rPr>
                <w:sz w:val="22"/>
                <w:szCs w:val="22"/>
              </w:rPr>
            </w:pPr>
            <w:r w:rsidRPr="00C72674">
              <w:rPr>
                <w:sz w:val="22"/>
                <w:szCs w:val="22"/>
              </w:rPr>
              <w:t>18-24   --&gt;</w:t>
            </w:r>
          </w:p>
        </w:tc>
        <w:tc>
          <w:tcPr>
            <w:tcW w:w="1642" w:type="dxa"/>
            <w:tcBorders>
              <w:top w:val="nil"/>
              <w:left w:val="nil"/>
              <w:bottom w:val="nil"/>
              <w:right w:val="single" w:sz="4" w:space="0" w:color="auto"/>
            </w:tcBorders>
          </w:tcPr>
          <w:p w14:paraId="48E04C41" w14:textId="77777777" w:rsidR="003139B7" w:rsidRPr="00C72674" w:rsidRDefault="003139B7" w:rsidP="00763FBA">
            <w:pPr>
              <w:spacing w:after="0"/>
              <w:rPr>
                <w:sz w:val="22"/>
                <w:szCs w:val="22"/>
              </w:rPr>
            </w:pPr>
            <w:r w:rsidRPr="00C72674">
              <w:rPr>
                <w:sz w:val="22"/>
                <w:szCs w:val="22"/>
              </w:rPr>
              <w:t>3</w:t>
            </w:r>
          </w:p>
        </w:tc>
        <w:tc>
          <w:tcPr>
            <w:tcW w:w="3284" w:type="dxa"/>
            <w:gridSpan w:val="2"/>
            <w:tcBorders>
              <w:top w:val="single" w:sz="4" w:space="0" w:color="auto"/>
              <w:left w:val="single" w:sz="4" w:space="0" w:color="auto"/>
              <w:bottom w:val="single" w:sz="4" w:space="0" w:color="auto"/>
              <w:right w:val="single" w:sz="4" w:space="0" w:color="auto"/>
            </w:tcBorders>
          </w:tcPr>
          <w:p w14:paraId="5FDA2CEF" w14:textId="77777777" w:rsidR="003139B7" w:rsidRPr="00C72674" w:rsidRDefault="003139B7" w:rsidP="00763FBA">
            <w:pPr>
              <w:spacing w:after="0"/>
              <w:jc w:val="center"/>
              <w:rPr>
                <w:b/>
                <w:i/>
                <w:sz w:val="22"/>
                <w:szCs w:val="22"/>
              </w:rPr>
            </w:pPr>
            <w:r w:rsidRPr="00C72674">
              <w:rPr>
                <w:b/>
                <w:i/>
                <w:sz w:val="22"/>
                <w:szCs w:val="22"/>
              </w:rPr>
              <w:t>CC#87, SldUpStp</w:t>
            </w:r>
          </w:p>
        </w:tc>
        <w:tc>
          <w:tcPr>
            <w:tcW w:w="1643" w:type="dxa"/>
            <w:tcBorders>
              <w:top w:val="nil"/>
              <w:left w:val="single" w:sz="4" w:space="0" w:color="auto"/>
              <w:bottom w:val="nil"/>
              <w:right w:val="nil"/>
            </w:tcBorders>
          </w:tcPr>
          <w:p w14:paraId="4FFAA610" w14:textId="77777777" w:rsidR="003139B7" w:rsidRPr="00C72674" w:rsidRDefault="003139B7" w:rsidP="00763FBA">
            <w:pPr>
              <w:spacing w:after="0"/>
              <w:jc w:val="right"/>
              <w:rPr>
                <w:sz w:val="22"/>
                <w:szCs w:val="22"/>
              </w:rPr>
            </w:pPr>
            <w:r w:rsidRPr="00C72674">
              <w:rPr>
                <w:sz w:val="22"/>
                <w:szCs w:val="22"/>
              </w:rPr>
              <w:t>29-40   --&gt;</w:t>
            </w:r>
          </w:p>
        </w:tc>
        <w:tc>
          <w:tcPr>
            <w:tcW w:w="1643" w:type="dxa"/>
            <w:tcBorders>
              <w:top w:val="nil"/>
              <w:left w:val="nil"/>
              <w:bottom w:val="nil"/>
            </w:tcBorders>
          </w:tcPr>
          <w:p w14:paraId="5DC19A76" w14:textId="77777777" w:rsidR="003139B7" w:rsidRPr="00C72674" w:rsidRDefault="003139B7" w:rsidP="00763FBA">
            <w:pPr>
              <w:spacing w:after="0"/>
              <w:rPr>
                <w:sz w:val="22"/>
                <w:szCs w:val="22"/>
              </w:rPr>
            </w:pPr>
            <w:r w:rsidRPr="00C72674">
              <w:rPr>
                <w:sz w:val="22"/>
                <w:szCs w:val="22"/>
              </w:rPr>
              <w:t>4</w:t>
            </w:r>
          </w:p>
        </w:tc>
      </w:tr>
      <w:tr w:rsidR="003139B7" w:rsidRPr="00AD5E50" w14:paraId="7907193F" w14:textId="77777777" w:rsidTr="00763FBA">
        <w:tc>
          <w:tcPr>
            <w:tcW w:w="1642" w:type="dxa"/>
            <w:tcBorders>
              <w:top w:val="nil"/>
              <w:left w:val="single" w:sz="4" w:space="0" w:color="auto"/>
              <w:bottom w:val="nil"/>
              <w:right w:val="nil"/>
            </w:tcBorders>
          </w:tcPr>
          <w:p w14:paraId="7402CB4C" w14:textId="77777777" w:rsidR="003139B7" w:rsidRPr="00C72674" w:rsidRDefault="003139B7" w:rsidP="00763FBA">
            <w:pPr>
              <w:spacing w:after="0"/>
              <w:jc w:val="right"/>
              <w:rPr>
                <w:sz w:val="22"/>
                <w:szCs w:val="22"/>
              </w:rPr>
            </w:pPr>
            <w:r w:rsidRPr="00C72674">
              <w:rPr>
                <w:sz w:val="22"/>
                <w:szCs w:val="22"/>
              </w:rPr>
              <w:t>25-31   --&gt;</w:t>
            </w:r>
          </w:p>
        </w:tc>
        <w:tc>
          <w:tcPr>
            <w:tcW w:w="1642" w:type="dxa"/>
            <w:tcBorders>
              <w:top w:val="nil"/>
              <w:left w:val="nil"/>
              <w:bottom w:val="nil"/>
              <w:right w:val="single" w:sz="4" w:space="0" w:color="auto"/>
            </w:tcBorders>
          </w:tcPr>
          <w:p w14:paraId="2A3E0A89" w14:textId="77777777" w:rsidR="003139B7" w:rsidRPr="00C72674" w:rsidRDefault="003139B7" w:rsidP="00763FBA">
            <w:pPr>
              <w:spacing w:after="0"/>
              <w:rPr>
                <w:sz w:val="22"/>
                <w:szCs w:val="22"/>
              </w:rPr>
            </w:pPr>
            <w:r w:rsidRPr="00C72674">
              <w:rPr>
                <w:sz w:val="22"/>
                <w:szCs w:val="22"/>
              </w:rPr>
              <w:t>4</w:t>
            </w:r>
          </w:p>
        </w:tc>
        <w:tc>
          <w:tcPr>
            <w:tcW w:w="1642" w:type="dxa"/>
            <w:tcBorders>
              <w:top w:val="single" w:sz="4" w:space="0" w:color="auto"/>
              <w:left w:val="single" w:sz="4" w:space="0" w:color="auto"/>
              <w:bottom w:val="nil"/>
              <w:right w:val="nil"/>
            </w:tcBorders>
          </w:tcPr>
          <w:p w14:paraId="29270136" w14:textId="77777777" w:rsidR="003139B7" w:rsidRPr="00C72674" w:rsidRDefault="003139B7" w:rsidP="00763FBA">
            <w:pPr>
              <w:spacing w:after="0"/>
              <w:jc w:val="right"/>
              <w:rPr>
                <w:sz w:val="22"/>
                <w:szCs w:val="22"/>
              </w:rPr>
            </w:pPr>
            <w:r w:rsidRPr="00C72674">
              <w:rPr>
                <w:sz w:val="22"/>
                <w:szCs w:val="22"/>
              </w:rPr>
              <w:t>0-5     --&gt;</w:t>
            </w:r>
          </w:p>
        </w:tc>
        <w:tc>
          <w:tcPr>
            <w:tcW w:w="1642" w:type="dxa"/>
            <w:tcBorders>
              <w:top w:val="single" w:sz="4" w:space="0" w:color="auto"/>
              <w:left w:val="nil"/>
              <w:bottom w:val="nil"/>
              <w:right w:val="single" w:sz="4" w:space="0" w:color="auto"/>
            </w:tcBorders>
          </w:tcPr>
          <w:p w14:paraId="58664D7B" w14:textId="77777777" w:rsidR="003139B7" w:rsidRPr="00C72674" w:rsidRDefault="003139B7" w:rsidP="00763FBA">
            <w:pPr>
              <w:spacing w:after="0"/>
              <w:rPr>
                <w:sz w:val="22"/>
                <w:szCs w:val="22"/>
              </w:rPr>
            </w:pPr>
            <w:r w:rsidRPr="00C72674">
              <w:rPr>
                <w:sz w:val="22"/>
                <w:szCs w:val="22"/>
              </w:rPr>
              <w:t>1</w:t>
            </w:r>
          </w:p>
        </w:tc>
        <w:tc>
          <w:tcPr>
            <w:tcW w:w="1643" w:type="dxa"/>
            <w:tcBorders>
              <w:top w:val="nil"/>
              <w:left w:val="single" w:sz="4" w:space="0" w:color="auto"/>
              <w:bottom w:val="nil"/>
              <w:right w:val="nil"/>
            </w:tcBorders>
          </w:tcPr>
          <w:p w14:paraId="67B751DB" w14:textId="77777777" w:rsidR="003139B7" w:rsidRPr="00C72674" w:rsidRDefault="003139B7" w:rsidP="00763FBA">
            <w:pPr>
              <w:spacing w:after="0"/>
              <w:jc w:val="right"/>
              <w:rPr>
                <w:sz w:val="22"/>
                <w:szCs w:val="22"/>
              </w:rPr>
            </w:pPr>
            <w:r w:rsidRPr="00C72674">
              <w:rPr>
                <w:sz w:val="22"/>
                <w:szCs w:val="22"/>
              </w:rPr>
              <w:t>41-51   --&gt;</w:t>
            </w:r>
          </w:p>
        </w:tc>
        <w:tc>
          <w:tcPr>
            <w:tcW w:w="1643" w:type="dxa"/>
            <w:tcBorders>
              <w:top w:val="nil"/>
              <w:left w:val="nil"/>
              <w:bottom w:val="nil"/>
              <w:right w:val="single" w:sz="4" w:space="0" w:color="auto"/>
            </w:tcBorders>
          </w:tcPr>
          <w:p w14:paraId="7ECC2728" w14:textId="77777777" w:rsidR="003139B7" w:rsidRPr="00C72674" w:rsidRDefault="003139B7" w:rsidP="00763FBA">
            <w:pPr>
              <w:spacing w:after="0"/>
              <w:rPr>
                <w:sz w:val="22"/>
                <w:szCs w:val="22"/>
              </w:rPr>
            </w:pPr>
            <w:r w:rsidRPr="00C72674">
              <w:rPr>
                <w:sz w:val="22"/>
                <w:szCs w:val="22"/>
              </w:rPr>
              <w:t>5</w:t>
            </w:r>
          </w:p>
        </w:tc>
      </w:tr>
      <w:tr w:rsidR="003139B7" w:rsidRPr="00AD5E50" w14:paraId="396A05CE" w14:textId="77777777" w:rsidTr="00763FBA">
        <w:tc>
          <w:tcPr>
            <w:tcW w:w="1642" w:type="dxa"/>
            <w:tcBorders>
              <w:top w:val="nil"/>
              <w:left w:val="single" w:sz="4" w:space="0" w:color="auto"/>
              <w:bottom w:val="nil"/>
              <w:right w:val="nil"/>
            </w:tcBorders>
          </w:tcPr>
          <w:p w14:paraId="20607F7F" w14:textId="77777777" w:rsidR="003139B7" w:rsidRPr="00C72674" w:rsidRDefault="003139B7" w:rsidP="00763FBA">
            <w:pPr>
              <w:spacing w:after="0"/>
              <w:jc w:val="right"/>
              <w:rPr>
                <w:sz w:val="22"/>
                <w:szCs w:val="22"/>
              </w:rPr>
            </w:pPr>
            <w:r w:rsidRPr="00C72674">
              <w:rPr>
                <w:sz w:val="22"/>
                <w:szCs w:val="22"/>
              </w:rPr>
              <w:t>32-38   --&gt;</w:t>
            </w:r>
          </w:p>
        </w:tc>
        <w:tc>
          <w:tcPr>
            <w:tcW w:w="1642" w:type="dxa"/>
            <w:tcBorders>
              <w:top w:val="nil"/>
              <w:left w:val="nil"/>
              <w:bottom w:val="nil"/>
              <w:right w:val="single" w:sz="4" w:space="0" w:color="auto"/>
            </w:tcBorders>
          </w:tcPr>
          <w:p w14:paraId="3107FD7C" w14:textId="77777777" w:rsidR="003139B7" w:rsidRPr="00C72674" w:rsidRDefault="003139B7" w:rsidP="00763FBA">
            <w:pPr>
              <w:spacing w:after="0"/>
              <w:rPr>
                <w:sz w:val="22"/>
                <w:szCs w:val="22"/>
              </w:rPr>
            </w:pPr>
            <w:r w:rsidRPr="00C72674">
              <w:rPr>
                <w:sz w:val="22"/>
                <w:szCs w:val="22"/>
              </w:rPr>
              <w:t>5</w:t>
            </w:r>
          </w:p>
        </w:tc>
        <w:tc>
          <w:tcPr>
            <w:tcW w:w="1642" w:type="dxa"/>
            <w:tcBorders>
              <w:top w:val="nil"/>
              <w:left w:val="single" w:sz="4" w:space="0" w:color="auto"/>
              <w:bottom w:val="nil"/>
              <w:right w:val="nil"/>
            </w:tcBorders>
          </w:tcPr>
          <w:p w14:paraId="1A94496D" w14:textId="77777777" w:rsidR="003139B7" w:rsidRPr="00C72674" w:rsidRDefault="003139B7" w:rsidP="00763FBA">
            <w:pPr>
              <w:spacing w:after="0"/>
              <w:jc w:val="right"/>
              <w:rPr>
                <w:sz w:val="22"/>
                <w:szCs w:val="22"/>
              </w:rPr>
            </w:pPr>
            <w:r w:rsidRPr="00C72674">
              <w:rPr>
                <w:sz w:val="22"/>
                <w:szCs w:val="22"/>
              </w:rPr>
              <w:t>6-17    --&gt;</w:t>
            </w:r>
          </w:p>
        </w:tc>
        <w:tc>
          <w:tcPr>
            <w:tcW w:w="1642" w:type="dxa"/>
            <w:tcBorders>
              <w:top w:val="nil"/>
              <w:left w:val="nil"/>
              <w:bottom w:val="nil"/>
              <w:right w:val="single" w:sz="4" w:space="0" w:color="auto"/>
            </w:tcBorders>
          </w:tcPr>
          <w:p w14:paraId="45D1AA19" w14:textId="77777777" w:rsidR="003139B7" w:rsidRPr="00C72674" w:rsidRDefault="003139B7" w:rsidP="00763FBA">
            <w:pPr>
              <w:spacing w:after="0"/>
              <w:rPr>
                <w:sz w:val="22"/>
                <w:szCs w:val="22"/>
              </w:rPr>
            </w:pPr>
            <w:r w:rsidRPr="00C72674">
              <w:rPr>
                <w:sz w:val="22"/>
                <w:szCs w:val="22"/>
              </w:rPr>
              <w:t>2</w:t>
            </w:r>
          </w:p>
        </w:tc>
        <w:tc>
          <w:tcPr>
            <w:tcW w:w="1643" w:type="dxa"/>
            <w:tcBorders>
              <w:top w:val="nil"/>
              <w:left w:val="single" w:sz="4" w:space="0" w:color="auto"/>
              <w:bottom w:val="nil"/>
              <w:right w:val="nil"/>
            </w:tcBorders>
          </w:tcPr>
          <w:p w14:paraId="17775036" w14:textId="77777777" w:rsidR="003139B7" w:rsidRPr="00C72674" w:rsidRDefault="003139B7" w:rsidP="00763FBA">
            <w:pPr>
              <w:spacing w:after="0"/>
              <w:jc w:val="right"/>
              <w:rPr>
                <w:sz w:val="22"/>
                <w:szCs w:val="22"/>
              </w:rPr>
            </w:pPr>
            <w:r w:rsidRPr="00C72674">
              <w:rPr>
                <w:sz w:val="22"/>
                <w:szCs w:val="22"/>
              </w:rPr>
              <w:t>52-63   --&gt;</w:t>
            </w:r>
          </w:p>
        </w:tc>
        <w:tc>
          <w:tcPr>
            <w:tcW w:w="1643" w:type="dxa"/>
            <w:tcBorders>
              <w:top w:val="nil"/>
              <w:left w:val="nil"/>
              <w:bottom w:val="nil"/>
              <w:right w:val="single" w:sz="4" w:space="0" w:color="auto"/>
            </w:tcBorders>
          </w:tcPr>
          <w:p w14:paraId="574CD3E6" w14:textId="77777777" w:rsidR="003139B7" w:rsidRPr="00C72674" w:rsidRDefault="003139B7" w:rsidP="00763FBA">
            <w:pPr>
              <w:spacing w:after="0"/>
              <w:rPr>
                <w:sz w:val="22"/>
                <w:szCs w:val="22"/>
              </w:rPr>
            </w:pPr>
            <w:r w:rsidRPr="00C72674">
              <w:rPr>
                <w:sz w:val="22"/>
                <w:szCs w:val="22"/>
              </w:rPr>
              <w:t>6</w:t>
            </w:r>
          </w:p>
        </w:tc>
      </w:tr>
      <w:tr w:rsidR="003139B7" w:rsidRPr="00AD5E50" w14:paraId="1EC181E0" w14:textId="77777777" w:rsidTr="00763FBA">
        <w:tc>
          <w:tcPr>
            <w:tcW w:w="1642" w:type="dxa"/>
            <w:tcBorders>
              <w:top w:val="nil"/>
              <w:left w:val="single" w:sz="4" w:space="0" w:color="auto"/>
              <w:bottom w:val="nil"/>
              <w:right w:val="nil"/>
            </w:tcBorders>
          </w:tcPr>
          <w:p w14:paraId="336D9537" w14:textId="77777777" w:rsidR="003139B7" w:rsidRPr="00C72674" w:rsidRDefault="003139B7" w:rsidP="00763FBA">
            <w:pPr>
              <w:spacing w:after="0"/>
              <w:jc w:val="right"/>
              <w:rPr>
                <w:sz w:val="22"/>
                <w:szCs w:val="22"/>
              </w:rPr>
            </w:pPr>
            <w:r w:rsidRPr="00C72674">
              <w:rPr>
                <w:sz w:val="22"/>
                <w:szCs w:val="22"/>
              </w:rPr>
              <w:t>39-45   --&gt;</w:t>
            </w:r>
          </w:p>
        </w:tc>
        <w:tc>
          <w:tcPr>
            <w:tcW w:w="1642" w:type="dxa"/>
            <w:tcBorders>
              <w:top w:val="nil"/>
              <w:left w:val="nil"/>
              <w:bottom w:val="nil"/>
              <w:right w:val="single" w:sz="4" w:space="0" w:color="auto"/>
            </w:tcBorders>
          </w:tcPr>
          <w:p w14:paraId="0E022F9B" w14:textId="77777777" w:rsidR="003139B7" w:rsidRPr="00C72674" w:rsidRDefault="003139B7" w:rsidP="00763FBA">
            <w:pPr>
              <w:spacing w:after="0"/>
              <w:rPr>
                <w:sz w:val="22"/>
                <w:szCs w:val="22"/>
              </w:rPr>
            </w:pPr>
            <w:r w:rsidRPr="00C72674">
              <w:rPr>
                <w:sz w:val="22"/>
                <w:szCs w:val="22"/>
              </w:rPr>
              <w:t>6</w:t>
            </w:r>
          </w:p>
        </w:tc>
        <w:tc>
          <w:tcPr>
            <w:tcW w:w="1642" w:type="dxa"/>
            <w:tcBorders>
              <w:top w:val="nil"/>
              <w:left w:val="single" w:sz="4" w:space="0" w:color="auto"/>
              <w:bottom w:val="nil"/>
              <w:right w:val="nil"/>
            </w:tcBorders>
          </w:tcPr>
          <w:p w14:paraId="04E911DF" w14:textId="77777777" w:rsidR="003139B7" w:rsidRPr="00C72674" w:rsidRDefault="003139B7" w:rsidP="00763FBA">
            <w:pPr>
              <w:spacing w:after="0"/>
              <w:jc w:val="right"/>
              <w:rPr>
                <w:sz w:val="22"/>
                <w:szCs w:val="22"/>
              </w:rPr>
            </w:pPr>
            <w:r w:rsidRPr="00C72674">
              <w:rPr>
                <w:sz w:val="22"/>
                <w:szCs w:val="22"/>
              </w:rPr>
              <w:t>18-28   --&gt;</w:t>
            </w:r>
          </w:p>
        </w:tc>
        <w:tc>
          <w:tcPr>
            <w:tcW w:w="1642" w:type="dxa"/>
            <w:tcBorders>
              <w:top w:val="nil"/>
              <w:left w:val="nil"/>
              <w:bottom w:val="nil"/>
              <w:right w:val="single" w:sz="4" w:space="0" w:color="auto"/>
            </w:tcBorders>
          </w:tcPr>
          <w:p w14:paraId="7C5F5334" w14:textId="77777777" w:rsidR="003139B7" w:rsidRPr="00C72674" w:rsidRDefault="003139B7" w:rsidP="00763FBA">
            <w:pPr>
              <w:spacing w:after="0"/>
              <w:rPr>
                <w:sz w:val="22"/>
                <w:szCs w:val="22"/>
              </w:rPr>
            </w:pPr>
            <w:r w:rsidRPr="00C72674">
              <w:rPr>
                <w:sz w:val="22"/>
                <w:szCs w:val="22"/>
              </w:rPr>
              <w:t>3</w:t>
            </w:r>
          </w:p>
        </w:tc>
        <w:tc>
          <w:tcPr>
            <w:tcW w:w="1643" w:type="dxa"/>
            <w:tcBorders>
              <w:top w:val="nil"/>
              <w:left w:val="single" w:sz="4" w:space="0" w:color="auto"/>
              <w:bottom w:val="nil"/>
              <w:right w:val="nil"/>
            </w:tcBorders>
          </w:tcPr>
          <w:p w14:paraId="7007DEC2" w14:textId="77777777" w:rsidR="003139B7" w:rsidRPr="00C72674" w:rsidRDefault="003139B7" w:rsidP="00763FBA">
            <w:pPr>
              <w:spacing w:after="0"/>
              <w:jc w:val="right"/>
              <w:rPr>
                <w:sz w:val="22"/>
                <w:szCs w:val="22"/>
              </w:rPr>
            </w:pPr>
            <w:r w:rsidRPr="00C72674">
              <w:rPr>
                <w:sz w:val="22"/>
                <w:szCs w:val="22"/>
              </w:rPr>
              <w:t>64-75   --&gt;</w:t>
            </w:r>
          </w:p>
        </w:tc>
        <w:tc>
          <w:tcPr>
            <w:tcW w:w="1643" w:type="dxa"/>
            <w:tcBorders>
              <w:top w:val="nil"/>
              <w:left w:val="nil"/>
              <w:bottom w:val="nil"/>
              <w:right w:val="single" w:sz="4" w:space="0" w:color="auto"/>
            </w:tcBorders>
          </w:tcPr>
          <w:p w14:paraId="78F9B5D4" w14:textId="77777777" w:rsidR="003139B7" w:rsidRPr="00C72674" w:rsidRDefault="003139B7" w:rsidP="00763FBA">
            <w:pPr>
              <w:spacing w:after="0"/>
              <w:rPr>
                <w:sz w:val="22"/>
                <w:szCs w:val="22"/>
              </w:rPr>
            </w:pPr>
            <w:r w:rsidRPr="00C72674">
              <w:rPr>
                <w:sz w:val="22"/>
                <w:szCs w:val="22"/>
              </w:rPr>
              <w:t>7</w:t>
            </w:r>
          </w:p>
        </w:tc>
      </w:tr>
      <w:tr w:rsidR="003139B7" w:rsidRPr="00AD5E50" w14:paraId="600691AC" w14:textId="77777777" w:rsidTr="00763FBA">
        <w:tc>
          <w:tcPr>
            <w:tcW w:w="1642" w:type="dxa"/>
            <w:tcBorders>
              <w:top w:val="nil"/>
              <w:left w:val="single" w:sz="4" w:space="0" w:color="auto"/>
              <w:bottom w:val="nil"/>
              <w:right w:val="nil"/>
            </w:tcBorders>
          </w:tcPr>
          <w:p w14:paraId="00A02B98" w14:textId="77777777" w:rsidR="003139B7" w:rsidRPr="00C72674" w:rsidRDefault="003139B7" w:rsidP="00763FBA">
            <w:pPr>
              <w:spacing w:after="0"/>
              <w:jc w:val="right"/>
              <w:rPr>
                <w:sz w:val="22"/>
                <w:szCs w:val="22"/>
              </w:rPr>
            </w:pPr>
            <w:r w:rsidRPr="00C72674">
              <w:rPr>
                <w:sz w:val="22"/>
                <w:szCs w:val="22"/>
              </w:rPr>
              <w:t>46-52   --&gt;</w:t>
            </w:r>
          </w:p>
        </w:tc>
        <w:tc>
          <w:tcPr>
            <w:tcW w:w="1642" w:type="dxa"/>
            <w:tcBorders>
              <w:top w:val="nil"/>
              <w:left w:val="nil"/>
              <w:bottom w:val="nil"/>
              <w:right w:val="single" w:sz="4" w:space="0" w:color="auto"/>
            </w:tcBorders>
          </w:tcPr>
          <w:p w14:paraId="1BB5290F" w14:textId="77777777" w:rsidR="003139B7" w:rsidRPr="00C72674" w:rsidRDefault="003139B7" w:rsidP="00763FBA">
            <w:pPr>
              <w:spacing w:after="0"/>
              <w:rPr>
                <w:sz w:val="22"/>
                <w:szCs w:val="22"/>
              </w:rPr>
            </w:pPr>
            <w:r w:rsidRPr="00C72674">
              <w:rPr>
                <w:sz w:val="22"/>
                <w:szCs w:val="22"/>
              </w:rPr>
              <w:t>7</w:t>
            </w:r>
          </w:p>
        </w:tc>
        <w:tc>
          <w:tcPr>
            <w:tcW w:w="1642" w:type="dxa"/>
            <w:tcBorders>
              <w:top w:val="nil"/>
              <w:left w:val="single" w:sz="4" w:space="0" w:color="auto"/>
              <w:bottom w:val="nil"/>
              <w:right w:val="nil"/>
            </w:tcBorders>
          </w:tcPr>
          <w:p w14:paraId="0FF4D8D4" w14:textId="77777777" w:rsidR="003139B7" w:rsidRPr="00C72674" w:rsidRDefault="003139B7" w:rsidP="00763FBA">
            <w:pPr>
              <w:spacing w:after="0"/>
              <w:jc w:val="right"/>
              <w:rPr>
                <w:sz w:val="22"/>
                <w:szCs w:val="22"/>
              </w:rPr>
            </w:pPr>
            <w:r w:rsidRPr="00C72674">
              <w:rPr>
                <w:sz w:val="22"/>
                <w:szCs w:val="22"/>
              </w:rPr>
              <w:t>29-40   --&gt;</w:t>
            </w:r>
          </w:p>
        </w:tc>
        <w:tc>
          <w:tcPr>
            <w:tcW w:w="1642" w:type="dxa"/>
            <w:tcBorders>
              <w:top w:val="nil"/>
              <w:left w:val="nil"/>
              <w:bottom w:val="nil"/>
              <w:right w:val="single" w:sz="4" w:space="0" w:color="auto"/>
            </w:tcBorders>
          </w:tcPr>
          <w:p w14:paraId="3F2EFAB8" w14:textId="77777777" w:rsidR="003139B7" w:rsidRPr="00C72674" w:rsidRDefault="003139B7" w:rsidP="00763FBA">
            <w:pPr>
              <w:spacing w:after="0"/>
              <w:rPr>
                <w:sz w:val="22"/>
                <w:szCs w:val="22"/>
              </w:rPr>
            </w:pPr>
            <w:r w:rsidRPr="00C72674">
              <w:rPr>
                <w:sz w:val="22"/>
                <w:szCs w:val="22"/>
              </w:rPr>
              <w:t>4</w:t>
            </w:r>
          </w:p>
        </w:tc>
        <w:tc>
          <w:tcPr>
            <w:tcW w:w="1643" w:type="dxa"/>
            <w:tcBorders>
              <w:top w:val="nil"/>
              <w:left w:val="single" w:sz="4" w:space="0" w:color="auto"/>
              <w:bottom w:val="nil"/>
              <w:right w:val="nil"/>
            </w:tcBorders>
          </w:tcPr>
          <w:p w14:paraId="085541CC" w14:textId="77777777" w:rsidR="003139B7" w:rsidRPr="00C72674" w:rsidRDefault="003139B7" w:rsidP="00763FBA">
            <w:pPr>
              <w:spacing w:after="0"/>
              <w:jc w:val="right"/>
              <w:rPr>
                <w:sz w:val="22"/>
                <w:szCs w:val="22"/>
              </w:rPr>
            </w:pPr>
            <w:r w:rsidRPr="00C72674">
              <w:rPr>
                <w:sz w:val="22"/>
                <w:szCs w:val="22"/>
              </w:rPr>
              <w:t>76-86   --&gt;</w:t>
            </w:r>
          </w:p>
        </w:tc>
        <w:tc>
          <w:tcPr>
            <w:tcW w:w="1643" w:type="dxa"/>
            <w:tcBorders>
              <w:top w:val="nil"/>
              <w:left w:val="nil"/>
              <w:bottom w:val="nil"/>
              <w:right w:val="single" w:sz="4" w:space="0" w:color="auto"/>
            </w:tcBorders>
          </w:tcPr>
          <w:p w14:paraId="49C9DBEB" w14:textId="77777777" w:rsidR="003139B7" w:rsidRPr="00C72674" w:rsidRDefault="003139B7" w:rsidP="00763FBA">
            <w:pPr>
              <w:spacing w:after="0"/>
              <w:rPr>
                <w:sz w:val="22"/>
                <w:szCs w:val="22"/>
              </w:rPr>
            </w:pPr>
            <w:r w:rsidRPr="00C72674">
              <w:rPr>
                <w:sz w:val="22"/>
                <w:szCs w:val="22"/>
              </w:rPr>
              <w:t>8</w:t>
            </w:r>
          </w:p>
        </w:tc>
      </w:tr>
      <w:tr w:rsidR="003139B7" w:rsidRPr="00AD5E50" w14:paraId="08389BE8" w14:textId="77777777" w:rsidTr="00763FBA">
        <w:tc>
          <w:tcPr>
            <w:tcW w:w="1642" w:type="dxa"/>
            <w:tcBorders>
              <w:top w:val="nil"/>
              <w:left w:val="single" w:sz="4" w:space="0" w:color="auto"/>
              <w:bottom w:val="nil"/>
              <w:right w:val="nil"/>
            </w:tcBorders>
          </w:tcPr>
          <w:p w14:paraId="770F6260" w14:textId="77777777" w:rsidR="003139B7" w:rsidRPr="00C72674" w:rsidRDefault="003139B7" w:rsidP="00763FBA">
            <w:pPr>
              <w:spacing w:after="0"/>
              <w:jc w:val="right"/>
              <w:rPr>
                <w:sz w:val="22"/>
                <w:szCs w:val="22"/>
              </w:rPr>
            </w:pPr>
            <w:r w:rsidRPr="00C72674">
              <w:rPr>
                <w:sz w:val="22"/>
                <w:szCs w:val="22"/>
              </w:rPr>
              <w:t>53-59   --&gt;</w:t>
            </w:r>
          </w:p>
        </w:tc>
        <w:tc>
          <w:tcPr>
            <w:tcW w:w="1642" w:type="dxa"/>
            <w:tcBorders>
              <w:top w:val="nil"/>
              <w:left w:val="nil"/>
              <w:bottom w:val="nil"/>
              <w:right w:val="single" w:sz="4" w:space="0" w:color="auto"/>
            </w:tcBorders>
          </w:tcPr>
          <w:p w14:paraId="243DF67C" w14:textId="77777777" w:rsidR="003139B7" w:rsidRPr="00C72674" w:rsidRDefault="003139B7" w:rsidP="00763FBA">
            <w:pPr>
              <w:spacing w:after="0"/>
              <w:rPr>
                <w:sz w:val="22"/>
                <w:szCs w:val="22"/>
              </w:rPr>
            </w:pPr>
            <w:r w:rsidRPr="00C72674">
              <w:rPr>
                <w:sz w:val="22"/>
                <w:szCs w:val="22"/>
              </w:rPr>
              <w:t>8</w:t>
            </w:r>
          </w:p>
        </w:tc>
        <w:tc>
          <w:tcPr>
            <w:tcW w:w="1642" w:type="dxa"/>
            <w:tcBorders>
              <w:top w:val="nil"/>
              <w:left w:val="single" w:sz="4" w:space="0" w:color="auto"/>
              <w:bottom w:val="nil"/>
              <w:right w:val="nil"/>
            </w:tcBorders>
          </w:tcPr>
          <w:p w14:paraId="7825C564" w14:textId="77777777" w:rsidR="003139B7" w:rsidRPr="00C72674" w:rsidRDefault="003139B7" w:rsidP="00763FBA">
            <w:pPr>
              <w:spacing w:after="0"/>
              <w:jc w:val="right"/>
              <w:rPr>
                <w:sz w:val="22"/>
                <w:szCs w:val="22"/>
              </w:rPr>
            </w:pPr>
            <w:r w:rsidRPr="00C72674">
              <w:rPr>
                <w:sz w:val="22"/>
                <w:szCs w:val="22"/>
              </w:rPr>
              <w:t>41-51   --&gt;</w:t>
            </w:r>
          </w:p>
        </w:tc>
        <w:tc>
          <w:tcPr>
            <w:tcW w:w="1642" w:type="dxa"/>
            <w:tcBorders>
              <w:top w:val="nil"/>
              <w:left w:val="nil"/>
              <w:bottom w:val="nil"/>
              <w:right w:val="single" w:sz="4" w:space="0" w:color="auto"/>
            </w:tcBorders>
          </w:tcPr>
          <w:p w14:paraId="5C127F11" w14:textId="77777777" w:rsidR="003139B7" w:rsidRPr="00C72674" w:rsidRDefault="003139B7" w:rsidP="00763FBA">
            <w:pPr>
              <w:spacing w:after="0"/>
              <w:rPr>
                <w:sz w:val="22"/>
                <w:szCs w:val="22"/>
              </w:rPr>
            </w:pPr>
            <w:r w:rsidRPr="00C72674">
              <w:rPr>
                <w:sz w:val="22"/>
                <w:szCs w:val="22"/>
              </w:rPr>
              <w:t>5</w:t>
            </w:r>
          </w:p>
        </w:tc>
        <w:tc>
          <w:tcPr>
            <w:tcW w:w="1643" w:type="dxa"/>
            <w:tcBorders>
              <w:top w:val="nil"/>
              <w:left w:val="single" w:sz="4" w:space="0" w:color="auto"/>
              <w:bottom w:val="nil"/>
              <w:right w:val="nil"/>
            </w:tcBorders>
          </w:tcPr>
          <w:p w14:paraId="4CA1A530" w14:textId="77777777" w:rsidR="003139B7" w:rsidRPr="00C72674" w:rsidRDefault="003139B7" w:rsidP="00763FBA">
            <w:pPr>
              <w:spacing w:after="0"/>
              <w:jc w:val="right"/>
              <w:rPr>
                <w:sz w:val="22"/>
                <w:szCs w:val="22"/>
              </w:rPr>
            </w:pPr>
            <w:r w:rsidRPr="00C72674">
              <w:rPr>
                <w:sz w:val="22"/>
                <w:szCs w:val="22"/>
              </w:rPr>
              <w:t>87-98   --&gt;</w:t>
            </w:r>
          </w:p>
        </w:tc>
        <w:tc>
          <w:tcPr>
            <w:tcW w:w="1643" w:type="dxa"/>
            <w:tcBorders>
              <w:top w:val="nil"/>
              <w:left w:val="nil"/>
              <w:bottom w:val="nil"/>
              <w:right w:val="single" w:sz="4" w:space="0" w:color="auto"/>
            </w:tcBorders>
          </w:tcPr>
          <w:p w14:paraId="704AFF7F" w14:textId="77777777" w:rsidR="003139B7" w:rsidRPr="00C72674" w:rsidRDefault="003139B7" w:rsidP="00763FBA">
            <w:pPr>
              <w:spacing w:after="0"/>
              <w:rPr>
                <w:sz w:val="22"/>
                <w:szCs w:val="22"/>
              </w:rPr>
            </w:pPr>
            <w:r w:rsidRPr="00C72674">
              <w:rPr>
                <w:sz w:val="22"/>
                <w:szCs w:val="22"/>
              </w:rPr>
              <w:t>9</w:t>
            </w:r>
          </w:p>
        </w:tc>
      </w:tr>
      <w:tr w:rsidR="003139B7" w:rsidRPr="00AD5E50" w14:paraId="35B9FEBE" w14:textId="77777777" w:rsidTr="00763FBA">
        <w:tc>
          <w:tcPr>
            <w:tcW w:w="1642" w:type="dxa"/>
            <w:tcBorders>
              <w:top w:val="nil"/>
              <w:left w:val="single" w:sz="4" w:space="0" w:color="auto"/>
              <w:bottom w:val="nil"/>
              <w:right w:val="nil"/>
            </w:tcBorders>
          </w:tcPr>
          <w:p w14:paraId="7EC1D4FD" w14:textId="77777777" w:rsidR="003139B7" w:rsidRPr="00C72674" w:rsidRDefault="003139B7" w:rsidP="00763FBA">
            <w:pPr>
              <w:spacing w:after="0"/>
              <w:jc w:val="right"/>
              <w:rPr>
                <w:sz w:val="22"/>
                <w:szCs w:val="22"/>
              </w:rPr>
            </w:pPr>
            <w:r w:rsidRPr="00C72674">
              <w:rPr>
                <w:sz w:val="22"/>
                <w:szCs w:val="22"/>
              </w:rPr>
              <w:t xml:space="preserve">60-67   --&gt;   </w:t>
            </w:r>
          </w:p>
        </w:tc>
        <w:tc>
          <w:tcPr>
            <w:tcW w:w="1642" w:type="dxa"/>
            <w:tcBorders>
              <w:top w:val="nil"/>
              <w:left w:val="nil"/>
              <w:bottom w:val="nil"/>
              <w:right w:val="single" w:sz="4" w:space="0" w:color="auto"/>
            </w:tcBorders>
          </w:tcPr>
          <w:p w14:paraId="6D14F993" w14:textId="77777777" w:rsidR="003139B7" w:rsidRPr="00C72674" w:rsidRDefault="003139B7" w:rsidP="00763FBA">
            <w:pPr>
              <w:spacing w:after="0"/>
              <w:rPr>
                <w:sz w:val="22"/>
                <w:szCs w:val="22"/>
              </w:rPr>
            </w:pPr>
            <w:r w:rsidRPr="00C72674">
              <w:rPr>
                <w:sz w:val="22"/>
                <w:szCs w:val="22"/>
              </w:rPr>
              <w:t>9</w:t>
            </w:r>
          </w:p>
        </w:tc>
        <w:tc>
          <w:tcPr>
            <w:tcW w:w="1642" w:type="dxa"/>
            <w:tcBorders>
              <w:top w:val="nil"/>
              <w:left w:val="single" w:sz="4" w:space="0" w:color="auto"/>
              <w:bottom w:val="nil"/>
              <w:right w:val="nil"/>
            </w:tcBorders>
          </w:tcPr>
          <w:p w14:paraId="58B76C6B" w14:textId="77777777" w:rsidR="003139B7" w:rsidRPr="00C72674" w:rsidRDefault="003139B7" w:rsidP="00763FBA">
            <w:pPr>
              <w:spacing w:after="0"/>
              <w:jc w:val="right"/>
              <w:rPr>
                <w:sz w:val="22"/>
                <w:szCs w:val="22"/>
              </w:rPr>
            </w:pPr>
            <w:r w:rsidRPr="00C72674">
              <w:rPr>
                <w:sz w:val="22"/>
                <w:szCs w:val="22"/>
              </w:rPr>
              <w:t>52-63   --&gt;</w:t>
            </w:r>
          </w:p>
        </w:tc>
        <w:tc>
          <w:tcPr>
            <w:tcW w:w="1642" w:type="dxa"/>
            <w:tcBorders>
              <w:top w:val="nil"/>
              <w:left w:val="nil"/>
              <w:bottom w:val="nil"/>
              <w:right w:val="single" w:sz="4" w:space="0" w:color="auto"/>
            </w:tcBorders>
          </w:tcPr>
          <w:p w14:paraId="0FC733FE" w14:textId="77777777" w:rsidR="003139B7" w:rsidRPr="00C72674" w:rsidRDefault="003139B7" w:rsidP="00763FBA">
            <w:pPr>
              <w:spacing w:after="0"/>
              <w:rPr>
                <w:sz w:val="22"/>
                <w:szCs w:val="22"/>
              </w:rPr>
            </w:pPr>
            <w:r w:rsidRPr="00C72674">
              <w:rPr>
                <w:sz w:val="22"/>
                <w:szCs w:val="22"/>
              </w:rPr>
              <w:t>6</w:t>
            </w:r>
          </w:p>
        </w:tc>
        <w:tc>
          <w:tcPr>
            <w:tcW w:w="1643" w:type="dxa"/>
            <w:tcBorders>
              <w:top w:val="nil"/>
              <w:left w:val="single" w:sz="4" w:space="0" w:color="auto"/>
              <w:bottom w:val="nil"/>
              <w:right w:val="nil"/>
            </w:tcBorders>
          </w:tcPr>
          <w:p w14:paraId="6822590F" w14:textId="77777777" w:rsidR="003139B7" w:rsidRPr="00C72674" w:rsidRDefault="003139B7" w:rsidP="00763FBA">
            <w:pPr>
              <w:spacing w:after="0"/>
              <w:jc w:val="right"/>
              <w:rPr>
                <w:sz w:val="22"/>
                <w:szCs w:val="22"/>
              </w:rPr>
            </w:pPr>
            <w:r w:rsidRPr="00C72674">
              <w:rPr>
                <w:sz w:val="22"/>
                <w:szCs w:val="22"/>
              </w:rPr>
              <w:t>99-109  --&gt;</w:t>
            </w:r>
          </w:p>
        </w:tc>
        <w:tc>
          <w:tcPr>
            <w:tcW w:w="1643" w:type="dxa"/>
            <w:tcBorders>
              <w:top w:val="nil"/>
              <w:left w:val="nil"/>
              <w:bottom w:val="nil"/>
              <w:right w:val="single" w:sz="4" w:space="0" w:color="auto"/>
            </w:tcBorders>
          </w:tcPr>
          <w:p w14:paraId="08BF80B9" w14:textId="77777777" w:rsidR="003139B7" w:rsidRPr="00C72674" w:rsidRDefault="003139B7" w:rsidP="00763FBA">
            <w:pPr>
              <w:spacing w:after="0"/>
              <w:rPr>
                <w:sz w:val="22"/>
                <w:szCs w:val="22"/>
              </w:rPr>
            </w:pPr>
            <w:r w:rsidRPr="00C72674">
              <w:rPr>
                <w:sz w:val="22"/>
                <w:szCs w:val="22"/>
              </w:rPr>
              <w:t>10</w:t>
            </w:r>
          </w:p>
        </w:tc>
      </w:tr>
      <w:tr w:rsidR="003139B7" w:rsidRPr="00AD5E50" w14:paraId="2A7C633B" w14:textId="77777777" w:rsidTr="00763FBA">
        <w:tc>
          <w:tcPr>
            <w:tcW w:w="1642" w:type="dxa"/>
            <w:tcBorders>
              <w:top w:val="nil"/>
              <w:left w:val="single" w:sz="4" w:space="0" w:color="auto"/>
              <w:bottom w:val="nil"/>
              <w:right w:val="nil"/>
            </w:tcBorders>
          </w:tcPr>
          <w:p w14:paraId="3B6E8814" w14:textId="77777777" w:rsidR="003139B7" w:rsidRPr="00C72674" w:rsidRDefault="003139B7" w:rsidP="00763FBA">
            <w:pPr>
              <w:spacing w:after="0"/>
              <w:jc w:val="right"/>
              <w:rPr>
                <w:sz w:val="22"/>
                <w:szCs w:val="22"/>
              </w:rPr>
            </w:pPr>
            <w:r w:rsidRPr="00C72674">
              <w:rPr>
                <w:sz w:val="22"/>
                <w:szCs w:val="22"/>
              </w:rPr>
              <w:t>68-74   --&gt;</w:t>
            </w:r>
          </w:p>
        </w:tc>
        <w:tc>
          <w:tcPr>
            <w:tcW w:w="1642" w:type="dxa"/>
            <w:tcBorders>
              <w:top w:val="nil"/>
              <w:left w:val="nil"/>
              <w:bottom w:val="nil"/>
              <w:right w:val="single" w:sz="4" w:space="0" w:color="auto"/>
            </w:tcBorders>
          </w:tcPr>
          <w:p w14:paraId="1A6744EE" w14:textId="77777777" w:rsidR="003139B7" w:rsidRPr="00C72674" w:rsidRDefault="003139B7" w:rsidP="00763FBA">
            <w:pPr>
              <w:spacing w:after="0"/>
              <w:rPr>
                <w:sz w:val="22"/>
                <w:szCs w:val="22"/>
              </w:rPr>
            </w:pPr>
            <w:r w:rsidRPr="00C72674">
              <w:rPr>
                <w:sz w:val="22"/>
                <w:szCs w:val="22"/>
              </w:rPr>
              <w:t>10</w:t>
            </w:r>
          </w:p>
        </w:tc>
        <w:tc>
          <w:tcPr>
            <w:tcW w:w="1642" w:type="dxa"/>
            <w:tcBorders>
              <w:top w:val="nil"/>
              <w:left w:val="single" w:sz="4" w:space="0" w:color="auto"/>
              <w:bottom w:val="nil"/>
              <w:right w:val="nil"/>
            </w:tcBorders>
          </w:tcPr>
          <w:p w14:paraId="06CC13E3" w14:textId="77777777" w:rsidR="003139B7" w:rsidRPr="00C72674" w:rsidRDefault="003139B7" w:rsidP="00763FBA">
            <w:pPr>
              <w:spacing w:after="0"/>
              <w:jc w:val="right"/>
              <w:rPr>
                <w:sz w:val="22"/>
                <w:szCs w:val="22"/>
              </w:rPr>
            </w:pPr>
            <w:r w:rsidRPr="00C72674">
              <w:rPr>
                <w:sz w:val="22"/>
                <w:szCs w:val="22"/>
              </w:rPr>
              <w:t>64-75   --&gt;</w:t>
            </w:r>
          </w:p>
        </w:tc>
        <w:tc>
          <w:tcPr>
            <w:tcW w:w="1642" w:type="dxa"/>
            <w:tcBorders>
              <w:top w:val="nil"/>
              <w:left w:val="nil"/>
              <w:bottom w:val="nil"/>
              <w:right w:val="single" w:sz="4" w:space="0" w:color="auto"/>
            </w:tcBorders>
          </w:tcPr>
          <w:p w14:paraId="5E23B27F" w14:textId="77777777" w:rsidR="003139B7" w:rsidRPr="00C72674" w:rsidRDefault="003139B7" w:rsidP="00763FBA">
            <w:pPr>
              <w:spacing w:after="0"/>
              <w:rPr>
                <w:sz w:val="22"/>
                <w:szCs w:val="22"/>
              </w:rPr>
            </w:pPr>
            <w:r w:rsidRPr="00C72674">
              <w:rPr>
                <w:sz w:val="22"/>
                <w:szCs w:val="22"/>
              </w:rPr>
              <w:t>7</w:t>
            </w:r>
          </w:p>
        </w:tc>
        <w:tc>
          <w:tcPr>
            <w:tcW w:w="1643" w:type="dxa"/>
            <w:tcBorders>
              <w:top w:val="nil"/>
              <w:left w:val="single" w:sz="4" w:space="0" w:color="auto"/>
              <w:bottom w:val="nil"/>
              <w:right w:val="nil"/>
            </w:tcBorders>
          </w:tcPr>
          <w:p w14:paraId="1A839379" w14:textId="77777777" w:rsidR="003139B7" w:rsidRPr="00C72674" w:rsidRDefault="003139B7" w:rsidP="00763FBA">
            <w:pPr>
              <w:spacing w:after="0"/>
              <w:jc w:val="right"/>
              <w:rPr>
                <w:sz w:val="22"/>
                <w:szCs w:val="22"/>
              </w:rPr>
            </w:pPr>
            <w:r w:rsidRPr="00C72674">
              <w:rPr>
                <w:sz w:val="22"/>
                <w:szCs w:val="22"/>
              </w:rPr>
              <w:t>110-121 --&gt;</w:t>
            </w:r>
          </w:p>
        </w:tc>
        <w:tc>
          <w:tcPr>
            <w:tcW w:w="1643" w:type="dxa"/>
            <w:tcBorders>
              <w:top w:val="nil"/>
              <w:left w:val="nil"/>
              <w:bottom w:val="nil"/>
              <w:right w:val="single" w:sz="4" w:space="0" w:color="auto"/>
            </w:tcBorders>
          </w:tcPr>
          <w:p w14:paraId="44BD3A8F" w14:textId="77777777" w:rsidR="003139B7" w:rsidRPr="00C72674" w:rsidRDefault="003139B7" w:rsidP="00763FBA">
            <w:pPr>
              <w:spacing w:after="0"/>
              <w:rPr>
                <w:sz w:val="22"/>
                <w:szCs w:val="22"/>
              </w:rPr>
            </w:pPr>
            <w:r w:rsidRPr="00C72674">
              <w:rPr>
                <w:sz w:val="22"/>
                <w:szCs w:val="22"/>
              </w:rPr>
              <w:t>11</w:t>
            </w:r>
          </w:p>
        </w:tc>
      </w:tr>
      <w:tr w:rsidR="003139B7" w:rsidRPr="00AD5E50" w14:paraId="5F2BEC4F" w14:textId="77777777" w:rsidTr="00763FBA">
        <w:tc>
          <w:tcPr>
            <w:tcW w:w="1642" w:type="dxa"/>
            <w:tcBorders>
              <w:top w:val="nil"/>
              <w:left w:val="single" w:sz="4" w:space="0" w:color="auto"/>
              <w:bottom w:val="nil"/>
              <w:right w:val="nil"/>
            </w:tcBorders>
          </w:tcPr>
          <w:p w14:paraId="00F79BC4" w14:textId="77777777" w:rsidR="003139B7" w:rsidRPr="00C72674" w:rsidRDefault="003139B7" w:rsidP="00763FBA">
            <w:pPr>
              <w:spacing w:after="0"/>
              <w:jc w:val="right"/>
              <w:rPr>
                <w:sz w:val="22"/>
                <w:szCs w:val="22"/>
              </w:rPr>
            </w:pPr>
            <w:r w:rsidRPr="00C72674">
              <w:rPr>
                <w:sz w:val="22"/>
                <w:szCs w:val="22"/>
              </w:rPr>
              <w:t>75-81   --&gt;</w:t>
            </w:r>
          </w:p>
        </w:tc>
        <w:tc>
          <w:tcPr>
            <w:tcW w:w="1642" w:type="dxa"/>
            <w:tcBorders>
              <w:top w:val="nil"/>
              <w:left w:val="nil"/>
              <w:bottom w:val="nil"/>
              <w:right w:val="single" w:sz="4" w:space="0" w:color="auto"/>
            </w:tcBorders>
          </w:tcPr>
          <w:p w14:paraId="361F4CB3" w14:textId="77777777" w:rsidR="003139B7" w:rsidRPr="00C72674" w:rsidRDefault="003139B7" w:rsidP="00763FBA">
            <w:pPr>
              <w:spacing w:after="0"/>
              <w:rPr>
                <w:sz w:val="22"/>
                <w:szCs w:val="22"/>
              </w:rPr>
            </w:pPr>
            <w:r w:rsidRPr="00C72674">
              <w:rPr>
                <w:sz w:val="22"/>
                <w:szCs w:val="22"/>
              </w:rPr>
              <w:t>11</w:t>
            </w:r>
          </w:p>
        </w:tc>
        <w:tc>
          <w:tcPr>
            <w:tcW w:w="1642" w:type="dxa"/>
            <w:tcBorders>
              <w:top w:val="nil"/>
              <w:left w:val="single" w:sz="4" w:space="0" w:color="auto"/>
              <w:bottom w:val="nil"/>
              <w:right w:val="nil"/>
            </w:tcBorders>
          </w:tcPr>
          <w:p w14:paraId="69CE4618" w14:textId="77777777" w:rsidR="003139B7" w:rsidRPr="00C72674" w:rsidRDefault="003139B7" w:rsidP="00763FBA">
            <w:pPr>
              <w:spacing w:after="0"/>
              <w:jc w:val="right"/>
              <w:rPr>
                <w:sz w:val="22"/>
                <w:szCs w:val="22"/>
              </w:rPr>
            </w:pPr>
            <w:r w:rsidRPr="00C72674">
              <w:rPr>
                <w:sz w:val="22"/>
                <w:szCs w:val="22"/>
              </w:rPr>
              <w:t>76-86   --&gt;</w:t>
            </w:r>
          </w:p>
        </w:tc>
        <w:tc>
          <w:tcPr>
            <w:tcW w:w="1642" w:type="dxa"/>
            <w:tcBorders>
              <w:top w:val="nil"/>
              <w:left w:val="nil"/>
              <w:bottom w:val="nil"/>
              <w:right w:val="single" w:sz="4" w:space="0" w:color="auto"/>
            </w:tcBorders>
          </w:tcPr>
          <w:p w14:paraId="2963EE92" w14:textId="77777777" w:rsidR="003139B7" w:rsidRPr="00C72674" w:rsidRDefault="003139B7" w:rsidP="00763FBA">
            <w:pPr>
              <w:spacing w:after="0"/>
              <w:rPr>
                <w:sz w:val="22"/>
                <w:szCs w:val="22"/>
              </w:rPr>
            </w:pPr>
            <w:r w:rsidRPr="00C72674">
              <w:rPr>
                <w:sz w:val="22"/>
                <w:szCs w:val="22"/>
              </w:rPr>
              <w:t>8</w:t>
            </w:r>
          </w:p>
        </w:tc>
        <w:tc>
          <w:tcPr>
            <w:tcW w:w="1643" w:type="dxa"/>
            <w:tcBorders>
              <w:top w:val="nil"/>
              <w:left w:val="single" w:sz="4" w:space="0" w:color="auto"/>
              <w:bottom w:val="single" w:sz="4" w:space="0" w:color="auto"/>
              <w:right w:val="nil"/>
            </w:tcBorders>
          </w:tcPr>
          <w:p w14:paraId="79C4276F" w14:textId="77777777" w:rsidR="003139B7" w:rsidRPr="00C72674" w:rsidRDefault="003139B7" w:rsidP="00763FBA">
            <w:pPr>
              <w:spacing w:after="0"/>
              <w:jc w:val="right"/>
              <w:rPr>
                <w:sz w:val="22"/>
                <w:szCs w:val="22"/>
              </w:rPr>
            </w:pPr>
            <w:r w:rsidRPr="00C72674">
              <w:rPr>
                <w:sz w:val="22"/>
                <w:szCs w:val="22"/>
              </w:rPr>
              <w:t>122-127 --&gt;</w:t>
            </w:r>
          </w:p>
        </w:tc>
        <w:tc>
          <w:tcPr>
            <w:tcW w:w="1643" w:type="dxa"/>
            <w:tcBorders>
              <w:top w:val="nil"/>
              <w:left w:val="nil"/>
              <w:bottom w:val="single" w:sz="4" w:space="0" w:color="auto"/>
              <w:right w:val="single" w:sz="4" w:space="0" w:color="auto"/>
            </w:tcBorders>
          </w:tcPr>
          <w:p w14:paraId="7529C9B4" w14:textId="77777777" w:rsidR="003139B7" w:rsidRPr="00C72674" w:rsidRDefault="003139B7" w:rsidP="00763FBA">
            <w:pPr>
              <w:spacing w:after="0"/>
              <w:rPr>
                <w:sz w:val="22"/>
                <w:szCs w:val="22"/>
              </w:rPr>
            </w:pPr>
            <w:r w:rsidRPr="00C72674">
              <w:rPr>
                <w:sz w:val="22"/>
                <w:szCs w:val="22"/>
              </w:rPr>
              <w:t>12</w:t>
            </w:r>
          </w:p>
        </w:tc>
      </w:tr>
      <w:tr w:rsidR="003139B7" w:rsidRPr="00AD5E50" w14:paraId="13918250" w14:textId="77777777" w:rsidTr="00763FBA">
        <w:tc>
          <w:tcPr>
            <w:tcW w:w="1642" w:type="dxa"/>
            <w:tcBorders>
              <w:top w:val="nil"/>
              <w:left w:val="single" w:sz="4" w:space="0" w:color="auto"/>
              <w:bottom w:val="nil"/>
              <w:right w:val="nil"/>
            </w:tcBorders>
          </w:tcPr>
          <w:p w14:paraId="33157E86" w14:textId="77777777" w:rsidR="003139B7" w:rsidRPr="00C72674" w:rsidRDefault="003139B7" w:rsidP="00763FBA">
            <w:pPr>
              <w:spacing w:after="0"/>
              <w:jc w:val="right"/>
              <w:rPr>
                <w:sz w:val="22"/>
                <w:szCs w:val="22"/>
              </w:rPr>
            </w:pPr>
            <w:r w:rsidRPr="00C72674">
              <w:rPr>
                <w:sz w:val="22"/>
                <w:szCs w:val="22"/>
              </w:rPr>
              <w:t>82-88   --&gt;</w:t>
            </w:r>
          </w:p>
        </w:tc>
        <w:tc>
          <w:tcPr>
            <w:tcW w:w="1642" w:type="dxa"/>
            <w:tcBorders>
              <w:top w:val="nil"/>
              <w:left w:val="nil"/>
              <w:bottom w:val="nil"/>
              <w:right w:val="single" w:sz="4" w:space="0" w:color="auto"/>
            </w:tcBorders>
          </w:tcPr>
          <w:p w14:paraId="5AA39CC4" w14:textId="77777777" w:rsidR="003139B7" w:rsidRPr="00C72674" w:rsidRDefault="003139B7" w:rsidP="00763FBA">
            <w:pPr>
              <w:spacing w:after="0"/>
              <w:rPr>
                <w:sz w:val="22"/>
                <w:szCs w:val="22"/>
              </w:rPr>
            </w:pPr>
            <w:r w:rsidRPr="00C72674">
              <w:rPr>
                <w:sz w:val="22"/>
                <w:szCs w:val="22"/>
              </w:rPr>
              <w:t>12</w:t>
            </w:r>
          </w:p>
        </w:tc>
        <w:tc>
          <w:tcPr>
            <w:tcW w:w="1642" w:type="dxa"/>
            <w:tcBorders>
              <w:top w:val="nil"/>
              <w:left w:val="single" w:sz="4" w:space="0" w:color="auto"/>
              <w:bottom w:val="nil"/>
              <w:right w:val="nil"/>
            </w:tcBorders>
          </w:tcPr>
          <w:p w14:paraId="51C1ECFC" w14:textId="77777777" w:rsidR="003139B7" w:rsidRPr="00C72674" w:rsidRDefault="003139B7" w:rsidP="00763FBA">
            <w:pPr>
              <w:spacing w:after="0"/>
              <w:jc w:val="right"/>
              <w:rPr>
                <w:sz w:val="22"/>
                <w:szCs w:val="22"/>
              </w:rPr>
            </w:pPr>
            <w:r w:rsidRPr="00C72674">
              <w:rPr>
                <w:sz w:val="22"/>
                <w:szCs w:val="22"/>
              </w:rPr>
              <w:t>87-98   --&gt;</w:t>
            </w:r>
          </w:p>
        </w:tc>
        <w:tc>
          <w:tcPr>
            <w:tcW w:w="1642" w:type="dxa"/>
            <w:tcBorders>
              <w:top w:val="nil"/>
              <w:left w:val="nil"/>
              <w:bottom w:val="nil"/>
              <w:right w:val="single" w:sz="4" w:space="0" w:color="auto"/>
            </w:tcBorders>
          </w:tcPr>
          <w:p w14:paraId="17AD5AF6" w14:textId="77777777" w:rsidR="003139B7" w:rsidRPr="00C72674" w:rsidRDefault="003139B7" w:rsidP="00763FBA">
            <w:pPr>
              <w:spacing w:after="0"/>
              <w:rPr>
                <w:sz w:val="22"/>
                <w:szCs w:val="22"/>
              </w:rPr>
            </w:pPr>
            <w:r w:rsidRPr="00C72674">
              <w:rPr>
                <w:sz w:val="22"/>
                <w:szCs w:val="22"/>
              </w:rPr>
              <w:t>9</w:t>
            </w:r>
          </w:p>
        </w:tc>
        <w:tc>
          <w:tcPr>
            <w:tcW w:w="3286" w:type="dxa"/>
            <w:gridSpan w:val="2"/>
            <w:tcBorders>
              <w:top w:val="single" w:sz="4" w:space="0" w:color="auto"/>
              <w:left w:val="single" w:sz="4" w:space="0" w:color="auto"/>
              <w:bottom w:val="single" w:sz="4" w:space="0" w:color="auto"/>
              <w:right w:val="single" w:sz="4" w:space="0" w:color="auto"/>
            </w:tcBorders>
          </w:tcPr>
          <w:p w14:paraId="708759EB" w14:textId="77777777" w:rsidR="003139B7" w:rsidRPr="00C72674" w:rsidRDefault="003139B7" w:rsidP="00763FBA">
            <w:pPr>
              <w:spacing w:after="0"/>
              <w:jc w:val="center"/>
              <w:rPr>
                <w:b/>
                <w:i/>
                <w:sz w:val="22"/>
                <w:szCs w:val="22"/>
              </w:rPr>
            </w:pPr>
            <w:r w:rsidRPr="00C72674">
              <w:rPr>
                <w:b/>
                <w:i/>
                <w:sz w:val="22"/>
                <w:szCs w:val="22"/>
              </w:rPr>
              <w:t>CC#111, ChordPos</w:t>
            </w:r>
          </w:p>
        </w:tc>
      </w:tr>
      <w:tr w:rsidR="003139B7" w:rsidRPr="00AD5E50" w14:paraId="7E88084E" w14:textId="77777777" w:rsidTr="00763FBA">
        <w:tc>
          <w:tcPr>
            <w:tcW w:w="1642" w:type="dxa"/>
            <w:tcBorders>
              <w:top w:val="nil"/>
              <w:left w:val="single" w:sz="4" w:space="0" w:color="auto"/>
              <w:bottom w:val="nil"/>
              <w:right w:val="nil"/>
            </w:tcBorders>
          </w:tcPr>
          <w:p w14:paraId="5040E6F1" w14:textId="77777777" w:rsidR="003139B7" w:rsidRPr="00C72674" w:rsidRDefault="003139B7" w:rsidP="00763FBA">
            <w:pPr>
              <w:spacing w:after="0"/>
              <w:jc w:val="right"/>
              <w:rPr>
                <w:sz w:val="22"/>
                <w:szCs w:val="22"/>
              </w:rPr>
            </w:pPr>
            <w:r w:rsidRPr="00C72674">
              <w:rPr>
                <w:sz w:val="22"/>
                <w:szCs w:val="22"/>
              </w:rPr>
              <w:t>89-95   --&gt;</w:t>
            </w:r>
          </w:p>
        </w:tc>
        <w:tc>
          <w:tcPr>
            <w:tcW w:w="1642" w:type="dxa"/>
            <w:tcBorders>
              <w:top w:val="nil"/>
              <w:left w:val="nil"/>
              <w:bottom w:val="nil"/>
              <w:right w:val="single" w:sz="4" w:space="0" w:color="auto"/>
            </w:tcBorders>
          </w:tcPr>
          <w:p w14:paraId="64E88803" w14:textId="77777777" w:rsidR="003139B7" w:rsidRPr="00C72674" w:rsidRDefault="003139B7" w:rsidP="00763FBA">
            <w:pPr>
              <w:spacing w:after="0"/>
              <w:rPr>
                <w:sz w:val="22"/>
                <w:szCs w:val="22"/>
              </w:rPr>
            </w:pPr>
            <w:r w:rsidRPr="00C72674">
              <w:rPr>
                <w:sz w:val="22"/>
                <w:szCs w:val="22"/>
              </w:rPr>
              <w:t>13</w:t>
            </w:r>
          </w:p>
        </w:tc>
        <w:tc>
          <w:tcPr>
            <w:tcW w:w="1642" w:type="dxa"/>
            <w:tcBorders>
              <w:top w:val="nil"/>
              <w:left w:val="single" w:sz="4" w:space="0" w:color="auto"/>
              <w:bottom w:val="nil"/>
              <w:right w:val="nil"/>
            </w:tcBorders>
          </w:tcPr>
          <w:p w14:paraId="47B6BA79" w14:textId="77777777" w:rsidR="003139B7" w:rsidRPr="00C72674" w:rsidRDefault="003139B7" w:rsidP="00763FBA">
            <w:pPr>
              <w:spacing w:after="0"/>
              <w:jc w:val="right"/>
              <w:rPr>
                <w:sz w:val="22"/>
                <w:szCs w:val="22"/>
              </w:rPr>
            </w:pPr>
            <w:r w:rsidRPr="00C72674">
              <w:rPr>
                <w:sz w:val="22"/>
                <w:szCs w:val="22"/>
              </w:rPr>
              <w:t>99-109  --&gt;</w:t>
            </w:r>
          </w:p>
        </w:tc>
        <w:tc>
          <w:tcPr>
            <w:tcW w:w="1642" w:type="dxa"/>
            <w:tcBorders>
              <w:top w:val="nil"/>
              <w:left w:val="nil"/>
              <w:bottom w:val="nil"/>
              <w:right w:val="single" w:sz="4" w:space="0" w:color="auto"/>
            </w:tcBorders>
          </w:tcPr>
          <w:p w14:paraId="481C9690" w14:textId="77777777" w:rsidR="003139B7" w:rsidRPr="00C72674" w:rsidRDefault="003139B7" w:rsidP="00763FBA">
            <w:pPr>
              <w:spacing w:after="0"/>
              <w:rPr>
                <w:sz w:val="22"/>
                <w:szCs w:val="22"/>
              </w:rPr>
            </w:pPr>
            <w:r w:rsidRPr="00C72674">
              <w:rPr>
                <w:sz w:val="22"/>
                <w:szCs w:val="22"/>
              </w:rPr>
              <w:t>10</w:t>
            </w:r>
          </w:p>
        </w:tc>
        <w:tc>
          <w:tcPr>
            <w:tcW w:w="1643" w:type="dxa"/>
            <w:tcBorders>
              <w:top w:val="single" w:sz="4" w:space="0" w:color="auto"/>
              <w:left w:val="single" w:sz="4" w:space="0" w:color="auto"/>
              <w:bottom w:val="nil"/>
              <w:right w:val="nil"/>
            </w:tcBorders>
          </w:tcPr>
          <w:p w14:paraId="0BC8EDA7" w14:textId="77777777" w:rsidR="003139B7" w:rsidRPr="00C72674" w:rsidRDefault="003139B7" w:rsidP="00763FBA">
            <w:pPr>
              <w:spacing w:after="0"/>
              <w:jc w:val="right"/>
              <w:rPr>
                <w:sz w:val="22"/>
                <w:szCs w:val="22"/>
              </w:rPr>
            </w:pPr>
            <w:r w:rsidRPr="00C72674">
              <w:rPr>
                <w:sz w:val="22"/>
                <w:szCs w:val="22"/>
              </w:rPr>
              <w:t>0-15    --&gt;</w:t>
            </w:r>
          </w:p>
        </w:tc>
        <w:tc>
          <w:tcPr>
            <w:tcW w:w="1643" w:type="dxa"/>
            <w:tcBorders>
              <w:top w:val="single" w:sz="4" w:space="0" w:color="auto"/>
              <w:left w:val="nil"/>
              <w:bottom w:val="nil"/>
              <w:right w:val="single" w:sz="4" w:space="0" w:color="auto"/>
            </w:tcBorders>
          </w:tcPr>
          <w:p w14:paraId="3651E341" w14:textId="77777777" w:rsidR="003139B7" w:rsidRPr="00C72674" w:rsidRDefault="003139B7" w:rsidP="00763FBA">
            <w:pPr>
              <w:spacing w:after="0"/>
              <w:rPr>
                <w:sz w:val="22"/>
                <w:szCs w:val="22"/>
              </w:rPr>
            </w:pPr>
            <w:r w:rsidRPr="00C72674">
              <w:rPr>
                <w:sz w:val="22"/>
                <w:szCs w:val="22"/>
              </w:rPr>
              <w:t>I</w:t>
            </w:r>
          </w:p>
        </w:tc>
      </w:tr>
      <w:tr w:rsidR="003139B7" w:rsidRPr="00AD5E50" w14:paraId="7A89C53A" w14:textId="77777777" w:rsidTr="00763FBA">
        <w:tc>
          <w:tcPr>
            <w:tcW w:w="1642" w:type="dxa"/>
            <w:tcBorders>
              <w:top w:val="nil"/>
              <w:left w:val="single" w:sz="4" w:space="0" w:color="auto"/>
              <w:bottom w:val="nil"/>
              <w:right w:val="nil"/>
            </w:tcBorders>
          </w:tcPr>
          <w:p w14:paraId="43B3946B" w14:textId="77777777" w:rsidR="003139B7" w:rsidRPr="00C72674" w:rsidRDefault="003139B7" w:rsidP="00763FBA">
            <w:pPr>
              <w:spacing w:after="0"/>
              <w:jc w:val="right"/>
              <w:rPr>
                <w:sz w:val="22"/>
                <w:szCs w:val="22"/>
              </w:rPr>
            </w:pPr>
            <w:r w:rsidRPr="00C72674">
              <w:rPr>
                <w:sz w:val="22"/>
                <w:szCs w:val="22"/>
              </w:rPr>
              <w:t>96-102  --&gt;</w:t>
            </w:r>
          </w:p>
        </w:tc>
        <w:tc>
          <w:tcPr>
            <w:tcW w:w="1642" w:type="dxa"/>
            <w:tcBorders>
              <w:top w:val="nil"/>
              <w:left w:val="nil"/>
              <w:bottom w:val="nil"/>
              <w:right w:val="single" w:sz="4" w:space="0" w:color="auto"/>
            </w:tcBorders>
          </w:tcPr>
          <w:p w14:paraId="5B519EEB" w14:textId="77777777" w:rsidR="003139B7" w:rsidRPr="00C72674" w:rsidRDefault="003139B7" w:rsidP="00763FBA">
            <w:pPr>
              <w:spacing w:after="0"/>
              <w:rPr>
                <w:sz w:val="22"/>
                <w:szCs w:val="22"/>
              </w:rPr>
            </w:pPr>
            <w:r w:rsidRPr="00C72674">
              <w:rPr>
                <w:sz w:val="22"/>
                <w:szCs w:val="22"/>
              </w:rPr>
              <w:t>14</w:t>
            </w:r>
          </w:p>
        </w:tc>
        <w:tc>
          <w:tcPr>
            <w:tcW w:w="1642" w:type="dxa"/>
            <w:tcBorders>
              <w:top w:val="nil"/>
              <w:left w:val="single" w:sz="4" w:space="0" w:color="auto"/>
              <w:bottom w:val="nil"/>
              <w:right w:val="nil"/>
            </w:tcBorders>
          </w:tcPr>
          <w:p w14:paraId="654A733D" w14:textId="77777777" w:rsidR="003139B7" w:rsidRPr="00C72674" w:rsidRDefault="003139B7" w:rsidP="00763FBA">
            <w:pPr>
              <w:spacing w:after="0"/>
              <w:jc w:val="right"/>
              <w:rPr>
                <w:sz w:val="22"/>
                <w:szCs w:val="22"/>
              </w:rPr>
            </w:pPr>
            <w:r w:rsidRPr="00C72674">
              <w:rPr>
                <w:sz w:val="22"/>
                <w:szCs w:val="22"/>
              </w:rPr>
              <w:t>110-121 --&gt;</w:t>
            </w:r>
          </w:p>
        </w:tc>
        <w:tc>
          <w:tcPr>
            <w:tcW w:w="1642" w:type="dxa"/>
            <w:tcBorders>
              <w:top w:val="nil"/>
              <w:left w:val="nil"/>
              <w:bottom w:val="nil"/>
              <w:right w:val="single" w:sz="4" w:space="0" w:color="auto"/>
            </w:tcBorders>
          </w:tcPr>
          <w:p w14:paraId="7433CB24" w14:textId="77777777" w:rsidR="003139B7" w:rsidRPr="00C72674" w:rsidRDefault="003139B7" w:rsidP="00763FBA">
            <w:pPr>
              <w:spacing w:after="0"/>
              <w:rPr>
                <w:sz w:val="22"/>
                <w:szCs w:val="22"/>
              </w:rPr>
            </w:pPr>
            <w:r w:rsidRPr="00C72674">
              <w:rPr>
                <w:sz w:val="22"/>
                <w:szCs w:val="22"/>
              </w:rPr>
              <w:t>11</w:t>
            </w:r>
          </w:p>
        </w:tc>
        <w:tc>
          <w:tcPr>
            <w:tcW w:w="1643" w:type="dxa"/>
            <w:tcBorders>
              <w:top w:val="nil"/>
              <w:left w:val="single" w:sz="4" w:space="0" w:color="auto"/>
              <w:bottom w:val="nil"/>
              <w:right w:val="nil"/>
            </w:tcBorders>
          </w:tcPr>
          <w:p w14:paraId="02051812" w14:textId="77777777" w:rsidR="003139B7" w:rsidRPr="00C72674" w:rsidRDefault="003139B7" w:rsidP="00763FBA">
            <w:pPr>
              <w:spacing w:after="0"/>
              <w:jc w:val="right"/>
              <w:rPr>
                <w:sz w:val="22"/>
                <w:szCs w:val="22"/>
              </w:rPr>
            </w:pPr>
            <w:r w:rsidRPr="00C72674">
              <w:rPr>
                <w:sz w:val="22"/>
                <w:szCs w:val="22"/>
              </w:rPr>
              <w:t>16-47   --&gt;</w:t>
            </w:r>
          </w:p>
        </w:tc>
        <w:tc>
          <w:tcPr>
            <w:tcW w:w="1643" w:type="dxa"/>
            <w:tcBorders>
              <w:top w:val="nil"/>
              <w:left w:val="nil"/>
              <w:bottom w:val="nil"/>
              <w:right w:val="single" w:sz="4" w:space="0" w:color="auto"/>
            </w:tcBorders>
          </w:tcPr>
          <w:p w14:paraId="187924E9" w14:textId="77777777" w:rsidR="003139B7" w:rsidRPr="00C72674" w:rsidRDefault="003139B7" w:rsidP="00763FBA">
            <w:pPr>
              <w:spacing w:after="0"/>
              <w:rPr>
                <w:sz w:val="22"/>
                <w:szCs w:val="22"/>
              </w:rPr>
            </w:pPr>
            <w:r w:rsidRPr="00C72674">
              <w:rPr>
                <w:sz w:val="22"/>
                <w:szCs w:val="22"/>
              </w:rPr>
              <w:t>II</w:t>
            </w:r>
          </w:p>
        </w:tc>
      </w:tr>
      <w:tr w:rsidR="003139B7" w:rsidRPr="00AD5E50" w14:paraId="4A3309D5" w14:textId="77777777" w:rsidTr="00763FBA">
        <w:tc>
          <w:tcPr>
            <w:tcW w:w="1642" w:type="dxa"/>
            <w:tcBorders>
              <w:top w:val="nil"/>
              <w:left w:val="single" w:sz="4" w:space="0" w:color="auto"/>
              <w:bottom w:val="nil"/>
              <w:right w:val="nil"/>
            </w:tcBorders>
          </w:tcPr>
          <w:p w14:paraId="126036F6" w14:textId="77777777" w:rsidR="003139B7" w:rsidRPr="00C72674" w:rsidRDefault="003139B7" w:rsidP="00763FBA">
            <w:pPr>
              <w:spacing w:after="0"/>
              <w:jc w:val="right"/>
              <w:rPr>
                <w:sz w:val="22"/>
                <w:szCs w:val="22"/>
              </w:rPr>
            </w:pPr>
            <w:r w:rsidRPr="00C72674">
              <w:rPr>
                <w:sz w:val="22"/>
                <w:szCs w:val="22"/>
              </w:rPr>
              <w:t>103-109 --&gt;</w:t>
            </w:r>
          </w:p>
        </w:tc>
        <w:tc>
          <w:tcPr>
            <w:tcW w:w="1642" w:type="dxa"/>
            <w:tcBorders>
              <w:top w:val="nil"/>
              <w:left w:val="nil"/>
              <w:bottom w:val="nil"/>
              <w:right w:val="single" w:sz="4" w:space="0" w:color="auto"/>
            </w:tcBorders>
          </w:tcPr>
          <w:p w14:paraId="10293CA2" w14:textId="77777777" w:rsidR="003139B7" w:rsidRPr="00C72674" w:rsidRDefault="003139B7" w:rsidP="00763FBA">
            <w:pPr>
              <w:spacing w:after="0"/>
              <w:rPr>
                <w:sz w:val="22"/>
                <w:szCs w:val="22"/>
              </w:rPr>
            </w:pPr>
            <w:r w:rsidRPr="00C72674">
              <w:rPr>
                <w:sz w:val="22"/>
                <w:szCs w:val="22"/>
              </w:rPr>
              <w:t>15</w:t>
            </w:r>
          </w:p>
        </w:tc>
        <w:tc>
          <w:tcPr>
            <w:tcW w:w="1642" w:type="dxa"/>
            <w:tcBorders>
              <w:top w:val="nil"/>
              <w:left w:val="single" w:sz="4" w:space="0" w:color="auto"/>
              <w:bottom w:val="nil"/>
              <w:right w:val="nil"/>
            </w:tcBorders>
          </w:tcPr>
          <w:p w14:paraId="1907CE59" w14:textId="77777777" w:rsidR="003139B7" w:rsidRPr="00C72674" w:rsidRDefault="003139B7" w:rsidP="00763FBA">
            <w:pPr>
              <w:spacing w:after="0"/>
              <w:jc w:val="right"/>
              <w:rPr>
                <w:sz w:val="22"/>
                <w:szCs w:val="22"/>
              </w:rPr>
            </w:pPr>
            <w:r w:rsidRPr="00C72674">
              <w:rPr>
                <w:sz w:val="22"/>
                <w:szCs w:val="22"/>
              </w:rPr>
              <w:t>122-127 --&gt;</w:t>
            </w:r>
          </w:p>
        </w:tc>
        <w:tc>
          <w:tcPr>
            <w:tcW w:w="1642" w:type="dxa"/>
            <w:tcBorders>
              <w:top w:val="nil"/>
              <w:left w:val="nil"/>
              <w:bottom w:val="nil"/>
              <w:right w:val="single" w:sz="4" w:space="0" w:color="auto"/>
            </w:tcBorders>
          </w:tcPr>
          <w:p w14:paraId="5B83E859" w14:textId="77777777" w:rsidR="003139B7" w:rsidRPr="00C72674" w:rsidRDefault="003139B7" w:rsidP="00763FBA">
            <w:pPr>
              <w:spacing w:after="0"/>
              <w:rPr>
                <w:sz w:val="22"/>
                <w:szCs w:val="22"/>
              </w:rPr>
            </w:pPr>
            <w:r w:rsidRPr="00C72674">
              <w:rPr>
                <w:sz w:val="22"/>
                <w:szCs w:val="22"/>
              </w:rPr>
              <w:t>12</w:t>
            </w:r>
          </w:p>
        </w:tc>
        <w:tc>
          <w:tcPr>
            <w:tcW w:w="1643" w:type="dxa"/>
            <w:tcBorders>
              <w:top w:val="nil"/>
              <w:left w:val="single" w:sz="4" w:space="0" w:color="auto"/>
              <w:bottom w:val="nil"/>
              <w:right w:val="nil"/>
            </w:tcBorders>
          </w:tcPr>
          <w:p w14:paraId="6E758B20" w14:textId="77777777" w:rsidR="003139B7" w:rsidRPr="00C72674" w:rsidRDefault="003139B7" w:rsidP="00763FBA">
            <w:pPr>
              <w:spacing w:after="0"/>
              <w:jc w:val="right"/>
              <w:rPr>
                <w:sz w:val="22"/>
                <w:szCs w:val="22"/>
              </w:rPr>
            </w:pPr>
            <w:r w:rsidRPr="00C72674">
              <w:rPr>
                <w:sz w:val="22"/>
                <w:szCs w:val="22"/>
              </w:rPr>
              <w:t>48-79   --&gt;</w:t>
            </w:r>
          </w:p>
        </w:tc>
        <w:tc>
          <w:tcPr>
            <w:tcW w:w="1643" w:type="dxa"/>
            <w:tcBorders>
              <w:top w:val="nil"/>
              <w:left w:val="nil"/>
              <w:bottom w:val="nil"/>
              <w:right w:val="single" w:sz="4" w:space="0" w:color="auto"/>
            </w:tcBorders>
          </w:tcPr>
          <w:p w14:paraId="2E6740F0" w14:textId="77777777" w:rsidR="003139B7" w:rsidRPr="00C72674" w:rsidRDefault="003139B7" w:rsidP="00763FBA">
            <w:pPr>
              <w:spacing w:after="0"/>
              <w:rPr>
                <w:sz w:val="22"/>
                <w:szCs w:val="22"/>
              </w:rPr>
            </w:pPr>
            <w:r w:rsidRPr="00C72674">
              <w:rPr>
                <w:sz w:val="22"/>
                <w:szCs w:val="22"/>
              </w:rPr>
              <w:t>III</w:t>
            </w:r>
          </w:p>
        </w:tc>
      </w:tr>
      <w:tr w:rsidR="003139B7" w:rsidRPr="00AD5E50" w14:paraId="2F00E35D" w14:textId="77777777" w:rsidTr="00763FBA">
        <w:tc>
          <w:tcPr>
            <w:tcW w:w="1642" w:type="dxa"/>
            <w:tcBorders>
              <w:top w:val="nil"/>
              <w:left w:val="single" w:sz="4" w:space="0" w:color="auto"/>
              <w:bottom w:val="nil"/>
              <w:right w:val="nil"/>
            </w:tcBorders>
          </w:tcPr>
          <w:p w14:paraId="230D17A2" w14:textId="77777777" w:rsidR="003139B7" w:rsidRPr="00C72674" w:rsidRDefault="003139B7" w:rsidP="00763FBA">
            <w:pPr>
              <w:spacing w:after="0"/>
              <w:jc w:val="right"/>
              <w:rPr>
                <w:sz w:val="22"/>
                <w:szCs w:val="22"/>
              </w:rPr>
            </w:pPr>
            <w:r w:rsidRPr="00C72674">
              <w:rPr>
                <w:sz w:val="22"/>
                <w:szCs w:val="22"/>
              </w:rPr>
              <w:t>110-116 --&gt;</w:t>
            </w:r>
          </w:p>
        </w:tc>
        <w:tc>
          <w:tcPr>
            <w:tcW w:w="1642" w:type="dxa"/>
            <w:tcBorders>
              <w:top w:val="nil"/>
              <w:left w:val="nil"/>
              <w:bottom w:val="nil"/>
              <w:right w:val="single" w:sz="4" w:space="0" w:color="auto"/>
            </w:tcBorders>
          </w:tcPr>
          <w:p w14:paraId="485060DE" w14:textId="77777777" w:rsidR="003139B7" w:rsidRPr="00C72674" w:rsidRDefault="003139B7" w:rsidP="00763FBA">
            <w:pPr>
              <w:spacing w:after="0"/>
              <w:rPr>
                <w:sz w:val="22"/>
                <w:szCs w:val="22"/>
              </w:rPr>
            </w:pPr>
            <w:r w:rsidRPr="00C72674">
              <w:rPr>
                <w:sz w:val="22"/>
                <w:szCs w:val="22"/>
              </w:rPr>
              <w:t>16</w:t>
            </w:r>
          </w:p>
        </w:tc>
        <w:tc>
          <w:tcPr>
            <w:tcW w:w="1642" w:type="dxa"/>
            <w:tcBorders>
              <w:top w:val="nil"/>
              <w:left w:val="single" w:sz="4" w:space="0" w:color="auto"/>
              <w:bottom w:val="nil"/>
              <w:right w:val="nil"/>
            </w:tcBorders>
          </w:tcPr>
          <w:p w14:paraId="4EA0F545" w14:textId="77777777" w:rsidR="003139B7" w:rsidRPr="00C72674" w:rsidRDefault="003139B7" w:rsidP="00763FBA">
            <w:pPr>
              <w:spacing w:after="0"/>
              <w:jc w:val="right"/>
              <w:rPr>
                <w:sz w:val="22"/>
                <w:szCs w:val="22"/>
              </w:rPr>
            </w:pPr>
          </w:p>
        </w:tc>
        <w:tc>
          <w:tcPr>
            <w:tcW w:w="1642" w:type="dxa"/>
            <w:tcBorders>
              <w:top w:val="nil"/>
              <w:left w:val="nil"/>
              <w:bottom w:val="nil"/>
              <w:right w:val="single" w:sz="4" w:space="0" w:color="auto"/>
            </w:tcBorders>
          </w:tcPr>
          <w:p w14:paraId="0FEE42FE" w14:textId="77777777" w:rsidR="003139B7" w:rsidRPr="00C72674" w:rsidRDefault="003139B7" w:rsidP="00763FBA">
            <w:pPr>
              <w:spacing w:after="0"/>
              <w:rPr>
                <w:sz w:val="22"/>
                <w:szCs w:val="22"/>
              </w:rPr>
            </w:pPr>
          </w:p>
        </w:tc>
        <w:tc>
          <w:tcPr>
            <w:tcW w:w="1643" w:type="dxa"/>
            <w:tcBorders>
              <w:top w:val="nil"/>
              <w:left w:val="single" w:sz="4" w:space="0" w:color="auto"/>
              <w:bottom w:val="nil"/>
              <w:right w:val="nil"/>
            </w:tcBorders>
          </w:tcPr>
          <w:p w14:paraId="428CC578" w14:textId="77777777" w:rsidR="003139B7" w:rsidRPr="00C72674" w:rsidRDefault="003139B7" w:rsidP="00763FBA">
            <w:pPr>
              <w:spacing w:after="0"/>
              <w:jc w:val="right"/>
              <w:rPr>
                <w:sz w:val="22"/>
                <w:szCs w:val="22"/>
              </w:rPr>
            </w:pPr>
            <w:r w:rsidRPr="00C72674">
              <w:rPr>
                <w:sz w:val="22"/>
                <w:szCs w:val="22"/>
              </w:rPr>
              <w:t>80-111  --&gt;</w:t>
            </w:r>
          </w:p>
        </w:tc>
        <w:tc>
          <w:tcPr>
            <w:tcW w:w="1643" w:type="dxa"/>
            <w:tcBorders>
              <w:top w:val="nil"/>
              <w:left w:val="nil"/>
              <w:bottom w:val="nil"/>
              <w:right w:val="single" w:sz="4" w:space="0" w:color="auto"/>
            </w:tcBorders>
          </w:tcPr>
          <w:p w14:paraId="2D80531A" w14:textId="77777777" w:rsidR="003139B7" w:rsidRPr="00C72674" w:rsidRDefault="003139B7" w:rsidP="00763FBA">
            <w:pPr>
              <w:spacing w:after="0"/>
              <w:rPr>
                <w:sz w:val="22"/>
                <w:szCs w:val="22"/>
              </w:rPr>
            </w:pPr>
            <w:r w:rsidRPr="00C72674">
              <w:rPr>
                <w:sz w:val="22"/>
                <w:szCs w:val="22"/>
              </w:rPr>
              <w:t>IV</w:t>
            </w:r>
          </w:p>
        </w:tc>
      </w:tr>
      <w:tr w:rsidR="003139B7" w:rsidRPr="00AD5E50" w14:paraId="62304064" w14:textId="77777777" w:rsidTr="00763FBA">
        <w:tc>
          <w:tcPr>
            <w:tcW w:w="1642" w:type="dxa"/>
            <w:tcBorders>
              <w:top w:val="nil"/>
              <w:left w:val="single" w:sz="4" w:space="0" w:color="auto"/>
              <w:bottom w:val="nil"/>
              <w:right w:val="nil"/>
            </w:tcBorders>
          </w:tcPr>
          <w:p w14:paraId="501F353C" w14:textId="77777777" w:rsidR="003139B7" w:rsidRPr="00C72674" w:rsidRDefault="003139B7" w:rsidP="00763FBA">
            <w:pPr>
              <w:spacing w:after="0"/>
              <w:jc w:val="right"/>
              <w:rPr>
                <w:sz w:val="22"/>
                <w:szCs w:val="22"/>
              </w:rPr>
            </w:pPr>
            <w:r w:rsidRPr="00C72674">
              <w:rPr>
                <w:sz w:val="22"/>
                <w:szCs w:val="22"/>
              </w:rPr>
              <w:t>117-123 --&gt;</w:t>
            </w:r>
          </w:p>
        </w:tc>
        <w:tc>
          <w:tcPr>
            <w:tcW w:w="1642" w:type="dxa"/>
            <w:tcBorders>
              <w:top w:val="nil"/>
              <w:left w:val="nil"/>
              <w:bottom w:val="nil"/>
              <w:right w:val="single" w:sz="4" w:space="0" w:color="auto"/>
            </w:tcBorders>
          </w:tcPr>
          <w:p w14:paraId="584A1F74" w14:textId="77777777" w:rsidR="003139B7" w:rsidRPr="00C72674" w:rsidRDefault="003139B7" w:rsidP="00763FBA">
            <w:pPr>
              <w:spacing w:after="0"/>
              <w:rPr>
                <w:sz w:val="22"/>
                <w:szCs w:val="22"/>
              </w:rPr>
            </w:pPr>
            <w:r w:rsidRPr="00C72674">
              <w:rPr>
                <w:sz w:val="22"/>
                <w:szCs w:val="22"/>
              </w:rPr>
              <w:t>17</w:t>
            </w:r>
          </w:p>
        </w:tc>
        <w:tc>
          <w:tcPr>
            <w:tcW w:w="1642" w:type="dxa"/>
            <w:tcBorders>
              <w:top w:val="nil"/>
              <w:left w:val="single" w:sz="4" w:space="0" w:color="auto"/>
              <w:bottom w:val="nil"/>
              <w:right w:val="nil"/>
            </w:tcBorders>
          </w:tcPr>
          <w:p w14:paraId="2EA58B1F" w14:textId="77777777" w:rsidR="003139B7" w:rsidRPr="00C72674" w:rsidRDefault="003139B7" w:rsidP="00763FBA">
            <w:pPr>
              <w:spacing w:after="0"/>
              <w:jc w:val="right"/>
              <w:rPr>
                <w:sz w:val="22"/>
                <w:szCs w:val="22"/>
              </w:rPr>
            </w:pPr>
          </w:p>
        </w:tc>
        <w:tc>
          <w:tcPr>
            <w:tcW w:w="1642" w:type="dxa"/>
            <w:tcBorders>
              <w:top w:val="nil"/>
              <w:left w:val="nil"/>
              <w:bottom w:val="nil"/>
              <w:right w:val="single" w:sz="4" w:space="0" w:color="auto"/>
            </w:tcBorders>
          </w:tcPr>
          <w:p w14:paraId="1FD6DFE8" w14:textId="77777777" w:rsidR="003139B7" w:rsidRPr="00C72674" w:rsidRDefault="003139B7" w:rsidP="00763FBA">
            <w:pPr>
              <w:spacing w:after="0"/>
              <w:rPr>
                <w:sz w:val="22"/>
                <w:szCs w:val="22"/>
              </w:rPr>
            </w:pPr>
          </w:p>
        </w:tc>
        <w:tc>
          <w:tcPr>
            <w:tcW w:w="1643" w:type="dxa"/>
            <w:tcBorders>
              <w:top w:val="nil"/>
              <w:left w:val="single" w:sz="4" w:space="0" w:color="auto"/>
              <w:bottom w:val="nil"/>
              <w:right w:val="nil"/>
            </w:tcBorders>
          </w:tcPr>
          <w:p w14:paraId="1158913D" w14:textId="77777777" w:rsidR="003139B7" w:rsidRPr="00C72674" w:rsidRDefault="003139B7" w:rsidP="00763FBA">
            <w:pPr>
              <w:spacing w:after="0"/>
              <w:jc w:val="right"/>
              <w:rPr>
                <w:sz w:val="22"/>
                <w:szCs w:val="22"/>
              </w:rPr>
            </w:pPr>
            <w:r w:rsidRPr="00C72674">
              <w:rPr>
                <w:sz w:val="22"/>
                <w:szCs w:val="22"/>
              </w:rPr>
              <w:t>112-127 --&gt;</w:t>
            </w:r>
          </w:p>
        </w:tc>
        <w:tc>
          <w:tcPr>
            <w:tcW w:w="1643" w:type="dxa"/>
            <w:tcBorders>
              <w:top w:val="nil"/>
              <w:left w:val="nil"/>
              <w:bottom w:val="nil"/>
              <w:right w:val="single" w:sz="4" w:space="0" w:color="auto"/>
            </w:tcBorders>
          </w:tcPr>
          <w:p w14:paraId="0DC88F5B" w14:textId="77777777" w:rsidR="003139B7" w:rsidRPr="00C72674" w:rsidRDefault="003139B7" w:rsidP="00763FBA">
            <w:pPr>
              <w:spacing w:after="0"/>
              <w:rPr>
                <w:sz w:val="22"/>
                <w:szCs w:val="22"/>
              </w:rPr>
            </w:pPr>
            <w:r w:rsidRPr="00C72674">
              <w:rPr>
                <w:sz w:val="22"/>
                <w:szCs w:val="22"/>
              </w:rPr>
              <w:t>Kbrd</w:t>
            </w:r>
          </w:p>
        </w:tc>
      </w:tr>
      <w:tr w:rsidR="003139B7" w:rsidRPr="00AD5E50" w14:paraId="21CCBF54" w14:textId="77777777" w:rsidTr="00763FBA">
        <w:tc>
          <w:tcPr>
            <w:tcW w:w="1642" w:type="dxa"/>
            <w:tcBorders>
              <w:top w:val="nil"/>
              <w:left w:val="single" w:sz="4" w:space="0" w:color="auto"/>
              <w:bottom w:val="single" w:sz="4" w:space="0" w:color="auto"/>
              <w:right w:val="nil"/>
            </w:tcBorders>
          </w:tcPr>
          <w:p w14:paraId="70232E37" w14:textId="77777777" w:rsidR="003139B7" w:rsidRPr="00C72674" w:rsidRDefault="003139B7" w:rsidP="00763FBA">
            <w:pPr>
              <w:spacing w:after="0"/>
              <w:jc w:val="right"/>
              <w:rPr>
                <w:sz w:val="22"/>
                <w:szCs w:val="22"/>
              </w:rPr>
            </w:pPr>
            <w:r w:rsidRPr="00C72674">
              <w:rPr>
                <w:sz w:val="22"/>
                <w:szCs w:val="22"/>
              </w:rPr>
              <w:t>124-127 --&gt;</w:t>
            </w:r>
          </w:p>
        </w:tc>
        <w:tc>
          <w:tcPr>
            <w:tcW w:w="1642" w:type="dxa"/>
            <w:tcBorders>
              <w:top w:val="nil"/>
              <w:left w:val="nil"/>
              <w:bottom w:val="single" w:sz="4" w:space="0" w:color="auto"/>
              <w:right w:val="single" w:sz="4" w:space="0" w:color="auto"/>
            </w:tcBorders>
          </w:tcPr>
          <w:p w14:paraId="10B0F7C8" w14:textId="77777777" w:rsidR="003139B7" w:rsidRPr="00C72674" w:rsidRDefault="003139B7" w:rsidP="00763FBA">
            <w:pPr>
              <w:spacing w:after="0"/>
              <w:rPr>
                <w:sz w:val="22"/>
                <w:szCs w:val="22"/>
              </w:rPr>
            </w:pPr>
            <w:r w:rsidRPr="00C72674">
              <w:rPr>
                <w:sz w:val="22"/>
                <w:szCs w:val="22"/>
              </w:rPr>
              <w:t>18</w:t>
            </w:r>
          </w:p>
        </w:tc>
        <w:tc>
          <w:tcPr>
            <w:tcW w:w="1642" w:type="dxa"/>
            <w:tcBorders>
              <w:top w:val="nil"/>
              <w:left w:val="single" w:sz="4" w:space="0" w:color="auto"/>
              <w:bottom w:val="single" w:sz="4" w:space="0" w:color="auto"/>
              <w:right w:val="nil"/>
            </w:tcBorders>
          </w:tcPr>
          <w:p w14:paraId="701E7A9C" w14:textId="77777777" w:rsidR="003139B7" w:rsidRPr="00C72674" w:rsidRDefault="003139B7" w:rsidP="00763FBA">
            <w:pPr>
              <w:spacing w:after="0"/>
              <w:jc w:val="right"/>
              <w:rPr>
                <w:sz w:val="22"/>
                <w:szCs w:val="22"/>
              </w:rPr>
            </w:pPr>
          </w:p>
        </w:tc>
        <w:tc>
          <w:tcPr>
            <w:tcW w:w="1642" w:type="dxa"/>
            <w:tcBorders>
              <w:top w:val="nil"/>
              <w:left w:val="nil"/>
              <w:bottom w:val="single" w:sz="4" w:space="0" w:color="auto"/>
              <w:right w:val="single" w:sz="4" w:space="0" w:color="auto"/>
            </w:tcBorders>
          </w:tcPr>
          <w:p w14:paraId="5C52B366" w14:textId="77777777" w:rsidR="003139B7" w:rsidRPr="00C72674" w:rsidRDefault="003139B7" w:rsidP="00763FBA">
            <w:pPr>
              <w:spacing w:after="0"/>
              <w:rPr>
                <w:sz w:val="22"/>
                <w:szCs w:val="22"/>
              </w:rPr>
            </w:pPr>
          </w:p>
        </w:tc>
        <w:tc>
          <w:tcPr>
            <w:tcW w:w="1643" w:type="dxa"/>
            <w:tcBorders>
              <w:top w:val="nil"/>
              <w:left w:val="single" w:sz="4" w:space="0" w:color="auto"/>
              <w:bottom w:val="single" w:sz="4" w:space="0" w:color="auto"/>
              <w:right w:val="nil"/>
            </w:tcBorders>
          </w:tcPr>
          <w:p w14:paraId="6BB92C4A" w14:textId="77777777" w:rsidR="003139B7" w:rsidRPr="00C72674" w:rsidRDefault="003139B7" w:rsidP="00763FBA">
            <w:pPr>
              <w:spacing w:after="0"/>
              <w:jc w:val="right"/>
              <w:rPr>
                <w:sz w:val="22"/>
                <w:szCs w:val="22"/>
              </w:rPr>
            </w:pPr>
          </w:p>
        </w:tc>
        <w:tc>
          <w:tcPr>
            <w:tcW w:w="1643" w:type="dxa"/>
            <w:tcBorders>
              <w:top w:val="nil"/>
              <w:left w:val="nil"/>
              <w:bottom w:val="single" w:sz="4" w:space="0" w:color="auto"/>
              <w:right w:val="single" w:sz="4" w:space="0" w:color="auto"/>
            </w:tcBorders>
          </w:tcPr>
          <w:p w14:paraId="39E503BA" w14:textId="77777777" w:rsidR="003139B7" w:rsidRPr="00C72674" w:rsidRDefault="003139B7" w:rsidP="00763FBA">
            <w:pPr>
              <w:spacing w:after="0"/>
              <w:rPr>
                <w:sz w:val="22"/>
                <w:szCs w:val="22"/>
              </w:rPr>
            </w:pPr>
          </w:p>
        </w:tc>
      </w:tr>
    </w:tbl>
    <w:p w14:paraId="46D4BB4D" w14:textId="77777777" w:rsidR="003139B7" w:rsidRPr="00CF2529" w:rsidRDefault="003139B7" w:rsidP="003139B7">
      <w:pPr>
        <w:pStyle w:val="Heading1"/>
      </w:pPr>
      <w:bookmarkStart w:id="610" w:name="_Toc417404187"/>
      <w:bookmarkStart w:id="611" w:name="_Toc62863305"/>
      <w:bookmarkStart w:id="612" w:name="_Toc62896073"/>
      <w:bookmarkStart w:id="613" w:name="_Toc62916176"/>
      <w:bookmarkStart w:id="614" w:name="_Toc108455704"/>
      <w:r>
        <w:t xml:space="preserve">Appendix </w:t>
      </w:r>
      <w:r>
        <w:rPr>
          <w:lang w:val="en-US"/>
        </w:rPr>
        <w:t>B</w:t>
      </w:r>
      <w:r>
        <w:t xml:space="preserve">. NRPN </w:t>
      </w:r>
      <w:r w:rsidRPr="00CF2529">
        <w:t>map</w:t>
      </w:r>
      <w:bookmarkEnd w:id="610"/>
      <w:bookmarkEnd w:id="611"/>
      <w:bookmarkEnd w:id="612"/>
      <w:bookmarkEnd w:id="613"/>
      <w:bookmarkEnd w:id="614"/>
    </w:p>
    <w:p w14:paraId="6A22653E" w14:textId="77777777" w:rsidR="003139B7" w:rsidRPr="00285DDE" w:rsidRDefault="003139B7" w:rsidP="003139B7">
      <w:pPr>
        <w:spacing w:after="0"/>
      </w:pPr>
      <w:r w:rsidRPr="00285DDE">
        <w:t>Format: (&lt;NRPN MSB&gt;, &lt;NRPN LSB&gt;, &lt;Data Entry MSB&gt;[, &lt;DataEntry LSB&gt;]) - &lt;Description&gt;. {&lt;Comment&gt;.}</w:t>
      </w:r>
    </w:p>
    <w:p w14:paraId="4492E76C" w14:textId="77777777" w:rsidR="003139B7" w:rsidRPr="00285DDE" w:rsidRDefault="003139B7" w:rsidP="003139B7">
      <w:pPr>
        <w:spacing w:after="0"/>
      </w:pPr>
      <w:r w:rsidRPr="00285DDE">
        <w:t>----------------------------------------------------------------------------------------------------</w:t>
      </w:r>
    </w:p>
    <w:p w14:paraId="52C4E34A" w14:textId="77777777" w:rsidR="003139B7" w:rsidRPr="00285DDE" w:rsidRDefault="003139B7" w:rsidP="003139B7">
      <w:pPr>
        <w:spacing w:after="0"/>
      </w:pPr>
      <w:r w:rsidRPr="00285DDE">
        <w:t xml:space="preserve">(0, key, msb, lsb) - Set Pitch Bend for the key to ((msb&lt;&lt;7) | lsb)-8192. </w:t>
      </w:r>
    </w:p>
    <w:p w14:paraId="66506B8B" w14:textId="77777777" w:rsidR="003139B7" w:rsidRPr="00285DDE" w:rsidRDefault="003139B7" w:rsidP="003139B7">
      <w:pPr>
        <w:spacing w:after="0"/>
      </w:pPr>
      <w:r>
        <w:t xml:space="preserve">(1, key, fx)   </w:t>
      </w:r>
      <w:r w:rsidRPr="00285DDE">
        <w:t xml:space="preserve">- Select FX for the key, sustain pedal or velocity of a stroke. </w:t>
      </w:r>
    </w:p>
    <w:p w14:paraId="363A8F49" w14:textId="77777777" w:rsidR="003139B7" w:rsidRPr="00285DDE" w:rsidRDefault="003139B7" w:rsidP="003139B7">
      <w:pPr>
        <w:spacing w:after="0"/>
      </w:pPr>
      <w:r w:rsidRPr="00285DDE">
        <w:t xml:space="preserve">                     key - key id, see Key Map below.</w:t>
      </w:r>
    </w:p>
    <w:p w14:paraId="7F97AA8C" w14:textId="77777777" w:rsidR="003139B7" w:rsidRPr="00285DDE" w:rsidRDefault="003139B7" w:rsidP="003139B7">
      <w:pPr>
        <w:spacing w:after="0"/>
      </w:pPr>
      <w:r w:rsidRPr="00285DDE">
        <w:t xml:space="preserve">                     fx-5 - fx id, see FX Map below.</w:t>
      </w:r>
    </w:p>
    <w:p w14:paraId="7876C48D" w14:textId="77777777" w:rsidR="003139B7" w:rsidRPr="00285DDE" w:rsidRDefault="003139B7" w:rsidP="003139B7">
      <w:pPr>
        <w:spacing w:after="0"/>
      </w:pPr>
      <w:r>
        <w:t xml:space="preserve">(2, key, on)  </w:t>
      </w:r>
      <w:r w:rsidRPr="00285DDE">
        <w:t>- Switch the key fx.</w:t>
      </w:r>
    </w:p>
    <w:p w14:paraId="7F5F53A0" w14:textId="77777777" w:rsidR="003139B7" w:rsidRPr="00285DDE" w:rsidRDefault="003139B7" w:rsidP="003139B7">
      <w:pPr>
        <w:spacing w:after="0"/>
      </w:pPr>
      <w:r w:rsidRPr="00285DDE">
        <w:t xml:space="preserve">                     key - key id, see Key Map below. </w:t>
      </w:r>
    </w:p>
    <w:p w14:paraId="07180B74" w14:textId="77777777" w:rsidR="003139B7" w:rsidRPr="00285DDE" w:rsidRDefault="003139B7" w:rsidP="003139B7">
      <w:pPr>
        <w:spacing w:after="0"/>
      </w:pPr>
      <w:r w:rsidRPr="00285DDE">
        <w:t xml:space="preserve">                     on - 0/1 for Off/On.</w:t>
      </w:r>
    </w:p>
    <w:p w14:paraId="407C0B07" w14:textId="77777777" w:rsidR="003139B7" w:rsidRPr="00285DDE" w:rsidRDefault="003139B7" w:rsidP="003139B7">
      <w:pPr>
        <w:spacing w:after="0"/>
      </w:pPr>
      <w:r>
        <w:t>(3, key, opt)</w:t>
      </w:r>
      <w:r w:rsidRPr="00285DDE">
        <w:t xml:space="preserve"> - Set options of the key fx.</w:t>
      </w:r>
    </w:p>
    <w:p w14:paraId="71BFD39F" w14:textId="77777777" w:rsidR="003139B7" w:rsidRPr="00285DDE" w:rsidRDefault="003139B7" w:rsidP="003139B7">
      <w:pPr>
        <w:spacing w:after="0"/>
      </w:pPr>
      <w:r w:rsidRPr="00285DDE">
        <w:t xml:space="preserve">                     key - key id, see Key Map below. </w:t>
      </w:r>
    </w:p>
    <w:p w14:paraId="672670EC" w14:textId="77777777" w:rsidR="003139B7" w:rsidRPr="00285DDE" w:rsidRDefault="003139B7" w:rsidP="003139B7">
      <w:pPr>
        <w:spacing w:after="0"/>
      </w:pPr>
      <w:r w:rsidRPr="00285DDE">
        <w:t xml:space="preserve">                     opt - bit field: &lt;toggle&gt; | (&lt;do sustain&gt; &lt;&lt; 1) | (&lt;play stroke&gt; &lt;&lt; 2)  </w:t>
      </w:r>
    </w:p>
    <w:p w14:paraId="48C6F8CF" w14:textId="77777777" w:rsidR="003139B7" w:rsidRPr="00285DDE" w:rsidRDefault="003139B7" w:rsidP="003139B7">
      <w:pPr>
        <w:spacing w:after="0"/>
      </w:pPr>
      <w:r w:rsidRPr="00285DDE">
        <w:t>(4, key, msb, lsb) - Set first parameter of the key fx if any, ignored otherwise.</w:t>
      </w:r>
    </w:p>
    <w:p w14:paraId="1443E655" w14:textId="77777777" w:rsidR="003139B7" w:rsidRPr="00285DDE" w:rsidRDefault="003139B7" w:rsidP="003139B7">
      <w:pPr>
        <w:spacing w:after="0"/>
      </w:pPr>
      <w:r w:rsidRPr="00285DDE">
        <w:t xml:space="preserve">                     key - key id, see Key Map below. </w:t>
      </w:r>
    </w:p>
    <w:p w14:paraId="0BE80926" w14:textId="77777777" w:rsidR="003139B7" w:rsidRPr="00285DDE" w:rsidRDefault="003139B7" w:rsidP="003139B7">
      <w:pPr>
        <w:spacing w:after="0"/>
      </w:pPr>
      <w:r w:rsidRPr="00285DDE">
        <w:t xml:space="preserve">                     ((msb&lt;&lt;7) | lsb)-8192 - value of the parameter 1.</w:t>
      </w:r>
    </w:p>
    <w:p w14:paraId="5FB3A81B" w14:textId="77777777" w:rsidR="003139B7" w:rsidRPr="00285DDE" w:rsidRDefault="003139B7" w:rsidP="003139B7">
      <w:pPr>
        <w:spacing w:after="0"/>
      </w:pPr>
      <w:r w:rsidRPr="00285DDE">
        <w:t xml:space="preserve">                     For specific parameter ranges and meanings see FX Map below.</w:t>
      </w:r>
    </w:p>
    <w:p w14:paraId="0A450195" w14:textId="77777777" w:rsidR="003139B7" w:rsidRPr="00285DDE" w:rsidRDefault="003139B7" w:rsidP="003139B7">
      <w:pPr>
        <w:spacing w:after="0"/>
      </w:pPr>
      <w:r w:rsidRPr="00285DDE">
        <w:t>(5, key, msb, lsb) - Set second parameter of the key fx if any, ignored otherwise.</w:t>
      </w:r>
    </w:p>
    <w:p w14:paraId="145A6894" w14:textId="77777777" w:rsidR="003139B7" w:rsidRPr="00285DDE" w:rsidRDefault="003139B7" w:rsidP="003139B7">
      <w:pPr>
        <w:spacing w:after="0"/>
      </w:pPr>
      <w:r w:rsidRPr="00285DDE">
        <w:t xml:space="preserve">                     key - key id, see Key Map below. </w:t>
      </w:r>
    </w:p>
    <w:p w14:paraId="6B6AB920" w14:textId="77777777" w:rsidR="003139B7" w:rsidRPr="00285DDE" w:rsidRDefault="003139B7" w:rsidP="003139B7">
      <w:pPr>
        <w:spacing w:after="0"/>
      </w:pPr>
      <w:r w:rsidRPr="00285DDE">
        <w:t xml:space="preserve">                     ((msb&lt;&lt;7) | lsb)-8192 - value of the parameter 2.</w:t>
      </w:r>
    </w:p>
    <w:p w14:paraId="784CE5C6" w14:textId="77777777" w:rsidR="003139B7" w:rsidRPr="00285DDE" w:rsidRDefault="003139B7" w:rsidP="003139B7">
      <w:pPr>
        <w:spacing w:after="0"/>
      </w:pPr>
      <w:r w:rsidRPr="00285DDE">
        <w:t xml:space="preserve">                     For specific parameter ranges and meanings see FX Map below.</w:t>
      </w:r>
    </w:p>
    <w:p w14:paraId="3917E586" w14:textId="77777777" w:rsidR="003139B7" w:rsidRPr="00285DDE" w:rsidRDefault="003139B7" w:rsidP="003139B7">
      <w:r w:rsidRPr="00285DDE">
        <w:t xml:space="preserve">                     </w:t>
      </w:r>
    </w:p>
    <w:p w14:paraId="64CD249D" w14:textId="77777777" w:rsidR="003139B7" w:rsidRDefault="003139B7" w:rsidP="003139B7">
      <w:pPr>
        <w:pStyle w:val="3"/>
      </w:pPr>
      <w:r w:rsidRPr="00216326">
        <w:t>Key Map</w:t>
      </w:r>
      <w:r w:rsidRPr="00285DDE">
        <w:t xml:space="preserve"> </w:t>
      </w:r>
    </w:p>
    <w:p w14:paraId="2D027A32" w14:textId="77777777" w:rsidR="003139B7" w:rsidRPr="00285DDE" w:rsidRDefault="003139B7" w:rsidP="003139B7">
      <w:pPr>
        <w:spacing w:after="0"/>
      </w:pPr>
      <w:r w:rsidRPr="00285DDE">
        <w:t>Format: &lt;key id&gt; - &lt;Description&gt;. {&lt;Comment&gt;.}</w:t>
      </w:r>
    </w:p>
    <w:p w14:paraId="53169DDD" w14:textId="77777777" w:rsidR="003139B7" w:rsidRPr="00285DDE" w:rsidRDefault="003139B7" w:rsidP="003139B7">
      <w:pPr>
        <w:spacing w:after="0"/>
      </w:pPr>
      <w:r w:rsidRPr="00285DDE">
        <w:t>----------------------------------------------------------------------------------------------------</w:t>
      </w:r>
    </w:p>
    <w:p w14:paraId="25B30EFD" w14:textId="77777777" w:rsidR="003139B7" w:rsidRPr="00285DDE" w:rsidRDefault="003139B7" w:rsidP="003139B7">
      <w:pPr>
        <w:spacing w:after="0"/>
      </w:pPr>
      <w:r w:rsidRPr="00285DDE">
        <w:t>0      - Sustain Pedal. Available fxes -5..34.</w:t>
      </w:r>
    </w:p>
    <w:p w14:paraId="6152C25F" w14:textId="77777777" w:rsidR="003139B7" w:rsidRPr="00285DDE" w:rsidRDefault="003139B7" w:rsidP="003139B7">
      <w:pPr>
        <w:spacing w:after="0"/>
      </w:pPr>
      <w:r w:rsidRPr="00285DDE">
        <w:t>1      - Upper velocity zone. Available fxes 0..34.</w:t>
      </w:r>
    </w:p>
    <w:p w14:paraId="3EF794C6" w14:textId="77777777" w:rsidR="003139B7" w:rsidRPr="00285DDE" w:rsidRDefault="003139B7" w:rsidP="003139B7">
      <w:pPr>
        <w:spacing w:after="0"/>
      </w:pPr>
      <w:r w:rsidRPr="00285DDE">
        <w:t>2      - Lower velocity zone. Available fxes 0..34.</w:t>
      </w:r>
    </w:p>
    <w:p w14:paraId="3B1336BD" w14:textId="77777777" w:rsidR="003139B7" w:rsidRPr="00285DDE" w:rsidRDefault="003139B7" w:rsidP="003139B7">
      <w:pPr>
        <w:spacing w:after="0"/>
      </w:pPr>
      <w:r w:rsidRPr="00285DDE">
        <w:t>3..18  - C0..D#1 Key switches. Available fxes -2..34.</w:t>
      </w:r>
    </w:p>
    <w:p w14:paraId="6B27BD16" w14:textId="77777777" w:rsidR="003139B7" w:rsidRPr="00285DDE" w:rsidRDefault="003139B7" w:rsidP="003139B7">
      <w:pPr>
        <w:spacing w:after="0"/>
      </w:pPr>
      <w:r w:rsidRPr="00285DDE">
        <w:t>19..35 - D#5..G6 Key Switches. Available fxes -2..34.</w:t>
      </w:r>
    </w:p>
    <w:p w14:paraId="6E8DD952" w14:textId="77777777" w:rsidR="003139B7" w:rsidRPr="00285DDE" w:rsidRDefault="003139B7" w:rsidP="003139B7">
      <w:pPr>
        <w:spacing w:after="0"/>
      </w:pPr>
      <w:r w:rsidRPr="00285DDE">
        <w:t>36     - Modulation. Available fxes -2..34.</w:t>
      </w:r>
    </w:p>
    <w:p w14:paraId="52D70105" w14:textId="77777777" w:rsidR="003139B7" w:rsidRPr="00285DDE" w:rsidRDefault="003139B7" w:rsidP="003139B7"/>
    <w:p w14:paraId="1D4EFBC1" w14:textId="77777777" w:rsidR="003139B7" w:rsidRDefault="003139B7" w:rsidP="003139B7">
      <w:pPr>
        <w:pStyle w:val="3"/>
      </w:pPr>
      <w:r>
        <w:t>FX</w:t>
      </w:r>
      <w:r w:rsidRPr="00216326">
        <w:t xml:space="preserve"> Map</w:t>
      </w:r>
      <w:r w:rsidRPr="00285DDE">
        <w:t xml:space="preserve"> </w:t>
      </w:r>
    </w:p>
    <w:p w14:paraId="7A1CD3E8" w14:textId="77777777" w:rsidR="003139B7" w:rsidRPr="00285DDE" w:rsidRDefault="003139B7" w:rsidP="003139B7">
      <w:pPr>
        <w:spacing w:after="0"/>
      </w:pPr>
      <w:r w:rsidRPr="00285DDE">
        <w:t>Fo</w:t>
      </w:r>
      <w:r>
        <w:t>rmat: &lt;fx id&gt;, &lt;name&gt;</w:t>
      </w:r>
      <w:r w:rsidRPr="00285DDE">
        <w:t xml:space="preserve"> [, &lt;par1 rng&gt;[, &lt;par2 rng&gt;] - &lt;parameters' names&gt;]</w:t>
      </w:r>
    </w:p>
    <w:p w14:paraId="3EFA5F58" w14:textId="77777777" w:rsidR="003139B7" w:rsidRPr="00285DDE" w:rsidRDefault="003139B7" w:rsidP="003139B7">
      <w:pPr>
        <w:spacing w:after="0"/>
      </w:pPr>
      <w:r w:rsidRPr="00285DDE">
        <w:t>----------------------------------------------------------------------------------------------------</w:t>
      </w:r>
    </w:p>
    <w:p w14:paraId="26289ABF" w14:textId="77777777" w:rsidR="003139B7" w:rsidRPr="00285DDE" w:rsidRDefault="003139B7" w:rsidP="003139B7">
      <w:pPr>
        <w:spacing w:after="0"/>
      </w:pPr>
      <w:r w:rsidRPr="00285DDE">
        <w:t>-2, velo upper</w:t>
      </w:r>
    </w:p>
    <w:p w14:paraId="7EC55AD0" w14:textId="77777777" w:rsidR="003139B7" w:rsidRPr="00285DDE" w:rsidRDefault="003139B7" w:rsidP="003139B7">
      <w:pPr>
        <w:spacing w:after="0"/>
      </w:pPr>
      <w:r w:rsidRPr="00285DDE">
        <w:t>-1, velo lower</w:t>
      </w:r>
    </w:p>
    <w:p w14:paraId="7439DE10" w14:textId="77777777" w:rsidR="003139B7" w:rsidRPr="00285DDE" w:rsidRDefault="003139B7" w:rsidP="003139B7">
      <w:pPr>
        <w:spacing w:after="0"/>
      </w:pPr>
      <w:r w:rsidRPr="00285DDE">
        <w:t xml:space="preserve"> 0, Tapping</w:t>
      </w:r>
    </w:p>
    <w:p w14:paraId="6B08F96E" w14:textId="77777777" w:rsidR="003139B7" w:rsidRPr="00285DDE" w:rsidRDefault="003139B7" w:rsidP="003139B7">
      <w:pPr>
        <w:spacing w:after="0"/>
      </w:pPr>
      <w:r w:rsidRPr="00285DDE">
        <w:t xml:space="preserve"> 1, Mute</w:t>
      </w:r>
    </w:p>
    <w:p w14:paraId="5255E746" w14:textId="77777777" w:rsidR="003139B7" w:rsidRPr="00285DDE" w:rsidRDefault="003139B7" w:rsidP="003139B7">
      <w:pPr>
        <w:spacing w:after="0"/>
      </w:pPr>
      <w:r w:rsidRPr="00285DDE">
        <w:t xml:space="preserve"> 2, BridgeMute,</w:t>
      </w:r>
      <w:r>
        <w:tab/>
      </w:r>
      <w:r>
        <w:tab/>
      </w:r>
      <w:r w:rsidRPr="00285DDE">
        <w:t>0..128, 0..3</w:t>
      </w:r>
      <w:r>
        <w:tab/>
      </w:r>
      <w:r w:rsidRPr="00285DDE">
        <w:t>- ctrl val, velo sensitivity</w:t>
      </w:r>
    </w:p>
    <w:p w14:paraId="44963B13" w14:textId="77777777" w:rsidR="003139B7" w:rsidRPr="00285DDE" w:rsidRDefault="003139B7" w:rsidP="003139B7">
      <w:pPr>
        <w:spacing w:after="0"/>
      </w:pPr>
      <w:r w:rsidRPr="00285DDE">
        <w:t xml:space="preserve"> 3, Harmonics</w:t>
      </w:r>
    </w:p>
    <w:p w14:paraId="52652F27" w14:textId="77777777" w:rsidR="003139B7" w:rsidRPr="00285DDE" w:rsidRDefault="003139B7" w:rsidP="003139B7">
      <w:pPr>
        <w:spacing w:after="0"/>
      </w:pPr>
      <w:r w:rsidRPr="00285DDE">
        <w:t xml:space="preserve"> 4, PinchHarmonics</w:t>
      </w:r>
    </w:p>
    <w:p w14:paraId="0ECED08D" w14:textId="77777777" w:rsidR="003139B7" w:rsidRPr="00285DDE" w:rsidRDefault="003139B7" w:rsidP="003139B7">
      <w:pPr>
        <w:spacing w:after="0"/>
      </w:pPr>
      <w:r w:rsidRPr="00285DDE">
        <w:t xml:space="preserve"> 5, Slap</w:t>
      </w:r>
    </w:p>
    <w:p w14:paraId="2F235B7C" w14:textId="77777777" w:rsidR="003139B7" w:rsidRPr="00285DDE" w:rsidRDefault="003139B7" w:rsidP="003139B7">
      <w:pPr>
        <w:spacing w:after="0"/>
      </w:pPr>
      <w:r w:rsidRPr="00285DDE">
        <w:t xml:space="preserve"> 6, Scrapes</w:t>
      </w:r>
    </w:p>
    <w:p w14:paraId="7A79689A" w14:textId="77777777" w:rsidR="003139B7" w:rsidRPr="00285DDE" w:rsidRDefault="003139B7" w:rsidP="003139B7">
      <w:pPr>
        <w:spacing w:after="0"/>
      </w:pPr>
      <w:r w:rsidRPr="00285DDE">
        <w:t xml:space="preserve"> 7, HammerOn(Legato),</w:t>
      </w:r>
      <w:r>
        <w:tab/>
      </w:r>
      <w:r w:rsidRPr="00285DDE">
        <w:t>0..48</w:t>
      </w:r>
      <w:r>
        <w:tab/>
      </w:r>
      <w:r>
        <w:tab/>
      </w:r>
      <w:r w:rsidRPr="00285DDE">
        <w:t>- range</w:t>
      </w:r>
    </w:p>
    <w:p w14:paraId="1EAEE3DE" w14:textId="77777777" w:rsidR="003139B7" w:rsidRPr="00285DDE" w:rsidRDefault="003139B7" w:rsidP="003139B7">
      <w:pPr>
        <w:spacing w:after="0"/>
      </w:pPr>
      <w:r w:rsidRPr="00285DDE">
        <w:t xml:space="preserve"> 8, Slide(Legato),</w:t>
      </w:r>
      <w:r>
        <w:tab/>
      </w:r>
      <w:r>
        <w:tab/>
        <w:t>0..48,  30..150</w:t>
      </w:r>
      <w:r>
        <w:tab/>
      </w:r>
      <w:r w:rsidRPr="00285DDE">
        <w:t>- range, time</w:t>
      </w:r>
    </w:p>
    <w:p w14:paraId="3668824F" w14:textId="77777777" w:rsidR="003139B7" w:rsidRPr="00285DDE" w:rsidRDefault="003139B7" w:rsidP="003139B7">
      <w:pPr>
        <w:spacing w:after="0"/>
      </w:pPr>
      <w:r w:rsidRPr="00285DDE">
        <w:t>10, Repeat(NoteOff</w:t>
      </w:r>
      <w:r>
        <w:t>)</w:t>
      </w:r>
    </w:p>
    <w:p w14:paraId="625BCF30" w14:textId="77777777" w:rsidR="003139B7" w:rsidRPr="00285DDE" w:rsidRDefault="003139B7" w:rsidP="003139B7">
      <w:pPr>
        <w:spacing w:after="0"/>
      </w:pPr>
      <w:r w:rsidRPr="00285DDE">
        <w:t>11, ChuckaFull</w:t>
      </w:r>
    </w:p>
    <w:p w14:paraId="77285101" w14:textId="77777777" w:rsidR="003139B7" w:rsidRPr="00285DDE" w:rsidRDefault="003139B7" w:rsidP="003139B7">
      <w:pPr>
        <w:spacing w:after="0"/>
      </w:pPr>
      <w:r w:rsidRPr="00285DDE">
        <w:t>12, ChuckaMuteKeys</w:t>
      </w:r>
    </w:p>
    <w:p w14:paraId="60B89B22" w14:textId="77777777" w:rsidR="003139B7" w:rsidRPr="00285DDE" w:rsidRDefault="003139B7" w:rsidP="003139B7">
      <w:pPr>
        <w:spacing w:after="0"/>
      </w:pPr>
      <w:r w:rsidRPr="00285DDE">
        <w:t>13, Tremolo,</w:t>
      </w:r>
      <w:r>
        <w:tab/>
      </w:r>
      <w:r>
        <w:tab/>
      </w:r>
      <w:r>
        <w:tab/>
      </w:r>
      <w:r w:rsidRPr="00285DDE">
        <w:t>0..9</w:t>
      </w:r>
      <w:r>
        <w:tab/>
      </w:r>
      <w:r>
        <w:tab/>
      </w:r>
      <w:r w:rsidRPr="00285DDE">
        <w:t>- duration id (see Duration Map)</w:t>
      </w:r>
    </w:p>
    <w:p w14:paraId="2524464A" w14:textId="77777777" w:rsidR="003139B7" w:rsidRPr="00285DDE" w:rsidRDefault="003139B7" w:rsidP="003139B7">
      <w:pPr>
        <w:spacing w:after="0"/>
      </w:pPr>
      <w:r w:rsidRPr="00285DDE">
        <w:t>14, Tremolo 1 beat,</w:t>
      </w:r>
      <w:r>
        <w:tab/>
      </w:r>
      <w:r>
        <w:tab/>
      </w:r>
      <w:r w:rsidRPr="00285DDE">
        <w:t>0..9</w:t>
      </w:r>
      <w:r>
        <w:tab/>
      </w:r>
      <w:r>
        <w:tab/>
      </w:r>
      <w:r w:rsidRPr="00285DDE">
        <w:t>- duration id (see Duration Map)</w:t>
      </w:r>
    </w:p>
    <w:p w14:paraId="7BA93DAD" w14:textId="77777777" w:rsidR="003139B7" w:rsidRPr="00285DDE" w:rsidRDefault="003139B7" w:rsidP="003139B7">
      <w:pPr>
        <w:spacing w:after="0"/>
      </w:pPr>
      <w:r w:rsidRPr="00285DDE">
        <w:t>15, Trill,</w:t>
      </w:r>
      <w:r>
        <w:tab/>
      </w:r>
      <w:r>
        <w:tab/>
      </w:r>
      <w:r>
        <w:tab/>
        <w:t>1..12,   0..9</w:t>
      </w:r>
      <w:r>
        <w:tab/>
      </w:r>
      <w:r w:rsidRPr="00285DDE">
        <w:t>- interval, duration id (see Duration Map)</w:t>
      </w:r>
    </w:p>
    <w:p w14:paraId="26B009EA" w14:textId="77777777" w:rsidR="003139B7" w:rsidRPr="00285DDE" w:rsidRDefault="003139B7" w:rsidP="003139B7">
      <w:pPr>
        <w:spacing w:after="0"/>
      </w:pPr>
      <w:r w:rsidRPr="00285DDE">
        <w:t>16, Trill 1 shot,</w:t>
      </w:r>
      <w:r>
        <w:tab/>
      </w:r>
      <w:r>
        <w:tab/>
        <w:t>1..12,   0..9</w:t>
      </w:r>
      <w:r>
        <w:tab/>
      </w:r>
      <w:r w:rsidRPr="00285DDE">
        <w:t>- interval, duration id (see Duration Map)</w:t>
      </w:r>
    </w:p>
    <w:p w14:paraId="4A79176B" w14:textId="77777777" w:rsidR="003139B7" w:rsidRPr="00285DDE" w:rsidRDefault="003139B7" w:rsidP="003139B7">
      <w:pPr>
        <w:spacing w:after="0"/>
      </w:pPr>
      <w:r w:rsidRPr="00285DDE">
        <w:t>17, SlideUp,</w:t>
      </w:r>
      <w:r>
        <w:tab/>
      </w:r>
      <w:r>
        <w:tab/>
      </w:r>
      <w:r>
        <w:tab/>
        <w:t>1..12,  40..500</w:t>
      </w:r>
      <w:r>
        <w:tab/>
      </w:r>
      <w:r w:rsidRPr="00285DDE">
        <w:t>- range, time (ms)</w:t>
      </w:r>
    </w:p>
    <w:p w14:paraId="228453AB" w14:textId="77777777" w:rsidR="003139B7" w:rsidRPr="00285DDE" w:rsidRDefault="003139B7" w:rsidP="003139B7">
      <w:pPr>
        <w:spacing w:after="0"/>
      </w:pPr>
      <w:r w:rsidRPr="00285DDE">
        <w:t>18, SlideUpTrig,</w:t>
      </w:r>
      <w:r>
        <w:tab/>
      </w:r>
      <w:r>
        <w:tab/>
        <w:t>1..12,  40..500</w:t>
      </w:r>
      <w:r>
        <w:tab/>
      </w:r>
      <w:r w:rsidRPr="00285DDE">
        <w:t>- range, time (ms)</w:t>
      </w:r>
    </w:p>
    <w:p w14:paraId="498A7AE5" w14:textId="77777777" w:rsidR="003139B7" w:rsidRPr="00285DDE" w:rsidRDefault="003139B7" w:rsidP="003139B7">
      <w:pPr>
        <w:spacing w:after="0"/>
      </w:pPr>
      <w:r w:rsidRPr="00285DDE">
        <w:t>19, SlideDown,</w:t>
      </w:r>
      <w:r>
        <w:tab/>
      </w:r>
      <w:r>
        <w:tab/>
        <w:t>1..12,  40..500</w:t>
      </w:r>
      <w:r>
        <w:tab/>
      </w:r>
      <w:r w:rsidRPr="00285DDE">
        <w:t>- range, time (ms)</w:t>
      </w:r>
    </w:p>
    <w:p w14:paraId="609990BC" w14:textId="77777777" w:rsidR="003139B7" w:rsidRPr="00285DDE" w:rsidRDefault="003139B7" w:rsidP="003139B7">
      <w:pPr>
        <w:spacing w:after="0"/>
      </w:pPr>
      <w:r w:rsidRPr="00285DDE">
        <w:t>20, SlideDownTrig,</w:t>
      </w:r>
      <w:r>
        <w:tab/>
      </w:r>
      <w:r>
        <w:tab/>
        <w:t>1..12,  40..500</w:t>
      </w:r>
      <w:r>
        <w:tab/>
      </w:r>
      <w:r w:rsidRPr="00285DDE">
        <w:t>- range, time (ms)</w:t>
      </w:r>
    </w:p>
    <w:p w14:paraId="7E526B90" w14:textId="77777777" w:rsidR="003139B7" w:rsidRPr="00285DDE" w:rsidRDefault="003139B7" w:rsidP="003139B7">
      <w:pPr>
        <w:spacing w:after="0"/>
      </w:pPr>
      <w:r w:rsidRPr="00285DDE">
        <w:t>21, Bend,</w:t>
      </w:r>
      <w:r>
        <w:tab/>
      </w:r>
      <w:r>
        <w:tab/>
      </w:r>
      <w:r>
        <w:tab/>
        <w:t>1..2,  100..800</w:t>
      </w:r>
      <w:r>
        <w:tab/>
      </w:r>
      <w:r w:rsidRPr="00285DDE">
        <w:t>- interval, time (ms)</w:t>
      </w:r>
    </w:p>
    <w:p w14:paraId="3AF56966" w14:textId="77777777" w:rsidR="003139B7" w:rsidRPr="00285DDE" w:rsidRDefault="003139B7" w:rsidP="003139B7">
      <w:pPr>
        <w:spacing w:after="0"/>
      </w:pPr>
      <w:r w:rsidRPr="00285DDE">
        <w:t>22, ReverseBend,</w:t>
      </w:r>
      <w:r>
        <w:tab/>
      </w:r>
      <w:r>
        <w:tab/>
        <w:t>1..2,  100..800</w:t>
      </w:r>
      <w:r>
        <w:tab/>
      </w:r>
      <w:r w:rsidRPr="00285DDE">
        <w:t>- interval, time (ms)</w:t>
      </w:r>
    </w:p>
    <w:p w14:paraId="73D95215" w14:textId="77777777" w:rsidR="003139B7" w:rsidRPr="00285DDE" w:rsidRDefault="003139B7" w:rsidP="003139B7">
      <w:pPr>
        <w:spacing w:after="0"/>
      </w:pPr>
      <w:r w:rsidRPr="00285DDE">
        <w:t>23, UnisonBend,</w:t>
      </w:r>
      <w:r>
        <w:tab/>
      </w:r>
      <w:r>
        <w:tab/>
        <w:t>1..2,  100..800</w:t>
      </w:r>
      <w:r>
        <w:tab/>
      </w:r>
      <w:r w:rsidRPr="00285DDE">
        <w:t>- interval, time (ms)</w:t>
      </w:r>
    </w:p>
    <w:p w14:paraId="732EDC46" w14:textId="77777777" w:rsidR="003139B7" w:rsidRPr="00285DDE" w:rsidRDefault="003139B7" w:rsidP="003139B7">
      <w:pPr>
        <w:spacing w:after="0"/>
      </w:pPr>
      <w:r w:rsidRPr="00285DDE">
        <w:t>25, Hold</w:t>
      </w:r>
    </w:p>
    <w:p w14:paraId="67C551F4" w14:textId="77777777" w:rsidR="003139B7" w:rsidRPr="00285DDE" w:rsidRDefault="003139B7" w:rsidP="003139B7">
      <w:pPr>
        <w:spacing w:after="0"/>
      </w:pPr>
      <w:r w:rsidRPr="00285DDE">
        <w:t>27, Sustainer(trigger)</w:t>
      </w:r>
    </w:p>
    <w:p w14:paraId="17E5E678" w14:textId="77777777" w:rsidR="003139B7" w:rsidRPr="00285DDE" w:rsidRDefault="003139B7" w:rsidP="003139B7">
      <w:pPr>
        <w:spacing w:after="0"/>
      </w:pPr>
      <w:r w:rsidRPr="00285DDE">
        <w:t>28, Violining,</w:t>
      </w:r>
      <w:r>
        <w:tab/>
      </w:r>
      <w:r>
        <w:tab/>
      </w:r>
      <w:r w:rsidRPr="00285DDE">
        <w:t>300..2000</w:t>
      </w:r>
      <w:r>
        <w:tab/>
      </w:r>
      <w:r w:rsidRPr="00285DDE">
        <w:t>- time (ms)</w:t>
      </w:r>
    </w:p>
    <w:p w14:paraId="69C7417D" w14:textId="77777777" w:rsidR="003139B7" w:rsidRPr="00285DDE" w:rsidRDefault="003139B7" w:rsidP="003139B7">
      <w:pPr>
        <w:spacing w:after="0"/>
      </w:pPr>
      <w:r w:rsidRPr="00285DDE">
        <w:t>29, Interval,</w:t>
      </w:r>
      <w:r>
        <w:tab/>
      </w:r>
      <w:r>
        <w:tab/>
      </w:r>
      <w:r>
        <w:tab/>
      </w:r>
      <w:r w:rsidRPr="00285DDE">
        <w:t>0..8</w:t>
      </w:r>
      <w:r>
        <w:tab/>
      </w:r>
      <w:r>
        <w:tab/>
      </w:r>
      <w:r w:rsidRPr="00285DDE">
        <w:t>- interval id (see Interval Map)</w:t>
      </w:r>
    </w:p>
    <w:p w14:paraId="1C284595" w14:textId="77777777" w:rsidR="003139B7" w:rsidRPr="00285DDE" w:rsidRDefault="003139B7" w:rsidP="003139B7">
      <w:pPr>
        <w:spacing w:after="0"/>
      </w:pPr>
      <w:r w:rsidRPr="00285DDE">
        <w:t>30, FretPosition,</w:t>
      </w:r>
      <w:r>
        <w:tab/>
      </w:r>
      <w:r>
        <w:tab/>
      </w:r>
      <w:r w:rsidRPr="00285DDE">
        <w:t>-1..20</w:t>
      </w:r>
      <w:r>
        <w:tab/>
      </w:r>
      <w:r>
        <w:tab/>
      </w:r>
      <w:r w:rsidRPr="00285DDE">
        <w:t>- fret position id (see Fret Position Map)</w:t>
      </w:r>
    </w:p>
    <w:p w14:paraId="5002318E" w14:textId="77777777" w:rsidR="003139B7" w:rsidRPr="00285DDE" w:rsidRDefault="003139B7" w:rsidP="003139B7">
      <w:pPr>
        <w:spacing w:after="0"/>
      </w:pPr>
      <w:r w:rsidRPr="00285DDE">
        <w:t>31, PickPosition,</w:t>
      </w:r>
      <w:r>
        <w:tab/>
      </w:r>
      <w:r>
        <w:tab/>
      </w:r>
      <w:r w:rsidRPr="00285DDE">
        <w:t>-7..+7</w:t>
      </w:r>
      <w:r>
        <w:tab/>
      </w:r>
      <w:r>
        <w:tab/>
      </w:r>
      <w:r w:rsidRPr="00285DDE">
        <w:t>- pickup position</w:t>
      </w:r>
    </w:p>
    <w:p w14:paraId="7F33F8E9" w14:textId="77777777" w:rsidR="003139B7" w:rsidRPr="00285DDE" w:rsidRDefault="003139B7" w:rsidP="003139B7">
      <w:pPr>
        <w:spacing w:after="0"/>
      </w:pPr>
      <w:r w:rsidRPr="00285DDE">
        <w:t>32, Wah-Wah,</w:t>
      </w:r>
      <w:r>
        <w:tab/>
      </w:r>
      <w:r>
        <w:tab/>
      </w:r>
      <w:r w:rsidRPr="00285DDE">
        <w:t>0..3</w:t>
      </w:r>
      <w:r>
        <w:tab/>
      </w:r>
      <w:r>
        <w:tab/>
      </w:r>
      <w:r w:rsidRPr="00285DDE">
        <w:t>- wah-wah mode id (see Wah-Wah Mode Map)</w:t>
      </w:r>
    </w:p>
    <w:p w14:paraId="07E10B2B" w14:textId="77777777" w:rsidR="003139B7" w:rsidRPr="00285DDE" w:rsidRDefault="003139B7" w:rsidP="003139B7">
      <w:pPr>
        <w:spacing w:after="0"/>
      </w:pPr>
      <w:r w:rsidRPr="00285DDE">
        <w:t>33, FeedBack(trigger),</w:t>
      </w:r>
      <w:r>
        <w:tab/>
      </w:r>
      <w:r w:rsidRPr="00285DDE">
        <w:t>0..5</w:t>
      </w:r>
      <w:r>
        <w:tab/>
      </w:r>
      <w:r>
        <w:tab/>
      </w:r>
      <w:r w:rsidRPr="00285DDE">
        <w:t>- feedback interval id (see Feedback Interval Map)</w:t>
      </w:r>
    </w:p>
    <w:p w14:paraId="5F76224C" w14:textId="77777777" w:rsidR="003139B7" w:rsidRPr="00285DDE" w:rsidRDefault="003139B7" w:rsidP="003139B7">
      <w:pPr>
        <w:spacing w:after="0"/>
      </w:pPr>
      <w:r w:rsidRPr="00285DDE">
        <w:t>34, ChuckaVeloLayer</w:t>
      </w:r>
    </w:p>
    <w:p w14:paraId="520EA7DB" w14:textId="77777777" w:rsidR="003139B7" w:rsidRPr="00285DDE" w:rsidRDefault="003139B7" w:rsidP="003139B7">
      <w:pPr>
        <w:spacing w:after="0"/>
      </w:pPr>
      <w:r w:rsidRPr="00285DDE">
        <w:t>35, VeloMute</w:t>
      </w:r>
      <w:r>
        <w:tab/>
      </w:r>
      <w:r>
        <w:tab/>
      </w:r>
      <w:r>
        <w:tab/>
      </w:r>
      <w:r w:rsidRPr="00285DDE">
        <w:t>1..127</w:t>
      </w:r>
      <w:r>
        <w:tab/>
      </w:r>
      <w:r>
        <w:tab/>
      </w:r>
      <w:r w:rsidRPr="00285DDE">
        <w:t>- velocity</w:t>
      </w:r>
    </w:p>
    <w:p w14:paraId="174A6C21" w14:textId="77777777" w:rsidR="003139B7" w:rsidRPr="00285DDE" w:rsidRDefault="003139B7" w:rsidP="003139B7">
      <w:pPr>
        <w:spacing w:after="0"/>
      </w:pPr>
      <w:r w:rsidRPr="00285DDE">
        <w:t>36, Legato</w:t>
      </w:r>
    </w:p>
    <w:p w14:paraId="1D22F339" w14:textId="77777777" w:rsidR="003139B7" w:rsidRPr="00285DDE" w:rsidRDefault="003139B7" w:rsidP="003139B7">
      <w:pPr>
        <w:spacing w:after="0"/>
      </w:pPr>
      <w:r w:rsidRPr="00285DDE">
        <w:t>37, String</w:t>
      </w:r>
      <w:r>
        <w:tab/>
      </w:r>
      <w:r>
        <w:tab/>
      </w:r>
      <w:r>
        <w:tab/>
      </w:r>
      <w:r w:rsidRPr="00285DDE">
        <w:t>0..8</w:t>
      </w:r>
      <w:r>
        <w:tab/>
      </w:r>
      <w:r>
        <w:tab/>
      </w:r>
      <w:r w:rsidRPr="00285DDE">
        <w:t>- 0..7</w:t>
      </w:r>
      <w:r>
        <w:t xml:space="preserve"> </w:t>
      </w:r>
      <w:r w:rsidRPr="00285DDE">
        <w:t xml:space="preserve">- string 1..8, 8 - auto </w:t>
      </w:r>
    </w:p>
    <w:p w14:paraId="60D9A540" w14:textId="77777777" w:rsidR="003139B7" w:rsidRPr="00285DDE" w:rsidRDefault="003139B7" w:rsidP="003139B7">
      <w:pPr>
        <w:spacing w:after="0"/>
      </w:pPr>
      <w:r w:rsidRPr="00285DDE">
        <w:t>39, FretNoi</w:t>
      </w:r>
      <w:r>
        <w:t>se</w:t>
      </w:r>
      <w:r>
        <w:tab/>
      </w:r>
      <w:r>
        <w:tab/>
      </w:r>
      <w:r>
        <w:tab/>
      </w:r>
      <w:r>
        <w:tab/>
      </w:r>
      <w:r>
        <w:tab/>
      </w:r>
      <w:r w:rsidRPr="00285DDE">
        <w:t>- Fret Noise</w:t>
      </w:r>
    </w:p>
    <w:p w14:paraId="18A57666" w14:textId="77777777" w:rsidR="003139B7" w:rsidRPr="00285DDE" w:rsidRDefault="003139B7" w:rsidP="003139B7"/>
    <w:p w14:paraId="1EBBDAFB" w14:textId="77777777" w:rsidR="003139B7" w:rsidRDefault="003139B7" w:rsidP="003139B7">
      <w:pPr>
        <w:pStyle w:val="3"/>
      </w:pPr>
      <w:r>
        <w:t>Duration</w:t>
      </w:r>
      <w:r w:rsidRPr="00216326">
        <w:t xml:space="preserve"> Map</w:t>
      </w:r>
      <w:r w:rsidRPr="00285DDE">
        <w:t xml:space="preserve"> </w:t>
      </w:r>
    </w:p>
    <w:p w14:paraId="27CCA44E" w14:textId="77777777" w:rsidR="003139B7" w:rsidRPr="00285DDE" w:rsidRDefault="003139B7" w:rsidP="003139B7">
      <w:pPr>
        <w:spacing w:after="0"/>
      </w:pPr>
      <w:r w:rsidRPr="00285DDE">
        <w:t>Format: &lt;duration id&gt;, &lt;description&gt;</w:t>
      </w:r>
    </w:p>
    <w:p w14:paraId="70C804FF" w14:textId="77777777" w:rsidR="003139B7" w:rsidRPr="00285DDE" w:rsidRDefault="003139B7" w:rsidP="003139B7">
      <w:pPr>
        <w:spacing w:after="0"/>
      </w:pPr>
      <w:r w:rsidRPr="00285DDE">
        <w:t>----------------------------------------------------------------------------------------------------</w:t>
      </w:r>
    </w:p>
    <w:p w14:paraId="4474A179" w14:textId="77777777" w:rsidR="003139B7" w:rsidRPr="00285DDE" w:rsidRDefault="003139B7" w:rsidP="003139B7">
      <w:pPr>
        <w:spacing w:after="0"/>
      </w:pPr>
      <w:r w:rsidRPr="00285DDE">
        <w:t>0, 4th</w:t>
      </w:r>
    </w:p>
    <w:p w14:paraId="49637C18" w14:textId="77777777" w:rsidR="003139B7" w:rsidRPr="00285DDE" w:rsidRDefault="003139B7" w:rsidP="003139B7">
      <w:pPr>
        <w:spacing w:after="0"/>
      </w:pPr>
      <w:r w:rsidRPr="00285DDE">
        <w:t>1, 4T</w:t>
      </w:r>
    </w:p>
    <w:p w14:paraId="089C7618" w14:textId="77777777" w:rsidR="003139B7" w:rsidRPr="00285DDE" w:rsidRDefault="003139B7" w:rsidP="003139B7">
      <w:pPr>
        <w:spacing w:after="0"/>
      </w:pPr>
      <w:r w:rsidRPr="00285DDE">
        <w:t>2, 8th</w:t>
      </w:r>
    </w:p>
    <w:p w14:paraId="756B343B" w14:textId="77777777" w:rsidR="003139B7" w:rsidRPr="00285DDE" w:rsidRDefault="003139B7" w:rsidP="003139B7">
      <w:pPr>
        <w:spacing w:after="0"/>
      </w:pPr>
      <w:r w:rsidRPr="00285DDE">
        <w:t>3, 8T</w:t>
      </w:r>
    </w:p>
    <w:p w14:paraId="2CBFC082" w14:textId="77777777" w:rsidR="003139B7" w:rsidRPr="00285DDE" w:rsidRDefault="003139B7" w:rsidP="003139B7">
      <w:pPr>
        <w:spacing w:after="0"/>
      </w:pPr>
      <w:r w:rsidRPr="00285DDE">
        <w:t>4, 16th</w:t>
      </w:r>
    </w:p>
    <w:p w14:paraId="5349057B" w14:textId="77777777" w:rsidR="003139B7" w:rsidRPr="00285DDE" w:rsidRDefault="003139B7" w:rsidP="003139B7">
      <w:pPr>
        <w:spacing w:after="0"/>
      </w:pPr>
      <w:r w:rsidRPr="00285DDE">
        <w:t>5, 16T</w:t>
      </w:r>
    </w:p>
    <w:p w14:paraId="336419C0" w14:textId="77777777" w:rsidR="003139B7" w:rsidRPr="00285DDE" w:rsidRDefault="003139B7" w:rsidP="003139B7">
      <w:pPr>
        <w:spacing w:after="0"/>
      </w:pPr>
      <w:r w:rsidRPr="00285DDE">
        <w:t>6, 32nd</w:t>
      </w:r>
    </w:p>
    <w:p w14:paraId="223C9AF7" w14:textId="77777777" w:rsidR="003139B7" w:rsidRPr="00285DDE" w:rsidRDefault="003139B7" w:rsidP="003139B7">
      <w:pPr>
        <w:spacing w:after="0"/>
      </w:pPr>
      <w:r w:rsidRPr="00285DDE">
        <w:t>7, 32T</w:t>
      </w:r>
    </w:p>
    <w:p w14:paraId="0A11C2C3" w14:textId="77777777" w:rsidR="003139B7" w:rsidRPr="00285DDE" w:rsidRDefault="003139B7" w:rsidP="003139B7">
      <w:pPr>
        <w:spacing w:after="0"/>
      </w:pPr>
      <w:r w:rsidRPr="00285DDE">
        <w:t>8, 64th</w:t>
      </w:r>
    </w:p>
    <w:p w14:paraId="66695BD3" w14:textId="77777777" w:rsidR="003139B7" w:rsidRPr="00285DDE" w:rsidRDefault="003139B7" w:rsidP="003139B7">
      <w:pPr>
        <w:spacing w:after="0"/>
      </w:pPr>
      <w:r w:rsidRPr="00285DDE">
        <w:t>9, 64T</w:t>
      </w:r>
    </w:p>
    <w:p w14:paraId="72F49533" w14:textId="77777777" w:rsidR="003139B7" w:rsidRPr="00285DDE" w:rsidRDefault="003139B7" w:rsidP="003139B7"/>
    <w:p w14:paraId="2C0CC6C8" w14:textId="77777777" w:rsidR="003139B7" w:rsidRDefault="003139B7" w:rsidP="003139B7">
      <w:pPr>
        <w:pStyle w:val="3"/>
      </w:pPr>
      <w:r>
        <w:t>Interval</w:t>
      </w:r>
      <w:r w:rsidRPr="00216326">
        <w:t xml:space="preserve"> Map</w:t>
      </w:r>
      <w:r w:rsidRPr="00285DDE">
        <w:t xml:space="preserve"> </w:t>
      </w:r>
    </w:p>
    <w:p w14:paraId="0132A6E0" w14:textId="77777777" w:rsidR="003139B7" w:rsidRPr="00285DDE" w:rsidRDefault="003139B7" w:rsidP="003139B7">
      <w:pPr>
        <w:spacing w:after="0"/>
      </w:pPr>
      <w:r w:rsidRPr="00285DDE">
        <w:t>Format: &lt;interval id&gt;, &lt;description&gt;</w:t>
      </w:r>
    </w:p>
    <w:p w14:paraId="0F38860B" w14:textId="77777777" w:rsidR="003139B7" w:rsidRPr="00285DDE" w:rsidRDefault="003139B7" w:rsidP="003139B7">
      <w:pPr>
        <w:spacing w:after="0"/>
      </w:pPr>
      <w:r w:rsidRPr="00285DDE">
        <w:t>----------------------------------------------------------------------------------------------------</w:t>
      </w:r>
    </w:p>
    <w:p w14:paraId="067AFCFD" w14:textId="77777777" w:rsidR="003139B7" w:rsidRPr="00285DDE" w:rsidRDefault="003139B7" w:rsidP="003139B7">
      <w:pPr>
        <w:spacing w:after="0"/>
      </w:pPr>
      <w:r w:rsidRPr="00285DDE">
        <w:t>0, mono</w:t>
      </w:r>
    </w:p>
    <w:p w14:paraId="37481C3D" w14:textId="77777777" w:rsidR="003139B7" w:rsidRPr="00285DDE" w:rsidRDefault="003139B7" w:rsidP="003139B7">
      <w:pPr>
        <w:spacing w:after="0"/>
      </w:pPr>
      <w:r w:rsidRPr="00285DDE">
        <w:t>1, 4th down</w:t>
      </w:r>
    </w:p>
    <w:p w14:paraId="64701355" w14:textId="77777777" w:rsidR="003139B7" w:rsidRPr="00285DDE" w:rsidRDefault="003139B7" w:rsidP="003139B7">
      <w:pPr>
        <w:spacing w:after="0"/>
      </w:pPr>
      <w:r w:rsidRPr="00285DDE">
        <w:t>2, 5th up</w:t>
      </w:r>
    </w:p>
    <w:p w14:paraId="3AA28AD5" w14:textId="77777777" w:rsidR="003139B7" w:rsidRPr="00285DDE" w:rsidRDefault="003139B7" w:rsidP="003139B7">
      <w:pPr>
        <w:spacing w:after="0"/>
      </w:pPr>
      <w:r w:rsidRPr="00285DDE">
        <w:t>3, Octave</w:t>
      </w:r>
    </w:p>
    <w:p w14:paraId="08B4D6E3" w14:textId="77777777" w:rsidR="003139B7" w:rsidRPr="00285DDE" w:rsidRDefault="003139B7" w:rsidP="003139B7">
      <w:pPr>
        <w:spacing w:after="0"/>
      </w:pPr>
      <w:r w:rsidRPr="00285DDE">
        <w:t>4, Power</w:t>
      </w:r>
    </w:p>
    <w:p w14:paraId="1CA47D36" w14:textId="77777777" w:rsidR="003139B7" w:rsidRPr="00285DDE" w:rsidRDefault="003139B7" w:rsidP="003139B7">
      <w:pPr>
        <w:spacing w:after="0"/>
      </w:pPr>
      <w:r w:rsidRPr="00285DDE">
        <w:t>5, Power2</w:t>
      </w:r>
    </w:p>
    <w:p w14:paraId="6D6443AD" w14:textId="77777777" w:rsidR="003139B7" w:rsidRPr="00285DDE" w:rsidRDefault="003139B7" w:rsidP="003139B7">
      <w:pPr>
        <w:spacing w:after="0"/>
      </w:pPr>
      <w:r w:rsidRPr="00285DDE">
        <w:t>6, 2 Octaves</w:t>
      </w:r>
    </w:p>
    <w:p w14:paraId="3A85337E" w14:textId="77777777" w:rsidR="003139B7" w:rsidRPr="00285DDE" w:rsidRDefault="003139B7" w:rsidP="003139B7">
      <w:pPr>
        <w:spacing w:after="0"/>
      </w:pPr>
      <w:r w:rsidRPr="00285DDE">
        <w:t>7, Pwr Oct</w:t>
      </w:r>
    </w:p>
    <w:p w14:paraId="23153521" w14:textId="77777777" w:rsidR="003139B7" w:rsidRPr="00285DDE" w:rsidRDefault="003139B7" w:rsidP="003139B7">
      <w:pPr>
        <w:spacing w:after="0"/>
      </w:pPr>
      <w:r w:rsidRPr="00285DDE">
        <w:t>8, Pwr 2 Oct</w:t>
      </w:r>
    </w:p>
    <w:p w14:paraId="7FA3E9FB" w14:textId="77777777" w:rsidR="003139B7" w:rsidRPr="00285DDE" w:rsidRDefault="003139B7" w:rsidP="003139B7"/>
    <w:p w14:paraId="4E544ED3" w14:textId="77777777" w:rsidR="003139B7" w:rsidRDefault="003139B7" w:rsidP="003139B7">
      <w:pPr>
        <w:pStyle w:val="3"/>
      </w:pPr>
      <w:r>
        <w:t>Fret Position</w:t>
      </w:r>
      <w:r w:rsidRPr="00216326">
        <w:t xml:space="preserve"> Map</w:t>
      </w:r>
      <w:r w:rsidRPr="00285DDE">
        <w:t xml:space="preserve"> </w:t>
      </w:r>
    </w:p>
    <w:p w14:paraId="1360CC3F" w14:textId="77777777" w:rsidR="003139B7" w:rsidRPr="00285DDE" w:rsidRDefault="003139B7" w:rsidP="003139B7">
      <w:pPr>
        <w:spacing w:after="0"/>
      </w:pPr>
      <w:r w:rsidRPr="00285DDE">
        <w:t xml:space="preserve">Format: &lt;fret position </w:t>
      </w:r>
      <w:r>
        <w:t>id&gt;, &lt;description&gt;</w:t>
      </w:r>
    </w:p>
    <w:p w14:paraId="03884D54" w14:textId="77777777" w:rsidR="003139B7" w:rsidRPr="00285DDE" w:rsidRDefault="003139B7" w:rsidP="003139B7">
      <w:pPr>
        <w:spacing w:after="0"/>
      </w:pPr>
      <w:r w:rsidRPr="00285DDE">
        <w:t>----------------------------------------------------------------------------------------------------</w:t>
      </w:r>
    </w:p>
    <w:p w14:paraId="1F0B4B16" w14:textId="77777777" w:rsidR="003139B7" w:rsidRPr="00285DDE" w:rsidRDefault="003139B7" w:rsidP="003139B7">
      <w:pPr>
        <w:spacing w:after="0"/>
      </w:pPr>
      <w:r>
        <w:t>-1, D#5..C6</w:t>
      </w:r>
    </w:p>
    <w:p w14:paraId="0F4C4DFB" w14:textId="77777777" w:rsidR="003139B7" w:rsidRPr="00285DDE" w:rsidRDefault="003139B7" w:rsidP="003139B7">
      <w:pPr>
        <w:spacing w:after="0"/>
      </w:pPr>
      <w:r w:rsidRPr="00285DDE">
        <w:t xml:space="preserve"> 0, Open</w:t>
      </w:r>
    </w:p>
    <w:p w14:paraId="7D58587E" w14:textId="77777777" w:rsidR="003139B7" w:rsidRPr="00285DDE" w:rsidRDefault="003139B7" w:rsidP="003139B7">
      <w:pPr>
        <w:spacing w:after="0"/>
      </w:pPr>
      <w:r w:rsidRPr="00285DDE">
        <w:t xml:space="preserve"> 1, Fret 1</w:t>
      </w:r>
    </w:p>
    <w:p w14:paraId="4147D076" w14:textId="77777777" w:rsidR="003139B7" w:rsidRPr="00285DDE" w:rsidRDefault="003139B7" w:rsidP="003139B7">
      <w:pPr>
        <w:spacing w:after="0"/>
      </w:pPr>
      <w:r w:rsidRPr="00285DDE">
        <w:t xml:space="preserve"> 2, Fret 2</w:t>
      </w:r>
    </w:p>
    <w:p w14:paraId="7B150DEA" w14:textId="77777777" w:rsidR="003139B7" w:rsidRPr="00285DDE" w:rsidRDefault="003139B7" w:rsidP="003139B7">
      <w:pPr>
        <w:spacing w:after="0"/>
      </w:pPr>
      <w:r w:rsidRPr="00285DDE">
        <w:t xml:space="preserve"> 3, Fret 3   *</w:t>
      </w:r>
    </w:p>
    <w:p w14:paraId="71C3BC0C" w14:textId="77777777" w:rsidR="003139B7" w:rsidRPr="00285DDE" w:rsidRDefault="003139B7" w:rsidP="003139B7">
      <w:pPr>
        <w:spacing w:after="0"/>
      </w:pPr>
      <w:r w:rsidRPr="00285DDE">
        <w:t xml:space="preserve"> 4, Fret 4</w:t>
      </w:r>
    </w:p>
    <w:p w14:paraId="7D1203E1" w14:textId="77777777" w:rsidR="003139B7" w:rsidRPr="00F70F4F" w:rsidRDefault="003139B7" w:rsidP="003139B7">
      <w:pPr>
        <w:spacing w:after="0"/>
      </w:pPr>
      <w:r w:rsidRPr="00285DDE">
        <w:t xml:space="preserve"> </w:t>
      </w:r>
      <w:r w:rsidRPr="00F70F4F">
        <w:t>5, Fret 5   *</w:t>
      </w:r>
    </w:p>
    <w:p w14:paraId="372BC1C1" w14:textId="77777777" w:rsidR="003139B7" w:rsidRPr="00F70F4F" w:rsidRDefault="003139B7" w:rsidP="003139B7">
      <w:pPr>
        <w:spacing w:after="0"/>
      </w:pPr>
      <w:r w:rsidRPr="00F70F4F">
        <w:t xml:space="preserve"> 6, Fret 6</w:t>
      </w:r>
    </w:p>
    <w:p w14:paraId="24B4DC10" w14:textId="77777777" w:rsidR="003139B7" w:rsidRPr="00285DDE" w:rsidRDefault="003139B7" w:rsidP="003139B7">
      <w:pPr>
        <w:spacing w:after="0"/>
      </w:pPr>
      <w:r w:rsidRPr="00285DDE">
        <w:t xml:space="preserve"> 7, Fret 7   *</w:t>
      </w:r>
    </w:p>
    <w:p w14:paraId="496B0836" w14:textId="77777777" w:rsidR="003139B7" w:rsidRPr="00285DDE" w:rsidRDefault="003139B7" w:rsidP="003139B7">
      <w:pPr>
        <w:spacing w:after="0"/>
      </w:pPr>
      <w:r w:rsidRPr="00285DDE">
        <w:t xml:space="preserve"> 8, Fret 8</w:t>
      </w:r>
    </w:p>
    <w:p w14:paraId="2A26D483" w14:textId="77777777" w:rsidR="003139B7" w:rsidRPr="00285DDE" w:rsidRDefault="003139B7" w:rsidP="003139B7">
      <w:pPr>
        <w:spacing w:after="0"/>
      </w:pPr>
      <w:r w:rsidRPr="00285DDE">
        <w:t xml:space="preserve"> 9, Fret 9   *</w:t>
      </w:r>
    </w:p>
    <w:p w14:paraId="2EB377B6" w14:textId="77777777" w:rsidR="003139B7" w:rsidRPr="00285DDE" w:rsidRDefault="003139B7" w:rsidP="003139B7">
      <w:pPr>
        <w:spacing w:after="0"/>
      </w:pPr>
      <w:r w:rsidRPr="00285DDE">
        <w:t>10, Fret 10</w:t>
      </w:r>
    </w:p>
    <w:p w14:paraId="36045DF4" w14:textId="77777777" w:rsidR="003139B7" w:rsidRPr="00285DDE" w:rsidRDefault="003139B7" w:rsidP="003139B7">
      <w:pPr>
        <w:spacing w:after="0"/>
      </w:pPr>
      <w:r w:rsidRPr="00285DDE">
        <w:t>11, Fret 11</w:t>
      </w:r>
    </w:p>
    <w:p w14:paraId="60953580" w14:textId="77777777" w:rsidR="003139B7" w:rsidRPr="00285DDE" w:rsidRDefault="003139B7" w:rsidP="003139B7">
      <w:pPr>
        <w:spacing w:after="0"/>
      </w:pPr>
      <w:r w:rsidRPr="00285DDE">
        <w:t>12, Fret 12 * *</w:t>
      </w:r>
    </w:p>
    <w:p w14:paraId="573263DD" w14:textId="77777777" w:rsidR="003139B7" w:rsidRPr="00285DDE" w:rsidRDefault="003139B7" w:rsidP="003139B7">
      <w:pPr>
        <w:spacing w:after="0"/>
      </w:pPr>
      <w:r w:rsidRPr="00285DDE">
        <w:t xml:space="preserve">13, Fret 13     </w:t>
      </w:r>
    </w:p>
    <w:p w14:paraId="432DF27F" w14:textId="77777777" w:rsidR="003139B7" w:rsidRPr="00285DDE" w:rsidRDefault="003139B7" w:rsidP="003139B7">
      <w:pPr>
        <w:spacing w:after="0"/>
      </w:pPr>
      <w:r w:rsidRPr="00285DDE">
        <w:t xml:space="preserve">14, Fret 14     </w:t>
      </w:r>
    </w:p>
    <w:p w14:paraId="54BCCA7A" w14:textId="77777777" w:rsidR="003139B7" w:rsidRPr="00285DDE" w:rsidRDefault="003139B7" w:rsidP="003139B7">
      <w:pPr>
        <w:spacing w:after="0"/>
      </w:pPr>
      <w:r w:rsidRPr="00285DDE">
        <w:t xml:space="preserve">15, Fret 15  *  </w:t>
      </w:r>
    </w:p>
    <w:p w14:paraId="69B08A14" w14:textId="77777777" w:rsidR="003139B7" w:rsidRPr="00285DDE" w:rsidRDefault="003139B7" w:rsidP="003139B7">
      <w:pPr>
        <w:spacing w:after="0"/>
      </w:pPr>
      <w:r w:rsidRPr="00285DDE">
        <w:t xml:space="preserve">16, Fret 16     </w:t>
      </w:r>
    </w:p>
    <w:p w14:paraId="34AE005A" w14:textId="77777777" w:rsidR="003139B7" w:rsidRPr="00285DDE" w:rsidRDefault="003139B7" w:rsidP="003139B7">
      <w:pPr>
        <w:spacing w:after="0"/>
      </w:pPr>
      <w:r w:rsidRPr="00285DDE">
        <w:t xml:space="preserve">17, Fret 17  *  </w:t>
      </w:r>
    </w:p>
    <w:p w14:paraId="1250436E" w14:textId="77777777" w:rsidR="003139B7" w:rsidRPr="00285DDE" w:rsidRDefault="003139B7" w:rsidP="003139B7">
      <w:pPr>
        <w:spacing w:after="0"/>
      </w:pPr>
      <w:r w:rsidRPr="00285DDE">
        <w:t xml:space="preserve">18, Fret 18     </w:t>
      </w:r>
    </w:p>
    <w:p w14:paraId="2C37986C" w14:textId="77777777" w:rsidR="003139B7" w:rsidRPr="00285DDE" w:rsidRDefault="003139B7" w:rsidP="003139B7">
      <w:pPr>
        <w:spacing w:after="0"/>
      </w:pPr>
      <w:r w:rsidRPr="00285DDE">
        <w:t xml:space="preserve">19, Fret 19  *  </w:t>
      </w:r>
    </w:p>
    <w:p w14:paraId="6BDF2952" w14:textId="77777777" w:rsidR="003139B7" w:rsidRPr="00285DDE" w:rsidRDefault="003139B7" w:rsidP="003139B7">
      <w:pPr>
        <w:spacing w:after="0"/>
      </w:pPr>
      <w:r w:rsidRPr="00285DDE">
        <w:t xml:space="preserve">20, Fret 20     </w:t>
      </w:r>
    </w:p>
    <w:p w14:paraId="6B411091" w14:textId="77777777" w:rsidR="003139B7" w:rsidRPr="00285DDE" w:rsidRDefault="003139B7" w:rsidP="003139B7"/>
    <w:p w14:paraId="3A258C87" w14:textId="77777777" w:rsidR="003139B7" w:rsidRDefault="003139B7" w:rsidP="003139B7">
      <w:pPr>
        <w:pStyle w:val="3"/>
      </w:pPr>
      <w:r>
        <w:t>Wah-Wah Mode</w:t>
      </w:r>
      <w:r w:rsidRPr="00216326">
        <w:t xml:space="preserve"> Map</w:t>
      </w:r>
      <w:r w:rsidRPr="00285DDE">
        <w:t xml:space="preserve"> </w:t>
      </w:r>
    </w:p>
    <w:p w14:paraId="4D8CE8A4" w14:textId="77777777" w:rsidR="003139B7" w:rsidRPr="00285DDE" w:rsidRDefault="003139B7" w:rsidP="003139B7">
      <w:pPr>
        <w:spacing w:after="0"/>
      </w:pPr>
      <w:r w:rsidRPr="00285DDE">
        <w:t>Format: &lt;wah-wah mode id&gt;, &lt;description&gt;</w:t>
      </w:r>
    </w:p>
    <w:p w14:paraId="31C5AE00" w14:textId="77777777" w:rsidR="003139B7" w:rsidRPr="00285DDE" w:rsidRDefault="003139B7" w:rsidP="003139B7">
      <w:pPr>
        <w:spacing w:after="0"/>
      </w:pPr>
      <w:r w:rsidRPr="00285DDE">
        <w:t>----------------------------------------------------------------------------------------------------</w:t>
      </w:r>
    </w:p>
    <w:p w14:paraId="07B1085A" w14:textId="77777777" w:rsidR="003139B7" w:rsidRPr="00285DDE" w:rsidRDefault="003139B7" w:rsidP="003139B7">
      <w:pPr>
        <w:spacing w:after="0"/>
      </w:pPr>
      <w:r w:rsidRPr="00285DDE">
        <w:t>0, MIDI Control</w:t>
      </w:r>
    </w:p>
    <w:p w14:paraId="2D9A09B6" w14:textId="77777777" w:rsidR="003139B7" w:rsidRPr="00285DDE" w:rsidRDefault="003139B7" w:rsidP="003139B7">
      <w:pPr>
        <w:spacing w:after="0"/>
      </w:pPr>
      <w:r w:rsidRPr="00285DDE">
        <w:t>1, Auto Positive</w:t>
      </w:r>
    </w:p>
    <w:p w14:paraId="09735A9F" w14:textId="77777777" w:rsidR="003139B7" w:rsidRPr="00285DDE" w:rsidRDefault="003139B7" w:rsidP="003139B7">
      <w:pPr>
        <w:spacing w:after="0"/>
      </w:pPr>
      <w:r w:rsidRPr="00285DDE">
        <w:t>2, Auto Negative</w:t>
      </w:r>
    </w:p>
    <w:p w14:paraId="29682E86" w14:textId="77777777" w:rsidR="003139B7" w:rsidRPr="00285DDE" w:rsidRDefault="003139B7" w:rsidP="003139B7">
      <w:pPr>
        <w:spacing w:after="0"/>
      </w:pPr>
      <w:r w:rsidRPr="00285DDE">
        <w:t>3, Modulation</w:t>
      </w:r>
    </w:p>
    <w:p w14:paraId="1CCD9D54" w14:textId="77777777" w:rsidR="003139B7" w:rsidRPr="00285DDE" w:rsidRDefault="003139B7" w:rsidP="003139B7"/>
    <w:p w14:paraId="17196068" w14:textId="77777777" w:rsidR="003139B7" w:rsidRDefault="003139B7" w:rsidP="003139B7">
      <w:pPr>
        <w:pStyle w:val="3"/>
      </w:pPr>
      <w:r>
        <w:t>Feedback Interval</w:t>
      </w:r>
      <w:r w:rsidRPr="00216326">
        <w:t xml:space="preserve"> Map</w:t>
      </w:r>
      <w:r w:rsidRPr="00285DDE">
        <w:t xml:space="preserve"> </w:t>
      </w:r>
    </w:p>
    <w:p w14:paraId="439434CC" w14:textId="77777777" w:rsidR="003139B7" w:rsidRPr="00285DDE" w:rsidRDefault="003139B7" w:rsidP="003139B7">
      <w:pPr>
        <w:spacing w:after="0"/>
      </w:pPr>
      <w:r w:rsidRPr="00285DDE">
        <w:t>Format: &lt;feedback interval id&gt;, &lt;description&gt;</w:t>
      </w:r>
    </w:p>
    <w:p w14:paraId="27BA46BC" w14:textId="77777777" w:rsidR="003139B7" w:rsidRPr="00285DDE" w:rsidRDefault="003139B7" w:rsidP="003139B7">
      <w:pPr>
        <w:spacing w:after="0"/>
      </w:pPr>
      <w:r w:rsidRPr="00285DDE">
        <w:t>----------------------------------------------------------------------------------------------------</w:t>
      </w:r>
    </w:p>
    <w:p w14:paraId="30385EDC" w14:textId="77777777" w:rsidR="003139B7" w:rsidRPr="00216326" w:rsidRDefault="003139B7" w:rsidP="003139B7">
      <w:pPr>
        <w:spacing w:after="0"/>
      </w:pPr>
      <w:r w:rsidRPr="00216326">
        <w:t>0, 8</w:t>
      </w:r>
    </w:p>
    <w:p w14:paraId="7D9BD91D" w14:textId="77777777" w:rsidR="003139B7" w:rsidRPr="00216326" w:rsidRDefault="003139B7" w:rsidP="003139B7">
      <w:pPr>
        <w:spacing w:after="0"/>
      </w:pPr>
      <w:r w:rsidRPr="00216326">
        <w:t>1, 5'</w:t>
      </w:r>
    </w:p>
    <w:p w14:paraId="5EE51A68" w14:textId="77777777" w:rsidR="003139B7" w:rsidRPr="00216326" w:rsidRDefault="003139B7" w:rsidP="003139B7">
      <w:pPr>
        <w:spacing w:after="0"/>
      </w:pPr>
      <w:r w:rsidRPr="00216326">
        <w:t>2, 8'</w:t>
      </w:r>
    </w:p>
    <w:p w14:paraId="1632DEC7" w14:textId="77777777" w:rsidR="003139B7" w:rsidRPr="00216326" w:rsidRDefault="003139B7" w:rsidP="003139B7">
      <w:pPr>
        <w:spacing w:after="0"/>
      </w:pPr>
      <w:r w:rsidRPr="00216326">
        <w:t>3, 5''</w:t>
      </w:r>
    </w:p>
    <w:p w14:paraId="38992759" w14:textId="77777777" w:rsidR="003139B7" w:rsidRPr="00216326" w:rsidRDefault="003139B7" w:rsidP="003139B7">
      <w:pPr>
        <w:spacing w:after="0"/>
      </w:pPr>
      <w:r w:rsidRPr="00216326">
        <w:t>4, 8''</w:t>
      </w:r>
    </w:p>
    <w:p w14:paraId="66875DDE" w14:textId="77777777" w:rsidR="003139B7" w:rsidRDefault="003139B7" w:rsidP="003139B7">
      <w:pPr>
        <w:spacing w:after="0"/>
        <w:rPr>
          <w:b/>
          <w:bCs/>
          <w:sz w:val="36"/>
          <w:szCs w:val="36"/>
          <w:lang w:eastAsia="x-none"/>
        </w:rPr>
      </w:pPr>
      <w:r w:rsidRPr="00216326">
        <w:t>5, 5'''</w:t>
      </w:r>
    </w:p>
    <w:p w14:paraId="7228F3FF" w14:textId="77777777" w:rsidR="003139B7" w:rsidRPr="00CF2529" w:rsidRDefault="003139B7" w:rsidP="003139B7">
      <w:pPr>
        <w:spacing w:before="120"/>
      </w:pPr>
    </w:p>
    <w:p w14:paraId="370D8650" w14:textId="77777777" w:rsidR="00CF40DC" w:rsidRPr="008D38F7" w:rsidRDefault="00CF40DC" w:rsidP="003A4508">
      <w:pPr>
        <w:pStyle w:val="Heading1"/>
      </w:pPr>
      <w:bookmarkStart w:id="615" w:name="_Toc108455705"/>
      <w:r w:rsidRPr="008D38F7">
        <w:t>Contacting MusicLab</w:t>
      </w:r>
      <w:bookmarkEnd w:id="605"/>
      <w:bookmarkEnd w:id="606"/>
      <w:bookmarkEnd w:id="607"/>
      <w:bookmarkEnd w:id="615"/>
    </w:p>
    <w:p w14:paraId="1CE683C8" w14:textId="77777777" w:rsidR="00CF40DC" w:rsidRPr="008D38F7" w:rsidRDefault="00CF40DC" w:rsidP="00CF40DC">
      <w:r w:rsidRPr="008D38F7">
        <w:rPr>
          <w:b/>
          <w:bCs/>
        </w:rPr>
        <w:t>Web site:</w:t>
      </w:r>
      <w:r w:rsidRPr="008D38F7">
        <w:t xml:space="preserve"> </w:t>
      </w:r>
      <w:hyperlink r:id="rId162" w:history="1">
        <w:r w:rsidRPr="008D38F7">
          <w:rPr>
            <w:rStyle w:val="Hyperlink"/>
            <w:i/>
          </w:rPr>
          <w:t>http://www.musiclab.com</w:t>
        </w:r>
      </w:hyperlink>
    </w:p>
    <w:p w14:paraId="525A4587" w14:textId="77777777" w:rsidR="00CF40DC" w:rsidRPr="00187046" w:rsidRDefault="00CF40DC" w:rsidP="00CF40DC">
      <w:pPr>
        <w:spacing w:after="200"/>
      </w:pPr>
      <w:r w:rsidRPr="008D38F7">
        <w:rPr>
          <w:b/>
          <w:bCs/>
        </w:rPr>
        <w:t>Technical support:</w:t>
      </w:r>
      <w:r w:rsidRPr="008D38F7">
        <w:t xml:space="preserve"> </w:t>
      </w:r>
      <w:hyperlink r:id="rId163" w:history="1">
        <w:r w:rsidR="008F1655" w:rsidRPr="008D38F7">
          <w:rPr>
            <w:rStyle w:val="Hyperlink"/>
            <w:i/>
          </w:rPr>
          <w:t>supportbox@musiclab.com</w:t>
        </w:r>
      </w:hyperlink>
    </w:p>
    <w:sectPr w:rsidR="00CF40DC" w:rsidRPr="00187046" w:rsidSect="00630221">
      <w:footerReference w:type="even" r:id="rId164"/>
      <w:footerReference w:type="default" r:id="rId165"/>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F4303" w14:textId="77777777" w:rsidR="00C71AF6" w:rsidRDefault="00C71AF6">
      <w:r>
        <w:separator/>
      </w:r>
    </w:p>
  </w:endnote>
  <w:endnote w:type="continuationSeparator" w:id="0">
    <w:p w14:paraId="3F57E0C5" w14:textId="77777777" w:rsidR="00C71AF6" w:rsidRDefault="00C71A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Palatino">
    <w:altName w:val="Segoe UI Historic"/>
    <w:charset w:val="00"/>
    <w:family w:val="auto"/>
    <w:pitch w:val="variable"/>
    <w:sig w:usb0="A00002FF" w:usb1="7800205A" w:usb2="14600000" w:usb3="00000000" w:csb0="00000193" w:csb1="00000000"/>
  </w:font>
  <w:font w:name="Montserrat Light">
    <w:altName w:val="Montserrat Light"/>
    <w:charset w:val="CC"/>
    <w:family w:val="auto"/>
    <w:pitch w:val="variable"/>
    <w:sig w:usb0="2000020F" w:usb1="00000003" w:usb2="00000000" w:usb3="00000000" w:csb0="00000197" w:csb1="00000000"/>
  </w:font>
  <w:font w:name="Montserrat SemiBold">
    <w:charset w:val="CC"/>
    <w:family w:val="auto"/>
    <w:pitch w:val="variable"/>
    <w:sig w:usb0="2000020F" w:usb1="00000003" w:usb2="00000000" w:usb3="00000000" w:csb0="00000197" w:csb1="00000000"/>
  </w:font>
  <w:font w:name="Montserrat Medium">
    <w:charset w:val="CC"/>
    <w:family w:val="auto"/>
    <w:pitch w:val="variable"/>
    <w:sig w:usb0="2000020F" w:usb1="00000003" w:usb2="00000000" w:usb3="00000000" w:csb0="00000197" w:csb1="00000000"/>
  </w:font>
  <w:font w:name="Arial">
    <w:panose1 w:val="020B0604020202020204"/>
    <w:charset w:val="CC"/>
    <w:family w:val="swiss"/>
    <w:pitch w:val="variable"/>
    <w:sig w:usb0="E0002EFF" w:usb1="C000785B" w:usb2="00000009" w:usb3="00000000" w:csb0="000001FF" w:csb1="00000000"/>
  </w:font>
  <w:font w:name="Montserrat">
    <w:charset w:val="CC"/>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CC"/>
    <w:family w:val="modern"/>
    <w:pitch w:val="fixed"/>
    <w:sig w:usb0="E00006FF" w:usb1="0000FCFF" w:usb2="00000001" w:usb3="00000000" w:csb0="0000019F" w:csb1="00000000"/>
  </w:font>
  <w:font w:name="Lucida Grande">
    <w:charset w:val="00"/>
    <w:family w:val="auto"/>
    <w:pitch w:val="variable"/>
    <w:sig w:usb0="E1000AEF" w:usb1="5000A1FF" w:usb2="00000000" w:usb3="00000000" w:csb0="000001BF" w:csb1="00000000"/>
  </w:font>
  <w:font w:name="Calibri Light">
    <w:panose1 w:val="020F0302020204030204"/>
    <w:charset w:val="CC"/>
    <w:family w:val="swiss"/>
    <w:pitch w:val="variable"/>
    <w:sig w:usb0="E4002EFF" w:usb1="C000247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BookAntiqua">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BA897" w14:textId="77777777" w:rsidR="00880434" w:rsidRDefault="00880434" w:rsidP="00AD2043">
    <w:pPr>
      <w:framePr w:wrap="around" w:vAnchor="text" w:hAnchor="margin" w:xAlign="right" w:y="1"/>
    </w:pPr>
    <w:r>
      <w:fldChar w:fldCharType="begin"/>
    </w:r>
    <w:r>
      <w:instrText xml:space="preserve">PAGE  </w:instrText>
    </w:r>
    <w:r>
      <w:fldChar w:fldCharType="end"/>
    </w:r>
  </w:p>
  <w:p w14:paraId="651FA6CF" w14:textId="77777777" w:rsidR="00880434" w:rsidRDefault="00880434" w:rsidP="0063022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0F3EF" w14:textId="77777777" w:rsidR="00880434" w:rsidRDefault="00880434" w:rsidP="00AD2043">
    <w:pPr>
      <w:framePr w:wrap="around" w:vAnchor="text" w:hAnchor="margin" w:xAlign="right" w:y="1"/>
    </w:pPr>
    <w:r>
      <w:fldChar w:fldCharType="begin"/>
    </w:r>
    <w:r>
      <w:instrText xml:space="preserve">PAGE  </w:instrText>
    </w:r>
    <w:r>
      <w:fldChar w:fldCharType="separate"/>
    </w:r>
    <w:r>
      <w:rPr>
        <w:noProof/>
      </w:rPr>
      <w:t>6</w:t>
    </w:r>
    <w:r>
      <w:fldChar w:fldCharType="end"/>
    </w:r>
  </w:p>
  <w:p w14:paraId="344ADAD0" w14:textId="77777777" w:rsidR="00880434" w:rsidRDefault="00880434" w:rsidP="00630221">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2BB1AC" w14:textId="77777777" w:rsidR="00C71AF6" w:rsidRDefault="00C71AF6">
      <w:r>
        <w:separator/>
      </w:r>
    </w:p>
  </w:footnote>
  <w:footnote w:type="continuationSeparator" w:id="0">
    <w:p w14:paraId="1DB578B8" w14:textId="77777777" w:rsidR="00C71AF6" w:rsidRDefault="00C71A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20B50"/>
    <w:multiLevelType w:val="hybridMultilevel"/>
    <w:tmpl w:val="23C47632"/>
    <w:lvl w:ilvl="0" w:tplc="04190001">
      <w:start w:val="1"/>
      <w:numFmt w:val="bullet"/>
      <w:lvlText w:val=""/>
      <w:lvlJc w:val="left"/>
      <w:pPr>
        <w:tabs>
          <w:tab w:val="num" w:pos="720"/>
        </w:tabs>
        <w:ind w:left="720" w:hanging="360"/>
      </w:pPr>
      <w:rPr>
        <w:rFonts w:ascii="Symbol" w:hAnsi="Symbol" w:hint="default"/>
      </w:rPr>
    </w:lvl>
    <w:lvl w:ilvl="1" w:tplc="CCB4A2AA">
      <w:numFmt w:val="bullet"/>
      <w:lvlText w:val="-"/>
      <w:lvlJc w:val="left"/>
      <w:pPr>
        <w:tabs>
          <w:tab w:val="num" w:pos="1440"/>
        </w:tabs>
        <w:ind w:left="1440" w:hanging="36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AC2B37"/>
    <w:multiLevelType w:val="hybridMultilevel"/>
    <w:tmpl w:val="1436BA54"/>
    <w:lvl w:ilvl="0" w:tplc="08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2" w15:restartNumberingAfterBreak="0">
    <w:nsid w:val="03C53D55"/>
    <w:multiLevelType w:val="hybridMultilevel"/>
    <w:tmpl w:val="5A025180"/>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4CA68DC"/>
    <w:multiLevelType w:val="hybridMultilevel"/>
    <w:tmpl w:val="F96E8382"/>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88658C"/>
    <w:multiLevelType w:val="hybridMultilevel"/>
    <w:tmpl w:val="FF449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2A638F"/>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CE61767"/>
    <w:multiLevelType w:val="hybridMultilevel"/>
    <w:tmpl w:val="12407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654836"/>
    <w:multiLevelType w:val="hybridMultilevel"/>
    <w:tmpl w:val="EA9053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AA7851"/>
    <w:multiLevelType w:val="hybridMultilevel"/>
    <w:tmpl w:val="2B24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2A0B10"/>
    <w:multiLevelType w:val="hybridMultilevel"/>
    <w:tmpl w:val="0BF2C65E"/>
    <w:lvl w:ilvl="0" w:tplc="08505E42">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C1845D70">
      <w:start w:val="3"/>
      <w:numFmt w:val="bullet"/>
      <w:lvlText w:val="-"/>
      <w:lvlJc w:val="left"/>
      <w:pPr>
        <w:ind w:left="2340" w:hanging="360"/>
      </w:pPr>
      <w:rPr>
        <w:rFonts w:ascii="Times New Roman" w:eastAsia="Times New Roman" w:hAnsi="Times New Roman" w:cs="Times New Roman"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81803A4"/>
    <w:multiLevelType w:val="hybridMultilevel"/>
    <w:tmpl w:val="D5441F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1A380A23"/>
    <w:multiLevelType w:val="hybridMultilevel"/>
    <w:tmpl w:val="26144F0A"/>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A6415CD"/>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B233670"/>
    <w:multiLevelType w:val="hybridMultilevel"/>
    <w:tmpl w:val="44409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401115"/>
    <w:multiLevelType w:val="hybridMultilevel"/>
    <w:tmpl w:val="E75EA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4142B6"/>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BF95B42"/>
    <w:multiLevelType w:val="hybridMultilevel"/>
    <w:tmpl w:val="878EE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035102"/>
    <w:multiLevelType w:val="hybridMultilevel"/>
    <w:tmpl w:val="13F01D5A"/>
    <w:lvl w:ilvl="0" w:tplc="0419000F">
      <w:start w:val="1"/>
      <w:numFmt w:val="decimal"/>
      <w:lvlText w:val="%1."/>
      <w:lvlJc w:val="left"/>
      <w:pPr>
        <w:tabs>
          <w:tab w:val="num" w:pos="1077"/>
        </w:tabs>
        <w:ind w:left="1077" w:hanging="360"/>
      </w:pPr>
    </w:lvl>
    <w:lvl w:ilvl="1" w:tplc="04190019" w:tentative="1">
      <w:start w:val="1"/>
      <w:numFmt w:val="lowerLetter"/>
      <w:lvlText w:val="%2."/>
      <w:lvlJc w:val="left"/>
      <w:pPr>
        <w:tabs>
          <w:tab w:val="num" w:pos="1797"/>
        </w:tabs>
        <w:ind w:left="1797" w:hanging="360"/>
      </w:pPr>
    </w:lvl>
    <w:lvl w:ilvl="2" w:tplc="0419001B" w:tentative="1">
      <w:start w:val="1"/>
      <w:numFmt w:val="lowerRoman"/>
      <w:lvlText w:val="%3."/>
      <w:lvlJc w:val="right"/>
      <w:pPr>
        <w:tabs>
          <w:tab w:val="num" w:pos="2517"/>
        </w:tabs>
        <w:ind w:left="2517" w:hanging="180"/>
      </w:pPr>
    </w:lvl>
    <w:lvl w:ilvl="3" w:tplc="0419000F" w:tentative="1">
      <w:start w:val="1"/>
      <w:numFmt w:val="decimal"/>
      <w:lvlText w:val="%4."/>
      <w:lvlJc w:val="left"/>
      <w:pPr>
        <w:tabs>
          <w:tab w:val="num" w:pos="3237"/>
        </w:tabs>
        <w:ind w:left="3237" w:hanging="360"/>
      </w:pPr>
    </w:lvl>
    <w:lvl w:ilvl="4" w:tplc="04190019" w:tentative="1">
      <w:start w:val="1"/>
      <w:numFmt w:val="lowerLetter"/>
      <w:lvlText w:val="%5."/>
      <w:lvlJc w:val="left"/>
      <w:pPr>
        <w:tabs>
          <w:tab w:val="num" w:pos="3957"/>
        </w:tabs>
        <w:ind w:left="3957" w:hanging="360"/>
      </w:pPr>
    </w:lvl>
    <w:lvl w:ilvl="5" w:tplc="0419001B" w:tentative="1">
      <w:start w:val="1"/>
      <w:numFmt w:val="lowerRoman"/>
      <w:lvlText w:val="%6."/>
      <w:lvlJc w:val="right"/>
      <w:pPr>
        <w:tabs>
          <w:tab w:val="num" w:pos="4677"/>
        </w:tabs>
        <w:ind w:left="4677" w:hanging="180"/>
      </w:pPr>
    </w:lvl>
    <w:lvl w:ilvl="6" w:tplc="0419000F" w:tentative="1">
      <w:start w:val="1"/>
      <w:numFmt w:val="decimal"/>
      <w:lvlText w:val="%7."/>
      <w:lvlJc w:val="left"/>
      <w:pPr>
        <w:tabs>
          <w:tab w:val="num" w:pos="5397"/>
        </w:tabs>
        <w:ind w:left="5397" w:hanging="360"/>
      </w:pPr>
    </w:lvl>
    <w:lvl w:ilvl="7" w:tplc="04190019" w:tentative="1">
      <w:start w:val="1"/>
      <w:numFmt w:val="lowerLetter"/>
      <w:lvlText w:val="%8."/>
      <w:lvlJc w:val="left"/>
      <w:pPr>
        <w:tabs>
          <w:tab w:val="num" w:pos="6117"/>
        </w:tabs>
        <w:ind w:left="6117" w:hanging="360"/>
      </w:pPr>
    </w:lvl>
    <w:lvl w:ilvl="8" w:tplc="0419001B" w:tentative="1">
      <w:start w:val="1"/>
      <w:numFmt w:val="lowerRoman"/>
      <w:lvlText w:val="%9."/>
      <w:lvlJc w:val="right"/>
      <w:pPr>
        <w:tabs>
          <w:tab w:val="num" w:pos="6837"/>
        </w:tabs>
        <w:ind w:left="6837" w:hanging="180"/>
      </w:pPr>
    </w:lvl>
  </w:abstractNum>
  <w:abstractNum w:abstractNumId="18" w15:restartNumberingAfterBreak="0">
    <w:nsid w:val="1D6859F6"/>
    <w:multiLevelType w:val="hybridMultilevel"/>
    <w:tmpl w:val="F536C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EF14C1D"/>
    <w:multiLevelType w:val="hybridMultilevel"/>
    <w:tmpl w:val="5CDAAF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0D3A4F"/>
    <w:multiLevelType w:val="hybridMultilevel"/>
    <w:tmpl w:val="5754C5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21BB3BE9"/>
    <w:multiLevelType w:val="hybridMultilevel"/>
    <w:tmpl w:val="2DC4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D10B9F"/>
    <w:multiLevelType w:val="hybridMultilevel"/>
    <w:tmpl w:val="0CC0A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75F242D"/>
    <w:multiLevelType w:val="hybridMultilevel"/>
    <w:tmpl w:val="2AEA9B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7F22C14"/>
    <w:multiLevelType w:val="hybridMultilevel"/>
    <w:tmpl w:val="5BA07DA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B2B5BD8"/>
    <w:multiLevelType w:val="hybridMultilevel"/>
    <w:tmpl w:val="7862C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C8A6678"/>
    <w:multiLevelType w:val="hybridMultilevel"/>
    <w:tmpl w:val="E82A5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1083855"/>
    <w:multiLevelType w:val="hybridMultilevel"/>
    <w:tmpl w:val="9296E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271489A"/>
    <w:multiLevelType w:val="hybridMultilevel"/>
    <w:tmpl w:val="64B03F40"/>
    <w:lvl w:ilvl="0" w:tplc="04190001">
      <w:start w:val="1"/>
      <w:numFmt w:val="bullet"/>
      <w:lvlText w:val=""/>
      <w:lvlJc w:val="left"/>
      <w:pPr>
        <w:tabs>
          <w:tab w:val="num" w:pos="720"/>
        </w:tabs>
        <w:ind w:left="720" w:hanging="360"/>
      </w:pPr>
      <w:rPr>
        <w:rFonts w:ascii="Symbol" w:hAnsi="Symbol" w:hint="default"/>
      </w:rPr>
    </w:lvl>
    <w:lvl w:ilvl="1" w:tplc="08505E42">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3BC70244"/>
    <w:multiLevelType w:val="hybridMultilevel"/>
    <w:tmpl w:val="30F24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71061C"/>
    <w:multiLevelType w:val="hybridMultilevel"/>
    <w:tmpl w:val="3760A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E156589"/>
    <w:multiLevelType w:val="hybridMultilevel"/>
    <w:tmpl w:val="F934F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F2A6AC4"/>
    <w:multiLevelType w:val="hybridMultilevel"/>
    <w:tmpl w:val="8444A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02454EA"/>
    <w:multiLevelType w:val="hybridMultilevel"/>
    <w:tmpl w:val="BD88B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1A77070"/>
    <w:multiLevelType w:val="hybridMultilevel"/>
    <w:tmpl w:val="B73AA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1A802DB"/>
    <w:multiLevelType w:val="hybridMultilevel"/>
    <w:tmpl w:val="78E8EF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5DF3FF1"/>
    <w:multiLevelType w:val="hybridMultilevel"/>
    <w:tmpl w:val="A0F8C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60D247B"/>
    <w:multiLevelType w:val="hybridMultilevel"/>
    <w:tmpl w:val="92287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A90F3D"/>
    <w:multiLevelType w:val="multilevel"/>
    <w:tmpl w:val="69A8B4E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9" w15:restartNumberingAfterBreak="0">
    <w:nsid w:val="49C01EE9"/>
    <w:multiLevelType w:val="hybridMultilevel"/>
    <w:tmpl w:val="0C2C6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1527B98"/>
    <w:multiLevelType w:val="hybridMultilevel"/>
    <w:tmpl w:val="B5F89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3D31C17"/>
    <w:multiLevelType w:val="hybridMultilevel"/>
    <w:tmpl w:val="B4525D4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422767F"/>
    <w:multiLevelType w:val="hybridMultilevel"/>
    <w:tmpl w:val="55922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47F5D9D"/>
    <w:multiLevelType w:val="hybridMultilevel"/>
    <w:tmpl w:val="4546F58C"/>
    <w:lvl w:ilvl="0" w:tplc="0419000F">
      <w:start w:val="1"/>
      <w:numFmt w:val="decimal"/>
      <w:lvlText w:val="%1."/>
      <w:lvlJc w:val="left"/>
      <w:pPr>
        <w:tabs>
          <w:tab w:val="num" w:pos="720"/>
        </w:tabs>
        <w:ind w:left="720" w:hanging="360"/>
      </w:pPr>
    </w:lvl>
    <w:lvl w:ilvl="1" w:tplc="29C82D92">
      <w:start w:val="1"/>
      <w:numFmt w:val="bullet"/>
      <w:lvlText w:val="-"/>
      <w:lvlJc w:val="left"/>
      <w:pPr>
        <w:tabs>
          <w:tab w:val="num" w:pos="1470"/>
        </w:tabs>
        <w:ind w:left="1470" w:hanging="39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8C004DD"/>
    <w:multiLevelType w:val="hybridMultilevel"/>
    <w:tmpl w:val="5014A280"/>
    <w:lvl w:ilvl="0" w:tplc="645441A2">
      <w:numFmt w:val="bullet"/>
      <w:lvlText w:val="-"/>
      <w:lvlJc w:val="left"/>
      <w:pPr>
        <w:ind w:left="720" w:hanging="360"/>
      </w:pPr>
      <w:rPr>
        <w:rFonts w:ascii="Palatino" w:eastAsia="Times New Roman" w:hAnsi="Palatin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9F317F7"/>
    <w:multiLevelType w:val="hybridMultilevel"/>
    <w:tmpl w:val="37D2EA6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CC07456"/>
    <w:multiLevelType w:val="hybridMultilevel"/>
    <w:tmpl w:val="9BB89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E647F7D"/>
    <w:multiLevelType w:val="hybridMultilevel"/>
    <w:tmpl w:val="67521AD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0D51B82"/>
    <w:multiLevelType w:val="hybridMultilevel"/>
    <w:tmpl w:val="3834B4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21F07A6"/>
    <w:multiLevelType w:val="hybridMultilevel"/>
    <w:tmpl w:val="573868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3A86A67"/>
    <w:multiLevelType w:val="hybridMultilevel"/>
    <w:tmpl w:val="8188B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4B65AF1"/>
    <w:multiLevelType w:val="hybridMultilevel"/>
    <w:tmpl w:val="0FA45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78D4779"/>
    <w:multiLevelType w:val="hybridMultilevel"/>
    <w:tmpl w:val="7368B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BA4391D"/>
    <w:multiLevelType w:val="hybridMultilevel"/>
    <w:tmpl w:val="B4768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BF264E8"/>
    <w:multiLevelType w:val="hybridMultilevel"/>
    <w:tmpl w:val="A496A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D522FC6"/>
    <w:multiLevelType w:val="hybridMultilevel"/>
    <w:tmpl w:val="1AE2D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E475DD7"/>
    <w:multiLevelType w:val="hybridMultilevel"/>
    <w:tmpl w:val="74508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EF6185C"/>
    <w:multiLevelType w:val="hybridMultilevel"/>
    <w:tmpl w:val="9AD438A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15:restartNumberingAfterBreak="0">
    <w:nsid w:val="700C5E14"/>
    <w:multiLevelType w:val="hybridMultilevel"/>
    <w:tmpl w:val="F4B20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36C3780"/>
    <w:multiLevelType w:val="hybridMultilevel"/>
    <w:tmpl w:val="D2EA1A7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A5151E8"/>
    <w:multiLevelType w:val="hybridMultilevel"/>
    <w:tmpl w:val="002E66A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C8C5900"/>
    <w:multiLevelType w:val="hybridMultilevel"/>
    <w:tmpl w:val="3F505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EC65550"/>
    <w:multiLevelType w:val="hybridMultilevel"/>
    <w:tmpl w:val="66E85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FCE64EF"/>
    <w:multiLevelType w:val="hybridMultilevel"/>
    <w:tmpl w:val="D7D6C2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16cid:durableId="1213271329">
    <w:abstractNumId w:val="9"/>
  </w:num>
  <w:num w:numId="2" w16cid:durableId="671294315">
    <w:abstractNumId w:val="7"/>
  </w:num>
  <w:num w:numId="3" w16cid:durableId="1640450544">
    <w:abstractNumId w:val="45"/>
  </w:num>
  <w:num w:numId="4" w16cid:durableId="681781160">
    <w:abstractNumId w:val="12"/>
  </w:num>
  <w:num w:numId="5" w16cid:durableId="1183544983">
    <w:abstractNumId w:val="15"/>
  </w:num>
  <w:num w:numId="6" w16cid:durableId="1666974117">
    <w:abstractNumId w:val="5"/>
  </w:num>
  <w:num w:numId="7" w16cid:durableId="1553884558">
    <w:abstractNumId w:val="59"/>
  </w:num>
  <w:num w:numId="8" w16cid:durableId="478424373">
    <w:abstractNumId w:val="43"/>
  </w:num>
  <w:num w:numId="9" w16cid:durableId="1474178261">
    <w:abstractNumId w:val="28"/>
  </w:num>
  <w:num w:numId="10" w16cid:durableId="8992588">
    <w:abstractNumId w:val="63"/>
  </w:num>
  <w:num w:numId="11" w16cid:durableId="1889409870">
    <w:abstractNumId w:val="11"/>
  </w:num>
  <w:num w:numId="12" w16cid:durableId="628631623">
    <w:abstractNumId w:val="2"/>
  </w:num>
  <w:num w:numId="13" w16cid:durableId="1178695263">
    <w:abstractNumId w:val="17"/>
  </w:num>
  <w:num w:numId="14" w16cid:durableId="802894164">
    <w:abstractNumId w:val="47"/>
  </w:num>
  <w:num w:numId="15" w16cid:durableId="2092962857">
    <w:abstractNumId w:val="19"/>
  </w:num>
  <w:num w:numId="16" w16cid:durableId="1455295335">
    <w:abstractNumId w:val="49"/>
  </w:num>
  <w:num w:numId="17" w16cid:durableId="333653500">
    <w:abstractNumId w:val="60"/>
  </w:num>
  <w:num w:numId="18" w16cid:durableId="976376711">
    <w:abstractNumId w:val="57"/>
  </w:num>
  <w:num w:numId="19" w16cid:durableId="1759058463">
    <w:abstractNumId w:val="23"/>
  </w:num>
  <w:num w:numId="20" w16cid:durableId="523906766">
    <w:abstractNumId w:val="41"/>
  </w:num>
  <w:num w:numId="21" w16cid:durableId="378014385">
    <w:abstractNumId w:val="0"/>
  </w:num>
  <w:num w:numId="22" w16cid:durableId="1159541604">
    <w:abstractNumId w:val="48"/>
  </w:num>
  <w:num w:numId="23" w16cid:durableId="567881263">
    <w:abstractNumId w:val="62"/>
  </w:num>
  <w:num w:numId="24" w16cid:durableId="1807501650">
    <w:abstractNumId w:val="13"/>
  </w:num>
  <w:num w:numId="25" w16cid:durableId="208421121">
    <w:abstractNumId w:val="8"/>
  </w:num>
  <w:num w:numId="26" w16cid:durableId="1321884416">
    <w:abstractNumId w:val="18"/>
  </w:num>
  <w:num w:numId="27" w16cid:durableId="367025677">
    <w:abstractNumId w:val="55"/>
  </w:num>
  <w:num w:numId="28" w16cid:durableId="712121957">
    <w:abstractNumId w:val="4"/>
  </w:num>
  <w:num w:numId="29" w16cid:durableId="124395383">
    <w:abstractNumId w:val="35"/>
  </w:num>
  <w:num w:numId="30" w16cid:durableId="1710955843">
    <w:abstractNumId w:val="54"/>
  </w:num>
  <w:num w:numId="31" w16cid:durableId="1943688662">
    <w:abstractNumId w:val="27"/>
  </w:num>
  <w:num w:numId="32" w16cid:durableId="1170635494">
    <w:abstractNumId w:val="31"/>
  </w:num>
  <w:num w:numId="33" w16cid:durableId="1078164761">
    <w:abstractNumId w:val="33"/>
  </w:num>
  <w:num w:numId="34" w16cid:durableId="2016762331">
    <w:abstractNumId w:val="30"/>
  </w:num>
  <w:num w:numId="35" w16cid:durableId="1646200949">
    <w:abstractNumId w:val="52"/>
  </w:num>
  <w:num w:numId="36" w16cid:durableId="1670594679">
    <w:abstractNumId w:val="53"/>
  </w:num>
  <w:num w:numId="37" w16cid:durableId="821652421">
    <w:abstractNumId w:val="32"/>
  </w:num>
  <w:num w:numId="38" w16cid:durableId="624239538">
    <w:abstractNumId w:val="61"/>
  </w:num>
  <w:num w:numId="39" w16cid:durableId="927353368">
    <w:abstractNumId w:val="46"/>
  </w:num>
  <w:num w:numId="40" w16cid:durableId="2068453522">
    <w:abstractNumId w:val="44"/>
  </w:num>
  <w:num w:numId="41" w16cid:durableId="1740059045">
    <w:abstractNumId w:val="10"/>
  </w:num>
  <w:num w:numId="42" w16cid:durableId="339161643">
    <w:abstractNumId w:val="20"/>
  </w:num>
  <w:num w:numId="43" w16cid:durableId="367947548">
    <w:abstractNumId w:val="16"/>
  </w:num>
  <w:num w:numId="44" w16cid:durableId="901601694">
    <w:abstractNumId w:val="25"/>
  </w:num>
  <w:num w:numId="45" w16cid:durableId="1553544602">
    <w:abstractNumId w:val="40"/>
  </w:num>
  <w:num w:numId="46" w16cid:durableId="1542783858">
    <w:abstractNumId w:val="51"/>
  </w:num>
  <w:num w:numId="47" w16cid:durableId="2101179372">
    <w:abstractNumId w:val="14"/>
  </w:num>
  <w:num w:numId="48" w16cid:durableId="171455000">
    <w:abstractNumId w:val="39"/>
  </w:num>
  <w:num w:numId="49" w16cid:durableId="523174530">
    <w:abstractNumId w:val="42"/>
  </w:num>
  <w:num w:numId="50" w16cid:durableId="346755427">
    <w:abstractNumId w:val="29"/>
  </w:num>
  <w:num w:numId="51" w16cid:durableId="1111127670">
    <w:abstractNumId w:val="50"/>
  </w:num>
  <w:num w:numId="52" w16cid:durableId="1117531777">
    <w:abstractNumId w:val="36"/>
  </w:num>
  <w:num w:numId="53" w16cid:durableId="739712301">
    <w:abstractNumId w:val="34"/>
  </w:num>
  <w:num w:numId="54" w16cid:durableId="242421602">
    <w:abstractNumId w:val="3"/>
  </w:num>
  <w:num w:numId="55" w16cid:durableId="1751197455">
    <w:abstractNumId w:val="58"/>
  </w:num>
  <w:num w:numId="56" w16cid:durableId="721320891">
    <w:abstractNumId w:val="26"/>
  </w:num>
  <w:num w:numId="57" w16cid:durableId="476579913">
    <w:abstractNumId w:val="22"/>
  </w:num>
  <w:num w:numId="58" w16cid:durableId="1259944405">
    <w:abstractNumId w:val="37"/>
  </w:num>
  <w:num w:numId="59" w16cid:durableId="429084086">
    <w:abstractNumId w:val="56"/>
  </w:num>
  <w:num w:numId="60" w16cid:durableId="1768110488">
    <w:abstractNumId w:val="21"/>
  </w:num>
  <w:num w:numId="61" w16cid:durableId="1291010406">
    <w:abstractNumId w:val="6"/>
  </w:num>
  <w:num w:numId="62" w16cid:durableId="423767819">
    <w:abstractNumId w:val="1"/>
  </w:num>
  <w:num w:numId="63" w16cid:durableId="1571237022">
    <w:abstractNumId w:val="24"/>
  </w:num>
  <w:num w:numId="64" w16cid:durableId="1975016744">
    <w:abstractNumId w:val="3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US" w:vendorID="64" w:dllVersion="6" w:nlCheck="1" w:checkStyle="1"/>
  <w:activeWritingStyle w:appName="MSWord" w:lang="ru-RU" w:vendorID="64" w:dllVersion="6" w:nlCheck="1" w:checkStyle="0"/>
  <w:activeWritingStyle w:appName="MSWord" w:lang="en-US" w:vendorID="64" w:dllVersion="4096" w:nlCheck="1" w:checkStyle="0"/>
  <w:activeWritingStyle w:appName="MSWord" w:lang="en-GB" w:vendorID="64" w:dllVersion="4096" w:nlCheck="1" w:checkStyle="0"/>
  <w:activeWritingStyle w:appName="MSWord" w:lang="ru-RU" w:vendorID="64" w:dllVersion="4096" w:nlCheck="1" w:checkStyle="0"/>
  <w:activeWritingStyle w:appName="MSWord" w:lang="fr-FR" w:vendorID="64" w:dllVersion="4096" w:nlCheck="1" w:checkStyle="0"/>
  <w:activeWritingStyle w:appName="MSWord" w:lang="en" w:vendorID="64" w:dllVersion="4096" w:nlCheck="1" w:checkStyle="0"/>
  <w:activeWritingStyle w:appName="MSWord" w:lang="ru-RU" w:vendorID="1" w:dllVersion="512" w:checkStyle="1"/>
  <w:attachedTemplate r:id="rId1"/>
  <w:linkStyles/>
  <w:defaultTabStop w:val="708"/>
  <w:drawingGridHorizontalSpacing w:val="323"/>
  <w:drawingGridVerticalSpacing w:val="227"/>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825"/>
    <w:rsid w:val="0000061E"/>
    <w:rsid w:val="00000DAB"/>
    <w:rsid w:val="0000107C"/>
    <w:rsid w:val="0000263B"/>
    <w:rsid w:val="000034ED"/>
    <w:rsid w:val="000066EB"/>
    <w:rsid w:val="00007BCA"/>
    <w:rsid w:val="000111AD"/>
    <w:rsid w:val="00011667"/>
    <w:rsid w:val="000120D2"/>
    <w:rsid w:val="00012232"/>
    <w:rsid w:val="00014B0F"/>
    <w:rsid w:val="00016286"/>
    <w:rsid w:val="000164F7"/>
    <w:rsid w:val="00023D03"/>
    <w:rsid w:val="00024F3D"/>
    <w:rsid w:val="00024FEF"/>
    <w:rsid w:val="0002592C"/>
    <w:rsid w:val="00026441"/>
    <w:rsid w:val="0003001B"/>
    <w:rsid w:val="00031AB8"/>
    <w:rsid w:val="00031FB7"/>
    <w:rsid w:val="00037689"/>
    <w:rsid w:val="00037E61"/>
    <w:rsid w:val="00037F56"/>
    <w:rsid w:val="000418FC"/>
    <w:rsid w:val="00041F79"/>
    <w:rsid w:val="00044DB6"/>
    <w:rsid w:val="0004624F"/>
    <w:rsid w:val="00047080"/>
    <w:rsid w:val="000473BD"/>
    <w:rsid w:val="000479E1"/>
    <w:rsid w:val="00051C36"/>
    <w:rsid w:val="00053FD8"/>
    <w:rsid w:val="00060286"/>
    <w:rsid w:val="00063436"/>
    <w:rsid w:val="000642A5"/>
    <w:rsid w:val="000654D2"/>
    <w:rsid w:val="000661B8"/>
    <w:rsid w:val="000667F4"/>
    <w:rsid w:val="00067AB8"/>
    <w:rsid w:val="00071605"/>
    <w:rsid w:val="00073356"/>
    <w:rsid w:val="000758DB"/>
    <w:rsid w:val="0007761F"/>
    <w:rsid w:val="00081038"/>
    <w:rsid w:val="00084AD8"/>
    <w:rsid w:val="00086A8A"/>
    <w:rsid w:val="00087B58"/>
    <w:rsid w:val="000900CA"/>
    <w:rsid w:val="00090AC2"/>
    <w:rsid w:val="000918D7"/>
    <w:rsid w:val="000919A4"/>
    <w:rsid w:val="00091C83"/>
    <w:rsid w:val="00091FC5"/>
    <w:rsid w:val="00092428"/>
    <w:rsid w:val="000939F3"/>
    <w:rsid w:val="00094520"/>
    <w:rsid w:val="00094BA0"/>
    <w:rsid w:val="00097010"/>
    <w:rsid w:val="00097822"/>
    <w:rsid w:val="000A080D"/>
    <w:rsid w:val="000A16A7"/>
    <w:rsid w:val="000A279B"/>
    <w:rsid w:val="000A3057"/>
    <w:rsid w:val="000A3239"/>
    <w:rsid w:val="000A4A89"/>
    <w:rsid w:val="000A4EEF"/>
    <w:rsid w:val="000A58BA"/>
    <w:rsid w:val="000A633D"/>
    <w:rsid w:val="000A6A2D"/>
    <w:rsid w:val="000A6F81"/>
    <w:rsid w:val="000B00D8"/>
    <w:rsid w:val="000B34F9"/>
    <w:rsid w:val="000B3C06"/>
    <w:rsid w:val="000B4E89"/>
    <w:rsid w:val="000B5698"/>
    <w:rsid w:val="000B5B8F"/>
    <w:rsid w:val="000B6469"/>
    <w:rsid w:val="000B6632"/>
    <w:rsid w:val="000B7B81"/>
    <w:rsid w:val="000C0A2B"/>
    <w:rsid w:val="000C1491"/>
    <w:rsid w:val="000C276D"/>
    <w:rsid w:val="000D2F7E"/>
    <w:rsid w:val="000D3F87"/>
    <w:rsid w:val="000D49E9"/>
    <w:rsid w:val="000D52C6"/>
    <w:rsid w:val="000D6926"/>
    <w:rsid w:val="000E027F"/>
    <w:rsid w:val="000E1C19"/>
    <w:rsid w:val="000E1C1A"/>
    <w:rsid w:val="000E2A34"/>
    <w:rsid w:val="000E3650"/>
    <w:rsid w:val="000E4058"/>
    <w:rsid w:val="000E7EC7"/>
    <w:rsid w:val="000F0796"/>
    <w:rsid w:val="000F1795"/>
    <w:rsid w:val="000F70F1"/>
    <w:rsid w:val="001001BF"/>
    <w:rsid w:val="00100694"/>
    <w:rsid w:val="00101E1C"/>
    <w:rsid w:val="00102DB9"/>
    <w:rsid w:val="001043D6"/>
    <w:rsid w:val="00106235"/>
    <w:rsid w:val="00106437"/>
    <w:rsid w:val="00106776"/>
    <w:rsid w:val="00107D89"/>
    <w:rsid w:val="00110177"/>
    <w:rsid w:val="0011141B"/>
    <w:rsid w:val="0011192E"/>
    <w:rsid w:val="0011501A"/>
    <w:rsid w:val="0011574C"/>
    <w:rsid w:val="001167BA"/>
    <w:rsid w:val="00120E01"/>
    <w:rsid w:val="001211E5"/>
    <w:rsid w:val="001218AB"/>
    <w:rsid w:val="00121D0E"/>
    <w:rsid w:val="00121DA7"/>
    <w:rsid w:val="00122049"/>
    <w:rsid w:val="00123AED"/>
    <w:rsid w:val="00124CFA"/>
    <w:rsid w:val="001327F9"/>
    <w:rsid w:val="00135FF4"/>
    <w:rsid w:val="00140036"/>
    <w:rsid w:val="001408B2"/>
    <w:rsid w:val="00140BA9"/>
    <w:rsid w:val="00143778"/>
    <w:rsid w:val="0014481A"/>
    <w:rsid w:val="00144910"/>
    <w:rsid w:val="00144E0C"/>
    <w:rsid w:val="00145601"/>
    <w:rsid w:val="001479D8"/>
    <w:rsid w:val="00147DA6"/>
    <w:rsid w:val="00150FB2"/>
    <w:rsid w:val="00152C81"/>
    <w:rsid w:val="00153DE0"/>
    <w:rsid w:val="00154D7E"/>
    <w:rsid w:val="0016061A"/>
    <w:rsid w:val="001620EE"/>
    <w:rsid w:val="00164D00"/>
    <w:rsid w:val="001652A9"/>
    <w:rsid w:val="00166413"/>
    <w:rsid w:val="00167553"/>
    <w:rsid w:val="00170A44"/>
    <w:rsid w:val="00170CFB"/>
    <w:rsid w:val="00171FEC"/>
    <w:rsid w:val="00174624"/>
    <w:rsid w:val="001769E8"/>
    <w:rsid w:val="001804D9"/>
    <w:rsid w:val="00182037"/>
    <w:rsid w:val="001825D9"/>
    <w:rsid w:val="00183641"/>
    <w:rsid w:val="00183B00"/>
    <w:rsid w:val="00183DD5"/>
    <w:rsid w:val="00185F38"/>
    <w:rsid w:val="00186ADF"/>
    <w:rsid w:val="00187046"/>
    <w:rsid w:val="0018732E"/>
    <w:rsid w:val="001917B0"/>
    <w:rsid w:val="0019275C"/>
    <w:rsid w:val="00192860"/>
    <w:rsid w:val="00193F6D"/>
    <w:rsid w:val="00193FEA"/>
    <w:rsid w:val="0019437B"/>
    <w:rsid w:val="00194DF6"/>
    <w:rsid w:val="00196A05"/>
    <w:rsid w:val="00197417"/>
    <w:rsid w:val="001A14CD"/>
    <w:rsid w:val="001A6572"/>
    <w:rsid w:val="001A67F2"/>
    <w:rsid w:val="001A7550"/>
    <w:rsid w:val="001B0798"/>
    <w:rsid w:val="001B0AC4"/>
    <w:rsid w:val="001B12AD"/>
    <w:rsid w:val="001B2709"/>
    <w:rsid w:val="001B2FD4"/>
    <w:rsid w:val="001B3FFF"/>
    <w:rsid w:val="001B50A9"/>
    <w:rsid w:val="001B673B"/>
    <w:rsid w:val="001B717F"/>
    <w:rsid w:val="001B7988"/>
    <w:rsid w:val="001C013B"/>
    <w:rsid w:val="001C3C7F"/>
    <w:rsid w:val="001C46BD"/>
    <w:rsid w:val="001C52D9"/>
    <w:rsid w:val="001D0727"/>
    <w:rsid w:val="001D0775"/>
    <w:rsid w:val="001D2EB7"/>
    <w:rsid w:val="001D32FA"/>
    <w:rsid w:val="001D34FD"/>
    <w:rsid w:val="001D40F7"/>
    <w:rsid w:val="001D5AD3"/>
    <w:rsid w:val="001E1284"/>
    <w:rsid w:val="001E1D43"/>
    <w:rsid w:val="001E4B10"/>
    <w:rsid w:val="001E4C42"/>
    <w:rsid w:val="001F00E3"/>
    <w:rsid w:val="001F038F"/>
    <w:rsid w:val="001F1269"/>
    <w:rsid w:val="001F1C4B"/>
    <w:rsid w:val="001F4410"/>
    <w:rsid w:val="001F4DFB"/>
    <w:rsid w:val="001F6469"/>
    <w:rsid w:val="00201971"/>
    <w:rsid w:val="00202A74"/>
    <w:rsid w:val="00203507"/>
    <w:rsid w:val="0020469F"/>
    <w:rsid w:val="00207311"/>
    <w:rsid w:val="00211251"/>
    <w:rsid w:val="00211747"/>
    <w:rsid w:val="0021386C"/>
    <w:rsid w:val="00213A61"/>
    <w:rsid w:val="00214C27"/>
    <w:rsid w:val="00215E3B"/>
    <w:rsid w:val="00216FBE"/>
    <w:rsid w:val="002174B1"/>
    <w:rsid w:val="00217E73"/>
    <w:rsid w:val="0022255E"/>
    <w:rsid w:val="00223146"/>
    <w:rsid w:val="0022488C"/>
    <w:rsid w:val="00224E61"/>
    <w:rsid w:val="0022526C"/>
    <w:rsid w:val="00225DFF"/>
    <w:rsid w:val="0022700A"/>
    <w:rsid w:val="0022724D"/>
    <w:rsid w:val="00227F3E"/>
    <w:rsid w:val="00230D3A"/>
    <w:rsid w:val="00231EB6"/>
    <w:rsid w:val="002321BF"/>
    <w:rsid w:val="0023338E"/>
    <w:rsid w:val="00235A3A"/>
    <w:rsid w:val="00235FFA"/>
    <w:rsid w:val="00237B24"/>
    <w:rsid w:val="00241998"/>
    <w:rsid w:val="002430A3"/>
    <w:rsid w:val="00243CB1"/>
    <w:rsid w:val="00244C1B"/>
    <w:rsid w:val="002528A8"/>
    <w:rsid w:val="002537A9"/>
    <w:rsid w:val="00257301"/>
    <w:rsid w:val="00260A82"/>
    <w:rsid w:val="00262ADD"/>
    <w:rsid w:val="00263FDB"/>
    <w:rsid w:val="00265096"/>
    <w:rsid w:val="002650FB"/>
    <w:rsid w:val="00267334"/>
    <w:rsid w:val="0026752D"/>
    <w:rsid w:val="0026759A"/>
    <w:rsid w:val="00272898"/>
    <w:rsid w:val="002741DB"/>
    <w:rsid w:val="0027561D"/>
    <w:rsid w:val="00275645"/>
    <w:rsid w:val="002768E9"/>
    <w:rsid w:val="00276ED8"/>
    <w:rsid w:val="002777E8"/>
    <w:rsid w:val="002817C7"/>
    <w:rsid w:val="002850F5"/>
    <w:rsid w:val="00285B2B"/>
    <w:rsid w:val="00285BC8"/>
    <w:rsid w:val="002874CC"/>
    <w:rsid w:val="00287940"/>
    <w:rsid w:val="0029049D"/>
    <w:rsid w:val="00290C30"/>
    <w:rsid w:val="00292062"/>
    <w:rsid w:val="00292D0A"/>
    <w:rsid w:val="002960A2"/>
    <w:rsid w:val="00296302"/>
    <w:rsid w:val="00296EEE"/>
    <w:rsid w:val="00297737"/>
    <w:rsid w:val="002A23A6"/>
    <w:rsid w:val="002A36A8"/>
    <w:rsid w:val="002A4267"/>
    <w:rsid w:val="002A4377"/>
    <w:rsid w:val="002B0150"/>
    <w:rsid w:val="002B1F9F"/>
    <w:rsid w:val="002B3263"/>
    <w:rsid w:val="002B4114"/>
    <w:rsid w:val="002B4DF0"/>
    <w:rsid w:val="002B5484"/>
    <w:rsid w:val="002B5DD6"/>
    <w:rsid w:val="002B6860"/>
    <w:rsid w:val="002C0EC2"/>
    <w:rsid w:val="002C11E1"/>
    <w:rsid w:val="002C20B1"/>
    <w:rsid w:val="002C2774"/>
    <w:rsid w:val="002C3DA2"/>
    <w:rsid w:val="002C4F1D"/>
    <w:rsid w:val="002C5917"/>
    <w:rsid w:val="002C70E5"/>
    <w:rsid w:val="002C7A04"/>
    <w:rsid w:val="002C7C69"/>
    <w:rsid w:val="002D1EFE"/>
    <w:rsid w:val="002D375D"/>
    <w:rsid w:val="002D3E8E"/>
    <w:rsid w:val="002D73C3"/>
    <w:rsid w:val="002D7EEB"/>
    <w:rsid w:val="002F0418"/>
    <w:rsid w:val="002F0674"/>
    <w:rsid w:val="002F22B7"/>
    <w:rsid w:val="002F2D00"/>
    <w:rsid w:val="0030040E"/>
    <w:rsid w:val="00301F93"/>
    <w:rsid w:val="00302FA8"/>
    <w:rsid w:val="00304667"/>
    <w:rsid w:val="003050B6"/>
    <w:rsid w:val="003139B7"/>
    <w:rsid w:val="0031653D"/>
    <w:rsid w:val="00331D70"/>
    <w:rsid w:val="003330F7"/>
    <w:rsid w:val="00334E0C"/>
    <w:rsid w:val="00336100"/>
    <w:rsid w:val="0033655D"/>
    <w:rsid w:val="00342096"/>
    <w:rsid w:val="00342E51"/>
    <w:rsid w:val="0034410D"/>
    <w:rsid w:val="00345537"/>
    <w:rsid w:val="00346EFB"/>
    <w:rsid w:val="00350B42"/>
    <w:rsid w:val="00352E1D"/>
    <w:rsid w:val="00354ADE"/>
    <w:rsid w:val="00355926"/>
    <w:rsid w:val="00355A8F"/>
    <w:rsid w:val="00355C0F"/>
    <w:rsid w:val="00355E52"/>
    <w:rsid w:val="003563E2"/>
    <w:rsid w:val="00356FBA"/>
    <w:rsid w:val="00357506"/>
    <w:rsid w:val="00357782"/>
    <w:rsid w:val="003629A5"/>
    <w:rsid w:val="00362CEE"/>
    <w:rsid w:val="003648A5"/>
    <w:rsid w:val="00364938"/>
    <w:rsid w:val="00365605"/>
    <w:rsid w:val="00365932"/>
    <w:rsid w:val="00372405"/>
    <w:rsid w:val="00372961"/>
    <w:rsid w:val="00375F52"/>
    <w:rsid w:val="00380959"/>
    <w:rsid w:val="00380BC0"/>
    <w:rsid w:val="003817B0"/>
    <w:rsid w:val="00390794"/>
    <w:rsid w:val="00393226"/>
    <w:rsid w:val="003943B5"/>
    <w:rsid w:val="00394AA8"/>
    <w:rsid w:val="00397100"/>
    <w:rsid w:val="003A0B09"/>
    <w:rsid w:val="003A2667"/>
    <w:rsid w:val="003A36C4"/>
    <w:rsid w:val="003A3E9E"/>
    <w:rsid w:val="003A44BB"/>
    <w:rsid w:val="003A4508"/>
    <w:rsid w:val="003A4FC2"/>
    <w:rsid w:val="003A77BB"/>
    <w:rsid w:val="003B05A3"/>
    <w:rsid w:val="003B52D0"/>
    <w:rsid w:val="003B6D2E"/>
    <w:rsid w:val="003C0DFD"/>
    <w:rsid w:val="003C22EA"/>
    <w:rsid w:val="003C4002"/>
    <w:rsid w:val="003C5FED"/>
    <w:rsid w:val="003C6620"/>
    <w:rsid w:val="003C677F"/>
    <w:rsid w:val="003C67AE"/>
    <w:rsid w:val="003D05BF"/>
    <w:rsid w:val="003D320C"/>
    <w:rsid w:val="003D342F"/>
    <w:rsid w:val="003D3FD5"/>
    <w:rsid w:val="003D4A4F"/>
    <w:rsid w:val="003D544F"/>
    <w:rsid w:val="003D6018"/>
    <w:rsid w:val="003D6933"/>
    <w:rsid w:val="003E0B2E"/>
    <w:rsid w:val="003E12BE"/>
    <w:rsid w:val="003E23A4"/>
    <w:rsid w:val="003E262F"/>
    <w:rsid w:val="003E2687"/>
    <w:rsid w:val="003E436A"/>
    <w:rsid w:val="003E446D"/>
    <w:rsid w:val="003E4B3D"/>
    <w:rsid w:val="003E527D"/>
    <w:rsid w:val="003E528C"/>
    <w:rsid w:val="003E5DEE"/>
    <w:rsid w:val="003E6006"/>
    <w:rsid w:val="003E6849"/>
    <w:rsid w:val="003E6A62"/>
    <w:rsid w:val="003E6BF2"/>
    <w:rsid w:val="003E739A"/>
    <w:rsid w:val="003E78E5"/>
    <w:rsid w:val="003F1911"/>
    <w:rsid w:val="003F1934"/>
    <w:rsid w:val="003F6868"/>
    <w:rsid w:val="00400B5D"/>
    <w:rsid w:val="0040180B"/>
    <w:rsid w:val="00401ABB"/>
    <w:rsid w:val="004021DF"/>
    <w:rsid w:val="004023A1"/>
    <w:rsid w:val="00406A2D"/>
    <w:rsid w:val="00412F71"/>
    <w:rsid w:val="00415380"/>
    <w:rsid w:val="00416896"/>
    <w:rsid w:val="00416D96"/>
    <w:rsid w:val="004170CE"/>
    <w:rsid w:val="00417B97"/>
    <w:rsid w:val="00417DDD"/>
    <w:rsid w:val="0042006E"/>
    <w:rsid w:val="004200D0"/>
    <w:rsid w:val="00423D2F"/>
    <w:rsid w:val="004253A6"/>
    <w:rsid w:val="00426C11"/>
    <w:rsid w:val="00432C60"/>
    <w:rsid w:val="00434707"/>
    <w:rsid w:val="00435415"/>
    <w:rsid w:val="00437111"/>
    <w:rsid w:val="00437930"/>
    <w:rsid w:val="00440C37"/>
    <w:rsid w:val="00441A55"/>
    <w:rsid w:val="00442A4C"/>
    <w:rsid w:val="004446FA"/>
    <w:rsid w:val="0044528F"/>
    <w:rsid w:val="00445CC9"/>
    <w:rsid w:val="0044712C"/>
    <w:rsid w:val="00447E17"/>
    <w:rsid w:val="00450C0F"/>
    <w:rsid w:val="00450D30"/>
    <w:rsid w:val="004519E0"/>
    <w:rsid w:val="00452096"/>
    <w:rsid w:val="0045336D"/>
    <w:rsid w:val="00453633"/>
    <w:rsid w:val="0045502F"/>
    <w:rsid w:val="00456158"/>
    <w:rsid w:val="00456A9E"/>
    <w:rsid w:val="00456CF5"/>
    <w:rsid w:val="00457D83"/>
    <w:rsid w:val="00460695"/>
    <w:rsid w:val="00460FAA"/>
    <w:rsid w:val="00461E5A"/>
    <w:rsid w:val="00462236"/>
    <w:rsid w:val="004622C7"/>
    <w:rsid w:val="00464471"/>
    <w:rsid w:val="00464E78"/>
    <w:rsid w:val="0046535E"/>
    <w:rsid w:val="00467874"/>
    <w:rsid w:val="0047005B"/>
    <w:rsid w:val="00471644"/>
    <w:rsid w:val="00471B36"/>
    <w:rsid w:val="004761E6"/>
    <w:rsid w:val="0047671B"/>
    <w:rsid w:val="00476828"/>
    <w:rsid w:val="004801B6"/>
    <w:rsid w:val="00480320"/>
    <w:rsid w:val="0048126E"/>
    <w:rsid w:val="00484E24"/>
    <w:rsid w:val="00486F31"/>
    <w:rsid w:val="00486FE8"/>
    <w:rsid w:val="0048792F"/>
    <w:rsid w:val="00490684"/>
    <w:rsid w:val="004914DC"/>
    <w:rsid w:val="0049169C"/>
    <w:rsid w:val="00491B38"/>
    <w:rsid w:val="00495965"/>
    <w:rsid w:val="00497159"/>
    <w:rsid w:val="004979FE"/>
    <w:rsid w:val="004A0914"/>
    <w:rsid w:val="004A327B"/>
    <w:rsid w:val="004A3D2A"/>
    <w:rsid w:val="004A6F42"/>
    <w:rsid w:val="004B039D"/>
    <w:rsid w:val="004B2CE8"/>
    <w:rsid w:val="004B39CA"/>
    <w:rsid w:val="004B48CF"/>
    <w:rsid w:val="004C18E9"/>
    <w:rsid w:val="004C25BF"/>
    <w:rsid w:val="004C2AEB"/>
    <w:rsid w:val="004C2CB3"/>
    <w:rsid w:val="004C798E"/>
    <w:rsid w:val="004D067E"/>
    <w:rsid w:val="004D108A"/>
    <w:rsid w:val="004D153B"/>
    <w:rsid w:val="004D3FF8"/>
    <w:rsid w:val="004D638B"/>
    <w:rsid w:val="004D6DEA"/>
    <w:rsid w:val="004E0473"/>
    <w:rsid w:val="004E070B"/>
    <w:rsid w:val="004E07A1"/>
    <w:rsid w:val="004E1C06"/>
    <w:rsid w:val="004E1F0F"/>
    <w:rsid w:val="004E38C9"/>
    <w:rsid w:val="004E55C9"/>
    <w:rsid w:val="004E585C"/>
    <w:rsid w:val="004E62D0"/>
    <w:rsid w:val="004E64B2"/>
    <w:rsid w:val="004F0F4C"/>
    <w:rsid w:val="004F1073"/>
    <w:rsid w:val="004F3310"/>
    <w:rsid w:val="004F332D"/>
    <w:rsid w:val="004F3418"/>
    <w:rsid w:val="004F4889"/>
    <w:rsid w:val="004F6119"/>
    <w:rsid w:val="004F62DB"/>
    <w:rsid w:val="004F67C4"/>
    <w:rsid w:val="004F6D0A"/>
    <w:rsid w:val="004F7E9F"/>
    <w:rsid w:val="005016DD"/>
    <w:rsid w:val="00501D99"/>
    <w:rsid w:val="00503400"/>
    <w:rsid w:val="00504D4C"/>
    <w:rsid w:val="00504FBC"/>
    <w:rsid w:val="00505159"/>
    <w:rsid w:val="00505297"/>
    <w:rsid w:val="005053BF"/>
    <w:rsid w:val="005076BE"/>
    <w:rsid w:val="00512CF1"/>
    <w:rsid w:val="0051334A"/>
    <w:rsid w:val="00513E01"/>
    <w:rsid w:val="00515A58"/>
    <w:rsid w:val="00517F26"/>
    <w:rsid w:val="005206E3"/>
    <w:rsid w:val="00520ABE"/>
    <w:rsid w:val="00520B06"/>
    <w:rsid w:val="0052337F"/>
    <w:rsid w:val="00523F03"/>
    <w:rsid w:val="00531955"/>
    <w:rsid w:val="0053210C"/>
    <w:rsid w:val="00532158"/>
    <w:rsid w:val="005328E8"/>
    <w:rsid w:val="005331A8"/>
    <w:rsid w:val="005357DB"/>
    <w:rsid w:val="005360E8"/>
    <w:rsid w:val="00537D91"/>
    <w:rsid w:val="0054014C"/>
    <w:rsid w:val="00540326"/>
    <w:rsid w:val="00542FA8"/>
    <w:rsid w:val="00543A91"/>
    <w:rsid w:val="00544DFA"/>
    <w:rsid w:val="0054596E"/>
    <w:rsid w:val="0054626B"/>
    <w:rsid w:val="00553BFD"/>
    <w:rsid w:val="00555AC3"/>
    <w:rsid w:val="00556098"/>
    <w:rsid w:val="00556D81"/>
    <w:rsid w:val="00556E65"/>
    <w:rsid w:val="00560499"/>
    <w:rsid w:val="00565157"/>
    <w:rsid w:val="00566473"/>
    <w:rsid w:val="005674EA"/>
    <w:rsid w:val="00570552"/>
    <w:rsid w:val="00571BD1"/>
    <w:rsid w:val="00573571"/>
    <w:rsid w:val="00574FC7"/>
    <w:rsid w:val="00575613"/>
    <w:rsid w:val="00575C9F"/>
    <w:rsid w:val="00576A07"/>
    <w:rsid w:val="00582908"/>
    <w:rsid w:val="00582EB2"/>
    <w:rsid w:val="00583DD7"/>
    <w:rsid w:val="00584E67"/>
    <w:rsid w:val="00587E5C"/>
    <w:rsid w:val="00593A6E"/>
    <w:rsid w:val="005953E3"/>
    <w:rsid w:val="005955AC"/>
    <w:rsid w:val="00596A90"/>
    <w:rsid w:val="0059708C"/>
    <w:rsid w:val="005A6647"/>
    <w:rsid w:val="005A7C7D"/>
    <w:rsid w:val="005B1A96"/>
    <w:rsid w:val="005B262C"/>
    <w:rsid w:val="005B72F5"/>
    <w:rsid w:val="005B774B"/>
    <w:rsid w:val="005C1502"/>
    <w:rsid w:val="005C4434"/>
    <w:rsid w:val="005C5FCC"/>
    <w:rsid w:val="005C663F"/>
    <w:rsid w:val="005C6D08"/>
    <w:rsid w:val="005D2190"/>
    <w:rsid w:val="005D781D"/>
    <w:rsid w:val="005E02A6"/>
    <w:rsid w:val="005E0DC6"/>
    <w:rsid w:val="005E2220"/>
    <w:rsid w:val="005E286A"/>
    <w:rsid w:val="005E2E16"/>
    <w:rsid w:val="005E2F7D"/>
    <w:rsid w:val="005E2F9E"/>
    <w:rsid w:val="005E439D"/>
    <w:rsid w:val="005E4EDA"/>
    <w:rsid w:val="005E610E"/>
    <w:rsid w:val="005E75C5"/>
    <w:rsid w:val="005E7E0C"/>
    <w:rsid w:val="005F2BA6"/>
    <w:rsid w:val="005F67D9"/>
    <w:rsid w:val="006002AC"/>
    <w:rsid w:val="00601A56"/>
    <w:rsid w:val="006026C1"/>
    <w:rsid w:val="00604023"/>
    <w:rsid w:val="006046A4"/>
    <w:rsid w:val="00605922"/>
    <w:rsid w:val="00606D91"/>
    <w:rsid w:val="00606E1A"/>
    <w:rsid w:val="00613321"/>
    <w:rsid w:val="00616843"/>
    <w:rsid w:val="006223CE"/>
    <w:rsid w:val="006231FD"/>
    <w:rsid w:val="006232EF"/>
    <w:rsid w:val="006251F1"/>
    <w:rsid w:val="00626E79"/>
    <w:rsid w:val="006276E4"/>
    <w:rsid w:val="00630221"/>
    <w:rsid w:val="0063398A"/>
    <w:rsid w:val="00635E86"/>
    <w:rsid w:val="00636725"/>
    <w:rsid w:val="006400EE"/>
    <w:rsid w:val="00643119"/>
    <w:rsid w:val="006432C6"/>
    <w:rsid w:val="00644BEF"/>
    <w:rsid w:val="00644D0A"/>
    <w:rsid w:val="00651D9F"/>
    <w:rsid w:val="0065288F"/>
    <w:rsid w:val="00652E35"/>
    <w:rsid w:val="00653909"/>
    <w:rsid w:val="00654108"/>
    <w:rsid w:val="00661814"/>
    <w:rsid w:val="006621B9"/>
    <w:rsid w:val="00662FCB"/>
    <w:rsid w:val="0066491F"/>
    <w:rsid w:val="0066651C"/>
    <w:rsid w:val="006678BB"/>
    <w:rsid w:val="00673F89"/>
    <w:rsid w:val="006741E9"/>
    <w:rsid w:val="00674BC8"/>
    <w:rsid w:val="00674C4F"/>
    <w:rsid w:val="00676802"/>
    <w:rsid w:val="00676983"/>
    <w:rsid w:val="00680787"/>
    <w:rsid w:val="00680E90"/>
    <w:rsid w:val="0068235F"/>
    <w:rsid w:val="006844CF"/>
    <w:rsid w:val="0069399F"/>
    <w:rsid w:val="006951AA"/>
    <w:rsid w:val="006974FD"/>
    <w:rsid w:val="006A3052"/>
    <w:rsid w:val="006A5053"/>
    <w:rsid w:val="006A6F1D"/>
    <w:rsid w:val="006A7E07"/>
    <w:rsid w:val="006B039D"/>
    <w:rsid w:val="006B4130"/>
    <w:rsid w:val="006B4A6E"/>
    <w:rsid w:val="006B5C02"/>
    <w:rsid w:val="006B6077"/>
    <w:rsid w:val="006B7027"/>
    <w:rsid w:val="006C0EED"/>
    <w:rsid w:val="006C1D1C"/>
    <w:rsid w:val="006C73E4"/>
    <w:rsid w:val="006C73FB"/>
    <w:rsid w:val="006D04A6"/>
    <w:rsid w:val="006D4E99"/>
    <w:rsid w:val="006D5DF0"/>
    <w:rsid w:val="006D686E"/>
    <w:rsid w:val="006D7E6D"/>
    <w:rsid w:val="006E0EA7"/>
    <w:rsid w:val="006E11D3"/>
    <w:rsid w:val="006E6A16"/>
    <w:rsid w:val="006E7539"/>
    <w:rsid w:val="006F117B"/>
    <w:rsid w:val="006F1A50"/>
    <w:rsid w:val="006F454F"/>
    <w:rsid w:val="006F544F"/>
    <w:rsid w:val="006F5AFD"/>
    <w:rsid w:val="006F6BBA"/>
    <w:rsid w:val="00702716"/>
    <w:rsid w:val="00702CDD"/>
    <w:rsid w:val="00703B95"/>
    <w:rsid w:val="00704615"/>
    <w:rsid w:val="00705F90"/>
    <w:rsid w:val="0070648F"/>
    <w:rsid w:val="0070733B"/>
    <w:rsid w:val="00707FD4"/>
    <w:rsid w:val="00711AA3"/>
    <w:rsid w:val="00714366"/>
    <w:rsid w:val="0071549F"/>
    <w:rsid w:val="0071557F"/>
    <w:rsid w:val="00716A06"/>
    <w:rsid w:val="0072065D"/>
    <w:rsid w:val="007218D3"/>
    <w:rsid w:val="007250FD"/>
    <w:rsid w:val="0072669F"/>
    <w:rsid w:val="00727A68"/>
    <w:rsid w:val="00730225"/>
    <w:rsid w:val="007314E2"/>
    <w:rsid w:val="00732645"/>
    <w:rsid w:val="00734A34"/>
    <w:rsid w:val="00737584"/>
    <w:rsid w:val="00741374"/>
    <w:rsid w:val="007418B4"/>
    <w:rsid w:val="00742D1D"/>
    <w:rsid w:val="007443D4"/>
    <w:rsid w:val="00746235"/>
    <w:rsid w:val="0075003B"/>
    <w:rsid w:val="007502A9"/>
    <w:rsid w:val="007535EF"/>
    <w:rsid w:val="00756C77"/>
    <w:rsid w:val="00756E0A"/>
    <w:rsid w:val="0075705A"/>
    <w:rsid w:val="007576E6"/>
    <w:rsid w:val="00760BE6"/>
    <w:rsid w:val="00761907"/>
    <w:rsid w:val="0076247F"/>
    <w:rsid w:val="00762726"/>
    <w:rsid w:val="00763FBA"/>
    <w:rsid w:val="00764F28"/>
    <w:rsid w:val="00765608"/>
    <w:rsid w:val="007671B5"/>
    <w:rsid w:val="00767686"/>
    <w:rsid w:val="00772BA5"/>
    <w:rsid w:val="0077380B"/>
    <w:rsid w:val="007746EE"/>
    <w:rsid w:val="00781F27"/>
    <w:rsid w:val="0078282F"/>
    <w:rsid w:val="007832D3"/>
    <w:rsid w:val="00785B6E"/>
    <w:rsid w:val="00785E7B"/>
    <w:rsid w:val="00786E61"/>
    <w:rsid w:val="007874AA"/>
    <w:rsid w:val="00787825"/>
    <w:rsid w:val="00790D93"/>
    <w:rsid w:val="007933ED"/>
    <w:rsid w:val="00794E54"/>
    <w:rsid w:val="00796CEF"/>
    <w:rsid w:val="007A09A4"/>
    <w:rsid w:val="007A0A5C"/>
    <w:rsid w:val="007A13F3"/>
    <w:rsid w:val="007A210B"/>
    <w:rsid w:val="007A220D"/>
    <w:rsid w:val="007A36D4"/>
    <w:rsid w:val="007A3CC3"/>
    <w:rsid w:val="007A4BE8"/>
    <w:rsid w:val="007A5DCF"/>
    <w:rsid w:val="007A67CE"/>
    <w:rsid w:val="007B0161"/>
    <w:rsid w:val="007B0B71"/>
    <w:rsid w:val="007B1793"/>
    <w:rsid w:val="007B17C5"/>
    <w:rsid w:val="007B3A90"/>
    <w:rsid w:val="007B6122"/>
    <w:rsid w:val="007B6A5E"/>
    <w:rsid w:val="007B6EDE"/>
    <w:rsid w:val="007C123C"/>
    <w:rsid w:val="007C3AA3"/>
    <w:rsid w:val="007C3E72"/>
    <w:rsid w:val="007C548B"/>
    <w:rsid w:val="007C5AA2"/>
    <w:rsid w:val="007D2708"/>
    <w:rsid w:val="007D46A0"/>
    <w:rsid w:val="007D64FC"/>
    <w:rsid w:val="007E3929"/>
    <w:rsid w:val="007E5069"/>
    <w:rsid w:val="007E7A93"/>
    <w:rsid w:val="007F39FA"/>
    <w:rsid w:val="007F3BAC"/>
    <w:rsid w:val="0080271C"/>
    <w:rsid w:val="008039A5"/>
    <w:rsid w:val="00803A94"/>
    <w:rsid w:val="00803C63"/>
    <w:rsid w:val="00804645"/>
    <w:rsid w:val="00804B92"/>
    <w:rsid w:val="008057BD"/>
    <w:rsid w:val="0081062A"/>
    <w:rsid w:val="008114F3"/>
    <w:rsid w:val="008132A7"/>
    <w:rsid w:val="008141E1"/>
    <w:rsid w:val="0081487E"/>
    <w:rsid w:val="00816688"/>
    <w:rsid w:val="0081763D"/>
    <w:rsid w:val="00823D87"/>
    <w:rsid w:val="0082533A"/>
    <w:rsid w:val="00827975"/>
    <w:rsid w:val="008308A4"/>
    <w:rsid w:val="0083102C"/>
    <w:rsid w:val="00831424"/>
    <w:rsid w:val="00832282"/>
    <w:rsid w:val="00834F51"/>
    <w:rsid w:val="008350C5"/>
    <w:rsid w:val="00837014"/>
    <w:rsid w:val="0083790C"/>
    <w:rsid w:val="008419F1"/>
    <w:rsid w:val="00842F65"/>
    <w:rsid w:val="00843266"/>
    <w:rsid w:val="008438E5"/>
    <w:rsid w:val="00845101"/>
    <w:rsid w:val="0084616C"/>
    <w:rsid w:val="008462A1"/>
    <w:rsid w:val="00847A7F"/>
    <w:rsid w:val="00847EE8"/>
    <w:rsid w:val="00851786"/>
    <w:rsid w:val="00853C70"/>
    <w:rsid w:val="00853EE0"/>
    <w:rsid w:val="00857D06"/>
    <w:rsid w:val="0086367F"/>
    <w:rsid w:val="008638BD"/>
    <w:rsid w:val="00863B06"/>
    <w:rsid w:val="00864051"/>
    <w:rsid w:val="008663F7"/>
    <w:rsid w:val="008668DD"/>
    <w:rsid w:val="008671DB"/>
    <w:rsid w:val="0086720F"/>
    <w:rsid w:val="00870A76"/>
    <w:rsid w:val="0087131D"/>
    <w:rsid w:val="00871E78"/>
    <w:rsid w:val="00872BB3"/>
    <w:rsid w:val="00874034"/>
    <w:rsid w:val="00874039"/>
    <w:rsid w:val="008766DA"/>
    <w:rsid w:val="00876A72"/>
    <w:rsid w:val="00880068"/>
    <w:rsid w:val="00880187"/>
    <w:rsid w:val="00880434"/>
    <w:rsid w:val="00880F56"/>
    <w:rsid w:val="008810CF"/>
    <w:rsid w:val="008827D0"/>
    <w:rsid w:val="00883967"/>
    <w:rsid w:val="008858BA"/>
    <w:rsid w:val="0088649D"/>
    <w:rsid w:val="0088789B"/>
    <w:rsid w:val="008A17D6"/>
    <w:rsid w:val="008A2FC1"/>
    <w:rsid w:val="008A3E38"/>
    <w:rsid w:val="008A4387"/>
    <w:rsid w:val="008A7B37"/>
    <w:rsid w:val="008B05CF"/>
    <w:rsid w:val="008B3798"/>
    <w:rsid w:val="008B411C"/>
    <w:rsid w:val="008B4314"/>
    <w:rsid w:val="008B46DC"/>
    <w:rsid w:val="008B6906"/>
    <w:rsid w:val="008B69B5"/>
    <w:rsid w:val="008B6A68"/>
    <w:rsid w:val="008B6E72"/>
    <w:rsid w:val="008B7E34"/>
    <w:rsid w:val="008C06C9"/>
    <w:rsid w:val="008C25FA"/>
    <w:rsid w:val="008C506A"/>
    <w:rsid w:val="008C7983"/>
    <w:rsid w:val="008C7B03"/>
    <w:rsid w:val="008D38F7"/>
    <w:rsid w:val="008D6505"/>
    <w:rsid w:val="008D7016"/>
    <w:rsid w:val="008E0E63"/>
    <w:rsid w:val="008E128F"/>
    <w:rsid w:val="008E1CBD"/>
    <w:rsid w:val="008E1D34"/>
    <w:rsid w:val="008E444C"/>
    <w:rsid w:val="008E5CBB"/>
    <w:rsid w:val="008E68AE"/>
    <w:rsid w:val="008E7DB7"/>
    <w:rsid w:val="008F0E5E"/>
    <w:rsid w:val="008F1655"/>
    <w:rsid w:val="008F32DE"/>
    <w:rsid w:val="008F5DFF"/>
    <w:rsid w:val="008F67C3"/>
    <w:rsid w:val="00901C8D"/>
    <w:rsid w:val="00902528"/>
    <w:rsid w:val="00903149"/>
    <w:rsid w:val="009055A0"/>
    <w:rsid w:val="00905668"/>
    <w:rsid w:val="00906A65"/>
    <w:rsid w:val="00907927"/>
    <w:rsid w:val="0091071A"/>
    <w:rsid w:val="0091528B"/>
    <w:rsid w:val="009203B7"/>
    <w:rsid w:val="00921DFC"/>
    <w:rsid w:val="00923C58"/>
    <w:rsid w:val="00923F53"/>
    <w:rsid w:val="00927A82"/>
    <w:rsid w:val="00930314"/>
    <w:rsid w:val="0093133C"/>
    <w:rsid w:val="009315E0"/>
    <w:rsid w:val="00932170"/>
    <w:rsid w:val="00932B06"/>
    <w:rsid w:val="00933F0A"/>
    <w:rsid w:val="00934525"/>
    <w:rsid w:val="00937306"/>
    <w:rsid w:val="009374B3"/>
    <w:rsid w:val="00937973"/>
    <w:rsid w:val="00942E3E"/>
    <w:rsid w:val="0094459D"/>
    <w:rsid w:val="00946790"/>
    <w:rsid w:val="009503CE"/>
    <w:rsid w:val="00955A32"/>
    <w:rsid w:val="00960209"/>
    <w:rsid w:val="00961C90"/>
    <w:rsid w:val="00963250"/>
    <w:rsid w:val="00963717"/>
    <w:rsid w:val="00963F88"/>
    <w:rsid w:val="00971C48"/>
    <w:rsid w:val="00973556"/>
    <w:rsid w:val="00974486"/>
    <w:rsid w:val="00975D63"/>
    <w:rsid w:val="0097670C"/>
    <w:rsid w:val="00976B9C"/>
    <w:rsid w:val="00980A00"/>
    <w:rsid w:val="0098319D"/>
    <w:rsid w:val="009836E2"/>
    <w:rsid w:val="0098387E"/>
    <w:rsid w:val="009839D8"/>
    <w:rsid w:val="00983BBF"/>
    <w:rsid w:val="00984D1C"/>
    <w:rsid w:val="00986044"/>
    <w:rsid w:val="009867D3"/>
    <w:rsid w:val="00992390"/>
    <w:rsid w:val="00992793"/>
    <w:rsid w:val="009941A7"/>
    <w:rsid w:val="009946CF"/>
    <w:rsid w:val="009A06ED"/>
    <w:rsid w:val="009A3109"/>
    <w:rsid w:val="009A3D69"/>
    <w:rsid w:val="009A41E5"/>
    <w:rsid w:val="009B0C12"/>
    <w:rsid w:val="009B116F"/>
    <w:rsid w:val="009B20E3"/>
    <w:rsid w:val="009B2B95"/>
    <w:rsid w:val="009B5653"/>
    <w:rsid w:val="009C090D"/>
    <w:rsid w:val="009C463E"/>
    <w:rsid w:val="009C63DF"/>
    <w:rsid w:val="009D0F34"/>
    <w:rsid w:val="009D2D07"/>
    <w:rsid w:val="009D55F8"/>
    <w:rsid w:val="009D6B68"/>
    <w:rsid w:val="009D7219"/>
    <w:rsid w:val="009E1734"/>
    <w:rsid w:val="009E3D67"/>
    <w:rsid w:val="009E4D10"/>
    <w:rsid w:val="009E53E8"/>
    <w:rsid w:val="009F202D"/>
    <w:rsid w:val="009F3B7C"/>
    <w:rsid w:val="009F4CE9"/>
    <w:rsid w:val="009F59C0"/>
    <w:rsid w:val="009F5CFF"/>
    <w:rsid w:val="00A00675"/>
    <w:rsid w:val="00A02FF6"/>
    <w:rsid w:val="00A0675A"/>
    <w:rsid w:val="00A07A72"/>
    <w:rsid w:val="00A07C07"/>
    <w:rsid w:val="00A14699"/>
    <w:rsid w:val="00A156C4"/>
    <w:rsid w:val="00A159C3"/>
    <w:rsid w:val="00A22F37"/>
    <w:rsid w:val="00A23C39"/>
    <w:rsid w:val="00A26076"/>
    <w:rsid w:val="00A27EF7"/>
    <w:rsid w:val="00A31E84"/>
    <w:rsid w:val="00A327C7"/>
    <w:rsid w:val="00A329DE"/>
    <w:rsid w:val="00A32E84"/>
    <w:rsid w:val="00A3681F"/>
    <w:rsid w:val="00A36F7C"/>
    <w:rsid w:val="00A372F6"/>
    <w:rsid w:val="00A40E85"/>
    <w:rsid w:val="00A42F25"/>
    <w:rsid w:val="00A43CB2"/>
    <w:rsid w:val="00A50B5A"/>
    <w:rsid w:val="00A5106B"/>
    <w:rsid w:val="00A511BF"/>
    <w:rsid w:val="00A51433"/>
    <w:rsid w:val="00A51FFF"/>
    <w:rsid w:val="00A54152"/>
    <w:rsid w:val="00A5483B"/>
    <w:rsid w:val="00A55870"/>
    <w:rsid w:val="00A56091"/>
    <w:rsid w:val="00A6080B"/>
    <w:rsid w:val="00A6139F"/>
    <w:rsid w:val="00A63318"/>
    <w:rsid w:val="00A63750"/>
    <w:rsid w:val="00A702A5"/>
    <w:rsid w:val="00A703D9"/>
    <w:rsid w:val="00A7126A"/>
    <w:rsid w:val="00A717F2"/>
    <w:rsid w:val="00A71FE3"/>
    <w:rsid w:val="00A7503C"/>
    <w:rsid w:val="00A7530B"/>
    <w:rsid w:val="00A76108"/>
    <w:rsid w:val="00A815B1"/>
    <w:rsid w:val="00A90B69"/>
    <w:rsid w:val="00A93153"/>
    <w:rsid w:val="00A94598"/>
    <w:rsid w:val="00A96ACB"/>
    <w:rsid w:val="00A97328"/>
    <w:rsid w:val="00AA0AC8"/>
    <w:rsid w:val="00AA390F"/>
    <w:rsid w:val="00AA3E30"/>
    <w:rsid w:val="00AA5C99"/>
    <w:rsid w:val="00AA60AD"/>
    <w:rsid w:val="00AA6DDC"/>
    <w:rsid w:val="00AB155E"/>
    <w:rsid w:val="00AB1EE8"/>
    <w:rsid w:val="00AB3C2B"/>
    <w:rsid w:val="00AB5197"/>
    <w:rsid w:val="00AB7002"/>
    <w:rsid w:val="00AC12AB"/>
    <w:rsid w:val="00AC20C3"/>
    <w:rsid w:val="00AC3A80"/>
    <w:rsid w:val="00AC4947"/>
    <w:rsid w:val="00AC4EEF"/>
    <w:rsid w:val="00AC7C49"/>
    <w:rsid w:val="00AD0697"/>
    <w:rsid w:val="00AD0A74"/>
    <w:rsid w:val="00AD1431"/>
    <w:rsid w:val="00AD2043"/>
    <w:rsid w:val="00AD332C"/>
    <w:rsid w:val="00AD3DC0"/>
    <w:rsid w:val="00AD53A1"/>
    <w:rsid w:val="00AD799F"/>
    <w:rsid w:val="00AE1D5D"/>
    <w:rsid w:val="00AE1EF6"/>
    <w:rsid w:val="00AE2043"/>
    <w:rsid w:val="00AE3281"/>
    <w:rsid w:val="00AE4A80"/>
    <w:rsid w:val="00AE700E"/>
    <w:rsid w:val="00AE796D"/>
    <w:rsid w:val="00AF0849"/>
    <w:rsid w:val="00AF15BA"/>
    <w:rsid w:val="00AF1BD5"/>
    <w:rsid w:val="00AF2025"/>
    <w:rsid w:val="00AF2A77"/>
    <w:rsid w:val="00AF32C8"/>
    <w:rsid w:val="00AF5594"/>
    <w:rsid w:val="00AF5AD3"/>
    <w:rsid w:val="00AF7763"/>
    <w:rsid w:val="00B00CF3"/>
    <w:rsid w:val="00B00F4A"/>
    <w:rsid w:val="00B01EDA"/>
    <w:rsid w:val="00B05C24"/>
    <w:rsid w:val="00B133D2"/>
    <w:rsid w:val="00B13C75"/>
    <w:rsid w:val="00B14EA0"/>
    <w:rsid w:val="00B15F14"/>
    <w:rsid w:val="00B20784"/>
    <w:rsid w:val="00B2126F"/>
    <w:rsid w:val="00B21546"/>
    <w:rsid w:val="00B25A1B"/>
    <w:rsid w:val="00B31BB9"/>
    <w:rsid w:val="00B31F51"/>
    <w:rsid w:val="00B330BA"/>
    <w:rsid w:val="00B34B6B"/>
    <w:rsid w:val="00B35A2C"/>
    <w:rsid w:val="00B37173"/>
    <w:rsid w:val="00B41115"/>
    <w:rsid w:val="00B41923"/>
    <w:rsid w:val="00B44A34"/>
    <w:rsid w:val="00B44BCD"/>
    <w:rsid w:val="00B44D38"/>
    <w:rsid w:val="00B500BE"/>
    <w:rsid w:val="00B509E8"/>
    <w:rsid w:val="00B514A9"/>
    <w:rsid w:val="00B52CB0"/>
    <w:rsid w:val="00B531ED"/>
    <w:rsid w:val="00B55F7E"/>
    <w:rsid w:val="00B6148F"/>
    <w:rsid w:val="00B61EB8"/>
    <w:rsid w:val="00B62669"/>
    <w:rsid w:val="00B62A64"/>
    <w:rsid w:val="00B642B8"/>
    <w:rsid w:val="00B700BC"/>
    <w:rsid w:val="00B72D6A"/>
    <w:rsid w:val="00B736BB"/>
    <w:rsid w:val="00B74122"/>
    <w:rsid w:val="00B7417A"/>
    <w:rsid w:val="00B773B3"/>
    <w:rsid w:val="00B77F5C"/>
    <w:rsid w:val="00B81ECE"/>
    <w:rsid w:val="00B822C3"/>
    <w:rsid w:val="00B82F14"/>
    <w:rsid w:val="00B82F4A"/>
    <w:rsid w:val="00B91E6A"/>
    <w:rsid w:val="00B93309"/>
    <w:rsid w:val="00B9396D"/>
    <w:rsid w:val="00B94C40"/>
    <w:rsid w:val="00B96892"/>
    <w:rsid w:val="00B97627"/>
    <w:rsid w:val="00BA16E8"/>
    <w:rsid w:val="00BA1AF2"/>
    <w:rsid w:val="00BA1B5D"/>
    <w:rsid w:val="00BA32FA"/>
    <w:rsid w:val="00BA6F3F"/>
    <w:rsid w:val="00BA7C38"/>
    <w:rsid w:val="00BB0038"/>
    <w:rsid w:val="00BB093C"/>
    <w:rsid w:val="00BB0C01"/>
    <w:rsid w:val="00BB0D8C"/>
    <w:rsid w:val="00BB1803"/>
    <w:rsid w:val="00BB1A08"/>
    <w:rsid w:val="00BB22C4"/>
    <w:rsid w:val="00BB3227"/>
    <w:rsid w:val="00BB6B6C"/>
    <w:rsid w:val="00BB6DD6"/>
    <w:rsid w:val="00BC0564"/>
    <w:rsid w:val="00BC17D0"/>
    <w:rsid w:val="00BC2786"/>
    <w:rsid w:val="00BC353A"/>
    <w:rsid w:val="00BC3A0E"/>
    <w:rsid w:val="00BC62EB"/>
    <w:rsid w:val="00BC6CD0"/>
    <w:rsid w:val="00BD175D"/>
    <w:rsid w:val="00BD2389"/>
    <w:rsid w:val="00BD2E0D"/>
    <w:rsid w:val="00BD4034"/>
    <w:rsid w:val="00BD4C42"/>
    <w:rsid w:val="00BD56DD"/>
    <w:rsid w:val="00BD66A6"/>
    <w:rsid w:val="00BE094A"/>
    <w:rsid w:val="00BE2357"/>
    <w:rsid w:val="00BE3FA0"/>
    <w:rsid w:val="00BE5EAB"/>
    <w:rsid w:val="00BE65D2"/>
    <w:rsid w:val="00BE6FA6"/>
    <w:rsid w:val="00BF1417"/>
    <w:rsid w:val="00BF48E7"/>
    <w:rsid w:val="00BF53F5"/>
    <w:rsid w:val="00BF72C0"/>
    <w:rsid w:val="00BF731A"/>
    <w:rsid w:val="00BF7F70"/>
    <w:rsid w:val="00C0472A"/>
    <w:rsid w:val="00C06BBD"/>
    <w:rsid w:val="00C11B49"/>
    <w:rsid w:val="00C136FF"/>
    <w:rsid w:val="00C14F42"/>
    <w:rsid w:val="00C15993"/>
    <w:rsid w:val="00C160BA"/>
    <w:rsid w:val="00C166FB"/>
    <w:rsid w:val="00C20153"/>
    <w:rsid w:val="00C209F2"/>
    <w:rsid w:val="00C23597"/>
    <w:rsid w:val="00C23DAF"/>
    <w:rsid w:val="00C24861"/>
    <w:rsid w:val="00C26619"/>
    <w:rsid w:val="00C279DC"/>
    <w:rsid w:val="00C27AEE"/>
    <w:rsid w:val="00C3076F"/>
    <w:rsid w:val="00C321FB"/>
    <w:rsid w:val="00C329F4"/>
    <w:rsid w:val="00C32D18"/>
    <w:rsid w:val="00C34165"/>
    <w:rsid w:val="00C349F0"/>
    <w:rsid w:val="00C36A74"/>
    <w:rsid w:val="00C36ABB"/>
    <w:rsid w:val="00C37570"/>
    <w:rsid w:val="00C40C37"/>
    <w:rsid w:val="00C40FE4"/>
    <w:rsid w:val="00C41095"/>
    <w:rsid w:val="00C42402"/>
    <w:rsid w:val="00C439BC"/>
    <w:rsid w:val="00C50923"/>
    <w:rsid w:val="00C534C9"/>
    <w:rsid w:val="00C544A4"/>
    <w:rsid w:val="00C6318C"/>
    <w:rsid w:val="00C64076"/>
    <w:rsid w:val="00C65433"/>
    <w:rsid w:val="00C6571B"/>
    <w:rsid w:val="00C672C5"/>
    <w:rsid w:val="00C71AF6"/>
    <w:rsid w:val="00C72674"/>
    <w:rsid w:val="00C73376"/>
    <w:rsid w:val="00C738CA"/>
    <w:rsid w:val="00C75065"/>
    <w:rsid w:val="00C80E97"/>
    <w:rsid w:val="00C8116F"/>
    <w:rsid w:val="00C84951"/>
    <w:rsid w:val="00C852DD"/>
    <w:rsid w:val="00C86A5A"/>
    <w:rsid w:val="00C86E99"/>
    <w:rsid w:val="00C87E7B"/>
    <w:rsid w:val="00C915B2"/>
    <w:rsid w:val="00C916F5"/>
    <w:rsid w:val="00C928F2"/>
    <w:rsid w:val="00C9343A"/>
    <w:rsid w:val="00C936A3"/>
    <w:rsid w:val="00C95A12"/>
    <w:rsid w:val="00C97706"/>
    <w:rsid w:val="00CA0496"/>
    <w:rsid w:val="00CA0EB2"/>
    <w:rsid w:val="00CA295A"/>
    <w:rsid w:val="00CA29E2"/>
    <w:rsid w:val="00CA5344"/>
    <w:rsid w:val="00CA64BC"/>
    <w:rsid w:val="00CB0E0A"/>
    <w:rsid w:val="00CB1687"/>
    <w:rsid w:val="00CB1D7D"/>
    <w:rsid w:val="00CB2C44"/>
    <w:rsid w:val="00CB36C9"/>
    <w:rsid w:val="00CB4D93"/>
    <w:rsid w:val="00CB76CE"/>
    <w:rsid w:val="00CC71B3"/>
    <w:rsid w:val="00CD0CC0"/>
    <w:rsid w:val="00CD4B69"/>
    <w:rsid w:val="00CD7329"/>
    <w:rsid w:val="00CD7646"/>
    <w:rsid w:val="00CE3ED8"/>
    <w:rsid w:val="00CE4D59"/>
    <w:rsid w:val="00CE77EF"/>
    <w:rsid w:val="00CF0749"/>
    <w:rsid w:val="00CF1AF3"/>
    <w:rsid w:val="00CF2529"/>
    <w:rsid w:val="00CF378A"/>
    <w:rsid w:val="00CF3DC6"/>
    <w:rsid w:val="00CF40DC"/>
    <w:rsid w:val="00CF4D89"/>
    <w:rsid w:val="00CF5B6D"/>
    <w:rsid w:val="00CF5D28"/>
    <w:rsid w:val="00CF6A31"/>
    <w:rsid w:val="00CF7F2B"/>
    <w:rsid w:val="00CF7F67"/>
    <w:rsid w:val="00D05952"/>
    <w:rsid w:val="00D05B9C"/>
    <w:rsid w:val="00D05D7A"/>
    <w:rsid w:val="00D061C6"/>
    <w:rsid w:val="00D06BD9"/>
    <w:rsid w:val="00D07DEA"/>
    <w:rsid w:val="00D1054E"/>
    <w:rsid w:val="00D12E99"/>
    <w:rsid w:val="00D12FB0"/>
    <w:rsid w:val="00D140F4"/>
    <w:rsid w:val="00D1732D"/>
    <w:rsid w:val="00D1769F"/>
    <w:rsid w:val="00D20D6A"/>
    <w:rsid w:val="00D2144E"/>
    <w:rsid w:val="00D25476"/>
    <w:rsid w:val="00D27488"/>
    <w:rsid w:val="00D3013F"/>
    <w:rsid w:val="00D35480"/>
    <w:rsid w:val="00D3559D"/>
    <w:rsid w:val="00D35B56"/>
    <w:rsid w:val="00D3605D"/>
    <w:rsid w:val="00D3631E"/>
    <w:rsid w:val="00D36399"/>
    <w:rsid w:val="00D368CB"/>
    <w:rsid w:val="00D41B43"/>
    <w:rsid w:val="00D42D79"/>
    <w:rsid w:val="00D4515B"/>
    <w:rsid w:val="00D45518"/>
    <w:rsid w:val="00D52A4C"/>
    <w:rsid w:val="00D52EB1"/>
    <w:rsid w:val="00D540A4"/>
    <w:rsid w:val="00D54E9F"/>
    <w:rsid w:val="00D54F5E"/>
    <w:rsid w:val="00D553F6"/>
    <w:rsid w:val="00D618C1"/>
    <w:rsid w:val="00D6199E"/>
    <w:rsid w:val="00D63FBB"/>
    <w:rsid w:val="00D64276"/>
    <w:rsid w:val="00D65C6C"/>
    <w:rsid w:val="00D65D5B"/>
    <w:rsid w:val="00D71672"/>
    <w:rsid w:val="00D73495"/>
    <w:rsid w:val="00D742EC"/>
    <w:rsid w:val="00D745B2"/>
    <w:rsid w:val="00D77FDD"/>
    <w:rsid w:val="00D808C3"/>
    <w:rsid w:val="00D83756"/>
    <w:rsid w:val="00D8496E"/>
    <w:rsid w:val="00D8612E"/>
    <w:rsid w:val="00D8644A"/>
    <w:rsid w:val="00D90EA4"/>
    <w:rsid w:val="00D93022"/>
    <w:rsid w:val="00D94843"/>
    <w:rsid w:val="00DA07C2"/>
    <w:rsid w:val="00DA14ED"/>
    <w:rsid w:val="00DA3544"/>
    <w:rsid w:val="00DA3591"/>
    <w:rsid w:val="00DA35B8"/>
    <w:rsid w:val="00DA4585"/>
    <w:rsid w:val="00DA5F8E"/>
    <w:rsid w:val="00DB0885"/>
    <w:rsid w:val="00DB0EB1"/>
    <w:rsid w:val="00DB4D3B"/>
    <w:rsid w:val="00DB74CE"/>
    <w:rsid w:val="00DB7DAE"/>
    <w:rsid w:val="00DC0D52"/>
    <w:rsid w:val="00DC12C6"/>
    <w:rsid w:val="00DC2450"/>
    <w:rsid w:val="00DC29D8"/>
    <w:rsid w:val="00DC3538"/>
    <w:rsid w:val="00DC5214"/>
    <w:rsid w:val="00DC56BD"/>
    <w:rsid w:val="00DC67C1"/>
    <w:rsid w:val="00DC6A42"/>
    <w:rsid w:val="00DC6FC2"/>
    <w:rsid w:val="00DC70CC"/>
    <w:rsid w:val="00DD254F"/>
    <w:rsid w:val="00DD2A6F"/>
    <w:rsid w:val="00DD4753"/>
    <w:rsid w:val="00DD66DF"/>
    <w:rsid w:val="00DD7187"/>
    <w:rsid w:val="00DE2196"/>
    <w:rsid w:val="00DE37B2"/>
    <w:rsid w:val="00DE383A"/>
    <w:rsid w:val="00DE3FC2"/>
    <w:rsid w:val="00DE781A"/>
    <w:rsid w:val="00DF143D"/>
    <w:rsid w:val="00DF1ABE"/>
    <w:rsid w:val="00DF2D32"/>
    <w:rsid w:val="00DF395F"/>
    <w:rsid w:val="00DF4594"/>
    <w:rsid w:val="00DF5A1D"/>
    <w:rsid w:val="00DF5D08"/>
    <w:rsid w:val="00E02F9B"/>
    <w:rsid w:val="00E03E34"/>
    <w:rsid w:val="00E054EE"/>
    <w:rsid w:val="00E05788"/>
    <w:rsid w:val="00E05A52"/>
    <w:rsid w:val="00E123A2"/>
    <w:rsid w:val="00E12F99"/>
    <w:rsid w:val="00E15205"/>
    <w:rsid w:val="00E1728B"/>
    <w:rsid w:val="00E17394"/>
    <w:rsid w:val="00E21A94"/>
    <w:rsid w:val="00E221BD"/>
    <w:rsid w:val="00E2334A"/>
    <w:rsid w:val="00E2340E"/>
    <w:rsid w:val="00E23ACF"/>
    <w:rsid w:val="00E24591"/>
    <w:rsid w:val="00E24DD8"/>
    <w:rsid w:val="00E252B1"/>
    <w:rsid w:val="00E260B3"/>
    <w:rsid w:val="00E2644F"/>
    <w:rsid w:val="00E27EF9"/>
    <w:rsid w:val="00E30D2B"/>
    <w:rsid w:val="00E32C9F"/>
    <w:rsid w:val="00E32E31"/>
    <w:rsid w:val="00E3393E"/>
    <w:rsid w:val="00E345B6"/>
    <w:rsid w:val="00E34E96"/>
    <w:rsid w:val="00E35788"/>
    <w:rsid w:val="00E375B0"/>
    <w:rsid w:val="00E404E7"/>
    <w:rsid w:val="00E409BC"/>
    <w:rsid w:val="00E41A58"/>
    <w:rsid w:val="00E4210D"/>
    <w:rsid w:val="00E42FF2"/>
    <w:rsid w:val="00E44B1D"/>
    <w:rsid w:val="00E44EDC"/>
    <w:rsid w:val="00E5095F"/>
    <w:rsid w:val="00E50A42"/>
    <w:rsid w:val="00E51CCE"/>
    <w:rsid w:val="00E52340"/>
    <w:rsid w:val="00E54A82"/>
    <w:rsid w:val="00E54BAF"/>
    <w:rsid w:val="00E56EE7"/>
    <w:rsid w:val="00E57174"/>
    <w:rsid w:val="00E571D5"/>
    <w:rsid w:val="00E62AEC"/>
    <w:rsid w:val="00E630CC"/>
    <w:rsid w:val="00E63262"/>
    <w:rsid w:val="00E63327"/>
    <w:rsid w:val="00E639A9"/>
    <w:rsid w:val="00E63C58"/>
    <w:rsid w:val="00E65B93"/>
    <w:rsid w:val="00E65BCC"/>
    <w:rsid w:val="00E66623"/>
    <w:rsid w:val="00E71A69"/>
    <w:rsid w:val="00E73182"/>
    <w:rsid w:val="00E75442"/>
    <w:rsid w:val="00E75F89"/>
    <w:rsid w:val="00E825BB"/>
    <w:rsid w:val="00E836BA"/>
    <w:rsid w:val="00E837B2"/>
    <w:rsid w:val="00E85A96"/>
    <w:rsid w:val="00E8634B"/>
    <w:rsid w:val="00E86F95"/>
    <w:rsid w:val="00E90610"/>
    <w:rsid w:val="00E91C00"/>
    <w:rsid w:val="00E960F8"/>
    <w:rsid w:val="00EA02CC"/>
    <w:rsid w:val="00EA21E5"/>
    <w:rsid w:val="00EA2D28"/>
    <w:rsid w:val="00EA371C"/>
    <w:rsid w:val="00EA3DED"/>
    <w:rsid w:val="00EA4627"/>
    <w:rsid w:val="00EA4836"/>
    <w:rsid w:val="00EA487C"/>
    <w:rsid w:val="00EA559F"/>
    <w:rsid w:val="00EA6EEC"/>
    <w:rsid w:val="00EB0B0B"/>
    <w:rsid w:val="00EB0DBC"/>
    <w:rsid w:val="00EB1D49"/>
    <w:rsid w:val="00EB1F93"/>
    <w:rsid w:val="00EB24DE"/>
    <w:rsid w:val="00EB3DAD"/>
    <w:rsid w:val="00EB728A"/>
    <w:rsid w:val="00EB752F"/>
    <w:rsid w:val="00EC2A3F"/>
    <w:rsid w:val="00EC3D95"/>
    <w:rsid w:val="00EC5043"/>
    <w:rsid w:val="00EC6264"/>
    <w:rsid w:val="00ED1139"/>
    <w:rsid w:val="00ED174A"/>
    <w:rsid w:val="00ED2057"/>
    <w:rsid w:val="00ED25AF"/>
    <w:rsid w:val="00ED423B"/>
    <w:rsid w:val="00ED4616"/>
    <w:rsid w:val="00ED56CD"/>
    <w:rsid w:val="00ED64F9"/>
    <w:rsid w:val="00ED7280"/>
    <w:rsid w:val="00ED78A1"/>
    <w:rsid w:val="00EE0777"/>
    <w:rsid w:val="00EE2F7D"/>
    <w:rsid w:val="00EE317B"/>
    <w:rsid w:val="00EE3EF9"/>
    <w:rsid w:val="00EE60C5"/>
    <w:rsid w:val="00EE7831"/>
    <w:rsid w:val="00EF1267"/>
    <w:rsid w:val="00EF3E71"/>
    <w:rsid w:val="00EF4A91"/>
    <w:rsid w:val="00EF67F0"/>
    <w:rsid w:val="00EF73A8"/>
    <w:rsid w:val="00F00401"/>
    <w:rsid w:val="00F00F82"/>
    <w:rsid w:val="00F01281"/>
    <w:rsid w:val="00F0241E"/>
    <w:rsid w:val="00F03DEA"/>
    <w:rsid w:val="00F13C20"/>
    <w:rsid w:val="00F21497"/>
    <w:rsid w:val="00F22FB3"/>
    <w:rsid w:val="00F24EA2"/>
    <w:rsid w:val="00F2591D"/>
    <w:rsid w:val="00F259FD"/>
    <w:rsid w:val="00F25DF8"/>
    <w:rsid w:val="00F30DB0"/>
    <w:rsid w:val="00F32934"/>
    <w:rsid w:val="00F34789"/>
    <w:rsid w:val="00F354DB"/>
    <w:rsid w:val="00F356E1"/>
    <w:rsid w:val="00F3701D"/>
    <w:rsid w:val="00F37082"/>
    <w:rsid w:val="00F40626"/>
    <w:rsid w:val="00F40A04"/>
    <w:rsid w:val="00F426DA"/>
    <w:rsid w:val="00F42B57"/>
    <w:rsid w:val="00F44907"/>
    <w:rsid w:val="00F46F91"/>
    <w:rsid w:val="00F559A8"/>
    <w:rsid w:val="00F61547"/>
    <w:rsid w:val="00F65635"/>
    <w:rsid w:val="00F67C79"/>
    <w:rsid w:val="00F71132"/>
    <w:rsid w:val="00F71A9F"/>
    <w:rsid w:val="00F72345"/>
    <w:rsid w:val="00F739E6"/>
    <w:rsid w:val="00F73A42"/>
    <w:rsid w:val="00F748C0"/>
    <w:rsid w:val="00F74B57"/>
    <w:rsid w:val="00F75896"/>
    <w:rsid w:val="00F77E6D"/>
    <w:rsid w:val="00F803A2"/>
    <w:rsid w:val="00F80A1F"/>
    <w:rsid w:val="00F81CE1"/>
    <w:rsid w:val="00F820E5"/>
    <w:rsid w:val="00F84572"/>
    <w:rsid w:val="00F84F8F"/>
    <w:rsid w:val="00F853A9"/>
    <w:rsid w:val="00F87158"/>
    <w:rsid w:val="00F87A2F"/>
    <w:rsid w:val="00F919DA"/>
    <w:rsid w:val="00F92A85"/>
    <w:rsid w:val="00F9367F"/>
    <w:rsid w:val="00F95EC5"/>
    <w:rsid w:val="00F97A2C"/>
    <w:rsid w:val="00FA130C"/>
    <w:rsid w:val="00FA15DD"/>
    <w:rsid w:val="00FA1992"/>
    <w:rsid w:val="00FA2350"/>
    <w:rsid w:val="00FA2C2A"/>
    <w:rsid w:val="00FA52B8"/>
    <w:rsid w:val="00FA6C2D"/>
    <w:rsid w:val="00FA6D7C"/>
    <w:rsid w:val="00FA7BF5"/>
    <w:rsid w:val="00FA7F5C"/>
    <w:rsid w:val="00FB0230"/>
    <w:rsid w:val="00FB066D"/>
    <w:rsid w:val="00FB22D7"/>
    <w:rsid w:val="00FB526A"/>
    <w:rsid w:val="00FB793B"/>
    <w:rsid w:val="00FC0C60"/>
    <w:rsid w:val="00FC1B3D"/>
    <w:rsid w:val="00FC2DAE"/>
    <w:rsid w:val="00FC3328"/>
    <w:rsid w:val="00FC52E5"/>
    <w:rsid w:val="00FC6758"/>
    <w:rsid w:val="00FC6772"/>
    <w:rsid w:val="00FC6B57"/>
    <w:rsid w:val="00FD1DE5"/>
    <w:rsid w:val="00FD3E5D"/>
    <w:rsid w:val="00FD43C9"/>
    <w:rsid w:val="00FD4D70"/>
    <w:rsid w:val="00FD646E"/>
    <w:rsid w:val="00FD79FB"/>
    <w:rsid w:val="00FE091F"/>
    <w:rsid w:val="00FE347D"/>
    <w:rsid w:val="00FE4317"/>
    <w:rsid w:val="00FE44EC"/>
    <w:rsid w:val="00FE534F"/>
    <w:rsid w:val="00FE598C"/>
    <w:rsid w:val="00FE669A"/>
    <w:rsid w:val="00FE690E"/>
    <w:rsid w:val="00FE6B25"/>
    <w:rsid w:val="00FE76D1"/>
    <w:rsid w:val="00FE7C87"/>
    <w:rsid w:val="00FF03E2"/>
    <w:rsid w:val="00FF2B8A"/>
    <w:rsid w:val="00FF482F"/>
    <w:rsid w:val="00FF5045"/>
    <w:rsid w:val="00FF5F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A51213"/>
  <w15:chartTrackingRefBased/>
  <w15:docId w15:val="{2C9315B2-7978-4B6E-804E-244888105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uiPriority="10" w:qFormat="1"/>
    <w:lsdException w:name="Default Paragraph Font" w:uiPriority="1"/>
    <w:lsdException w:name="Subtitle" w:qFormat="1"/>
    <w:lsdException w:name="Hyperlink" w:uiPriority="99"/>
    <w:lsdException w:name="Strong" w:qFormat="1"/>
    <w:lsdException w:name="Emphasis" w:uiPriority="20"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4058"/>
    <w:pPr>
      <w:spacing w:after="120" w:line="259" w:lineRule="auto"/>
    </w:pPr>
    <w:rPr>
      <w:rFonts w:ascii="Montserrat Light" w:hAnsi="Montserrat Light"/>
      <w:sz w:val="24"/>
      <w:szCs w:val="24"/>
      <w:lang w:val="en-GB" w:eastAsia="en-GB"/>
    </w:rPr>
  </w:style>
  <w:style w:type="paragraph" w:styleId="Heading1">
    <w:name w:val="heading 1"/>
    <w:basedOn w:val="Normal"/>
    <w:next w:val="Normal"/>
    <w:link w:val="Heading1Char"/>
    <w:uiPriority w:val="9"/>
    <w:qFormat/>
    <w:rsid w:val="000E4058"/>
    <w:pPr>
      <w:keepNext/>
      <w:pageBreakBefore/>
      <w:spacing w:before="240" w:after="240"/>
      <w:jc w:val="center"/>
      <w:outlineLvl w:val="0"/>
    </w:pPr>
    <w:rPr>
      <w:rFonts w:ascii="Montserrat SemiBold" w:hAnsi="Montserrat SemiBold"/>
      <w:bCs/>
      <w:caps/>
      <w:kern w:val="32"/>
      <w:sz w:val="40"/>
      <w:szCs w:val="36"/>
    </w:rPr>
  </w:style>
  <w:style w:type="paragraph" w:styleId="Heading2">
    <w:name w:val="heading 2"/>
    <w:basedOn w:val="Normal"/>
    <w:next w:val="Normal"/>
    <w:link w:val="Heading2Char"/>
    <w:qFormat/>
    <w:rsid w:val="000E4058"/>
    <w:pPr>
      <w:keepNext/>
      <w:spacing w:before="360" w:after="240" w:line="240" w:lineRule="auto"/>
      <w:outlineLvl w:val="1"/>
    </w:pPr>
    <w:rPr>
      <w:rFonts w:ascii="Montserrat SemiBold" w:hAnsi="Montserrat SemiBold"/>
      <w:bCs/>
      <w:caps/>
      <w:sz w:val="32"/>
      <w:szCs w:val="32"/>
    </w:rPr>
  </w:style>
  <w:style w:type="paragraph" w:styleId="Heading3">
    <w:name w:val="heading 3"/>
    <w:basedOn w:val="Normal"/>
    <w:next w:val="Normal"/>
    <w:link w:val="Heading3Char"/>
    <w:qFormat/>
    <w:rsid w:val="000E4058"/>
    <w:pPr>
      <w:keepNext/>
      <w:spacing w:before="240"/>
      <w:jc w:val="both"/>
      <w:outlineLvl w:val="2"/>
    </w:pPr>
    <w:rPr>
      <w:rFonts w:ascii="Montserrat Medium" w:hAnsi="Montserrat Medium" w:cs="Arial"/>
      <w:caps/>
      <w:sz w:val="28"/>
      <w:szCs w:val="28"/>
    </w:rPr>
  </w:style>
  <w:style w:type="paragraph" w:styleId="Heading4">
    <w:name w:val="heading 4"/>
    <w:basedOn w:val="Normal"/>
    <w:next w:val="Normal"/>
    <w:link w:val="Heading4Char"/>
    <w:uiPriority w:val="9"/>
    <w:qFormat/>
    <w:rsid w:val="000E4058"/>
    <w:pPr>
      <w:keepNext/>
      <w:spacing w:before="240"/>
      <w:outlineLvl w:val="3"/>
    </w:pPr>
    <w:rPr>
      <w:rFonts w:ascii="Montserrat SemiBold" w:hAnsi="Montserrat SemiBold"/>
      <w:bCs/>
      <w:caps/>
    </w:rPr>
  </w:style>
  <w:style w:type="paragraph" w:styleId="Heading5">
    <w:name w:val="heading 5"/>
    <w:basedOn w:val="Normal"/>
    <w:next w:val="Normal"/>
    <w:link w:val="Heading5Char"/>
    <w:uiPriority w:val="9"/>
    <w:qFormat/>
    <w:rsid w:val="000E4058"/>
    <w:pPr>
      <w:keepNext/>
      <w:spacing w:before="240" w:after="60"/>
      <w:outlineLvl w:val="4"/>
    </w:pPr>
    <w:rPr>
      <w:rFonts w:ascii="Montserrat" w:eastAsia="MS Mincho" w:hAnsi="Montserrat"/>
      <w:caps/>
    </w:rPr>
  </w:style>
  <w:style w:type="paragraph" w:styleId="Heading6">
    <w:name w:val="heading 6"/>
    <w:basedOn w:val="Normal"/>
    <w:next w:val="Normal"/>
    <w:link w:val="Heading6Char"/>
    <w:uiPriority w:val="9"/>
    <w:qFormat/>
    <w:rsid w:val="000E4058"/>
    <w:pPr>
      <w:spacing w:before="240" w:after="60"/>
      <w:outlineLvl w:val="5"/>
    </w:pPr>
    <w:rPr>
      <w:rFonts w:ascii="Cambria" w:eastAsia="MS Mincho" w:hAnsi="Cambria"/>
      <w:b/>
      <w:bCs/>
      <w:sz w:val="22"/>
      <w:szCs w:val="22"/>
    </w:rPr>
  </w:style>
  <w:style w:type="paragraph" w:styleId="Heading7">
    <w:name w:val="heading 7"/>
    <w:basedOn w:val="Normal"/>
    <w:next w:val="Normal"/>
    <w:link w:val="Heading7Char"/>
    <w:uiPriority w:val="9"/>
    <w:qFormat/>
    <w:rsid w:val="000E4058"/>
    <w:pPr>
      <w:spacing w:before="240" w:after="60"/>
      <w:outlineLvl w:val="6"/>
    </w:pPr>
    <w:rPr>
      <w:rFonts w:ascii="Cambria" w:eastAsia="MS Mincho" w:hAnsi="Cambria"/>
    </w:rPr>
  </w:style>
  <w:style w:type="paragraph" w:styleId="Heading8">
    <w:name w:val="heading 8"/>
    <w:basedOn w:val="Normal"/>
    <w:next w:val="Normal"/>
    <w:link w:val="Heading8Char"/>
    <w:uiPriority w:val="9"/>
    <w:qFormat/>
    <w:rsid w:val="000E4058"/>
    <w:pPr>
      <w:spacing w:before="240" w:after="60"/>
      <w:outlineLvl w:val="7"/>
    </w:pPr>
    <w:rPr>
      <w:rFonts w:ascii="Cambria" w:eastAsia="MS Mincho" w:hAnsi="Cambria"/>
      <w:i/>
      <w:iCs/>
    </w:rPr>
  </w:style>
  <w:style w:type="paragraph" w:styleId="Heading9">
    <w:name w:val="heading 9"/>
    <w:basedOn w:val="Normal"/>
    <w:next w:val="Normal"/>
    <w:link w:val="Heading9Char"/>
    <w:uiPriority w:val="9"/>
    <w:qFormat/>
    <w:rsid w:val="000E4058"/>
    <w:pPr>
      <w:spacing w:before="240" w:after="60"/>
      <w:outlineLvl w:val="8"/>
    </w:pPr>
    <w:rPr>
      <w:rFonts w:ascii="Calibri" w:eastAsia="MS Gothic"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E4058"/>
    <w:rPr>
      <w:rFonts w:ascii="Montserrat SemiBold" w:hAnsi="Montserrat SemiBold"/>
      <w:bCs/>
      <w:caps/>
      <w:kern w:val="32"/>
      <w:sz w:val="40"/>
      <w:szCs w:val="36"/>
      <w:lang w:val="en-GB" w:eastAsia="en-GB"/>
    </w:rPr>
  </w:style>
  <w:style w:type="character" w:customStyle="1" w:styleId="Heading2Char">
    <w:name w:val="Heading 2 Char"/>
    <w:link w:val="Heading2"/>
    <w:rsid w:val="000E4058"/>
    <w:rPr>
      <w:rFonts w:ascii="Montserrat SemiBold" w:hAnsi="Montserrat SemiBold"/>
      <w:bCs/>
      <w:caps/>
      <w:sz w:val="32"/>
      <w:szCs w:val="32"/>
      <w:lang w:val="en-GB" w:eastAsia="en-GB"/>
    </w:rPr>
  </w:style>
  <w:style w:type="character" w:customStyle="1" w:styleId="Heading3Char">
    <w:name w:val="Heading 3 Char"/>
    <w:link w:val="Heading3"/>
    <w:rsid w:val="000E4058"/>
    <w:rPr>
      <w:rFonts w:ascii="Montserrat Medium" w:hAnsi="Montserrat Medium" w:cs="Arial"/>
      <w:caps/>
      <w:sz w:val="28"/>
      <w:szCs w:val="28"/>
      <w:lang w:val="en-GB" w:eastAsia="en-GB"/>
    </w:rPr>
  </w:style>
  <w:style w:type="character" w:customStyle="1" w:styleId="Heading4Char">
    <w:name w:val="Heading 4 Char"/>
    <w:link w:val="Heading4"/>
    <w:uiPriority w:val="9"/>
    <w:rsid w:val="000E4058"/>
    <w:rPr>
      <w:rFonts w:ascii="Montserrat SemiBold" w:hAnsi="Montserrat SemiBold"/>
      <w:bCs/>
      <w:caps/>
      <w:sz w:val="24"/>
      <w:szCs w:val="24"/>
      <w:lang w:val="en-GB" w:eastAsia="en-GB"/>
    </w:rPr>
  </w:style>
  <w:style w:type="character" w:customStyle="1" w:styleId="Heading5Char">
    <w:name w:val="Heading 5 Char"/>
    <w:link w:val="Heading5"/>
    <w:uiPriority w:val="9"/>
    <w:rsid w:val="000E4058"/>
    <w:rPr>
      <w:rFonts w:ascii="Montserrat" w:eastAsia="MS Mincho" w:hAnsi="Montserrat"/>
      <w:caps/>
      <w:sz w:val="24"/>
      <w:szCs w:val="24"/>
      <w:lang w:val="en-GB" w:eastAsia="en-GB"/>
    </w:rPr>
  </w:style>
  <w:style w:type="character" w:customStyle="1" w:styleId="Heading6Char">
    <w:name w:val="Heading 6 Char"/>
    <w:link w:val="Heading6"/>
    <w:uiPriority w:val="9"/>
    <w:rsid w:val="000E4058"/>
    <w:rPr>
      <w:rFonts w:ascii="Cambria" w:eastAsia="MS Mincho" w:hAnsi="Cambria"/>
      <w:b/>
      <w:bCs/>
      <w:sz w:val="22"/>
      <w:szCs w:val="22"/>
      <w:lang w:val="en-GB" w:eastAsia="en-GB"/>
    </w:rPr>
  </w:style>
  <w:style w:type="character" w:customStyle="1" w:styleId="Heading7Char">
    <w:name w:val="Heading 7 Char"/>
    <w:link w:val="Heading7"/>
    <w:uiPriority w:val="9"/>
    <w:rsid w:val="000E4058"/>
    <w:rPr>
      <w:rFonts w:ascii="Cambria" w:eastAsia="MS Mincho" w:hAnsi="Cambria"/>
      <w:sz w:val="24"/>
      <w:szCs w:val="24"/>
      <w:lang w:val="en-GB" w:eastAsia="en-GB"/>
    </w:rPr>
  </w:style>
  <w:style w:type="character" w:customStyle="1" w:styleId="Heading8Char">
    <w:name w:val="Heading 8 Char"/>
    <w:link w:val="Heading8"/>
    <w:uiPriority w:val="9"/>
    <w:rsid w:val="000E4058"/>
    <w:rPr>
      <w:rFonts w:ascii="Cambria" w:eastAsia="MS Mincho" w:hAnsi="Cambria"/>
      <w:i/>
      <w:iCs/>
      <w:sz w:val="24"/>
      <w:szCs w:val="24"/>
      <w:lang w:val="en-GB" w:eastAsia="en-GB"/>
    </w:rPr>
  </w:style>
  <w:style w:type="character" w:customStyle="1" w:styleId="Heading9Char">
    <w:name w:val="Heading 9 Char"/>
    <w:link w:val="Heading9"/>
    <w:uiPriority w:val="9"/>
    <w:rsid w:val="000E4058"/>
    <w:rPr>
      <w:rFonts w:ascii="Calibri" w:eastAsia="MS Gothic" w:hAnsi="Calibri"/>
      <w:sz w:val="22"/>
      <w:szCs w:val="22"/>
      <w:lang w:val="en-GB" w:eastAsia="en-GB"/>
    </w:rPr>
  </w:style>
  <w:style w:type="paragraph" w:styleId="TOC1">
    <w:name w:val="toc 1"/>
    <w:basedOn w:val="Normal"/>
    <w:next w:val="Normal"/>
    <w:autoRedefine/>
    <w:uiPriority w:val="39"/>
    <w:unhideWhenUsed/>
    <w:rsid w:val="000E4058"/>
    <w:pPr>
      <w:tabs>
        <w:tab w:val="right" w:leader="dot" w:pos="9628"/>
      </w:tabs>
      <w:spacing w:after="0"/>
    </w:pPr>
    <w:rPr>
      <w:caps/>
      <w:noProof/>
    </w:rPr>
  </w:style>
  <w:style w:type="paragraph" w:styleId="TOC2">
    <w:name w:val="toc 2"/>
    <w:basedOn w:val="Normal"/>
    <w:next w:val="Normal"/>
    <w:autoRedefine/>
    <w:uiPriority w:val="39"/>
    <w:unhideWhenUsed/>
    <w:rsid w:val="000E4058"/>
    <w:pPr>
      <w:tabs>
        <w:tab w:val="right" w:leader="dot" w:pos="9628"/>
      </w:tabs>
      <w:spacing w:after="0"/>
      <w:ind w:left="426"/>
    </w:pPr>
    <w:rPr>
      <w:noProof/>
    </w:rPr>
  </w:style>
  <w:style w:type="paragraph" w:styleId="PlainText">
    <w:name w:val="Plain Text"/>
    <w:aliases w:val="Песня"/>
    <w:basedOn w:val="Normal"/>
    <w:link w:val="PlainTextChar"/>
    <w:uiPriority w:val="99"/>
    <w:unhideWhenUsed/>
    <w:rsid w:val="000E4058"/>
    <w:pPr>
      <w:spacing w:after="0" w:line="240" w:lineRule="auto"/>
    </w:pPr>
    <w:rPr>
      <w:rFonts w:ascii="Consolas" w:hAnsi="Consolas"/>
      <w:sz w:val="21"/>
      <w:szCs w:val="21"/>
    </w:rPr>
  </w:style>
  <w:style w:type="character" w:customStyle="1" w:styleId="PlainTextChar">
    <w:name w:val="Plain Text Char"/>
    <w:aliases w:val="Песня Char"/>
    <w:link w:val="PlainText"/>
    <w:uiPriority w:val="99"/>
    <w:rsid w:val="000E4058"/>
    <w:rPr>
      <w:rFonts w:ascii="Consolas" w:hAnsi="Consolas"/>
      <w:sz w:val="21"/>
      <w:szCs w:val="21"/>
      <w:lang w:val="en-GB" w:eastAsia="en-GB"/>
    </w:rPr>
  </w:style>
  <w:style w:type="table" w:styleId="TableGrid">
    <w:name w:val="Table Grid"/>
    <w:basedOn w:val="TableNormal"/>
    <w:uiPriority w:val="39"/>
    <w:rsid w:val="000E4058"/>
    <w:rPr>
      <w:rFonts w:ascii="Calibri" w:eastAsia="Calibri" w:hAnsi="Calibri"/>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0E4058"/>
    <w:pPr>
      <w:tabs>
        <w:tab w:val="right" w:leader="dot" w:pos="9638"/>
      </w:tabs>
      <w:spacing w:after="0"/>
      <w:ind w:left="851"/>
      <w:contextualSpacing/>
    </w:pPr>
    <w:rPr>
      <w:noProof/>
    </w:rPr>
  </w:style>
  <w:style w:type="paragraph" w:styleId="TOC4">
    <w:name w:val="toc 4"/>
    <w:basedOn w:val="Normal"/>
    <w:next w:val="Normal"/>
    <w:autoRedefine/>
    <w:uiPriority w:val="39"/>
    <w:unhideWhenUsed/>
    <w:rsid w:val="000E4058"/>
    <w:pPr>
      <w:spacing w:after="100"/>
      <w:ind w:left="660"/>
    </w:pPr>
    <w:rPr>
      <w:rFonts w:asciiTheme="minorHAnsi" w:eastAsiaTheme="minorEastAsia" w:hAnsiTheme="minorHAnsi" w:cstheme="minorBidi"/>
      <w:sz w:val="22"/>
      <w:szCs w:val="22"/>
      <w:lang w:val="ru-RU" w:eastAsia="ru-RU"/>
    </w:rPr>
  </w:style>
  <w:style w:type="paragraph" w:customStyle="1" w:styleId="a">
    <w:name w:val="Название картинки"/>
    <w:basedOn w:val="Normal"/>
    <w:qFormat/>
    <w:rsid w:val="000E4058"/>
    <w:pPr>
      <w:spacing w:before="120"/>
      <w:jc w:val="center"/>
    </w:pPr>
    <w:rPr>
      <w:sz w:val="20"/>
      <w:szCs w:val="20"/>
    </w:rPr>
  </w:style>
  <w:style w:type="paragraph" w:customStyle="1" w:styleId="a0">
    <w:name w:val="Примечание"/>
    <w:basedOn w:val="Normal"/>
    <w:qFormat/>
    <w:rsid w:val="000E4058"/>
    <w:pPr>
      <w:autoSpaceDE w:val="0"/>
      <w:autoSpaceDN w:val="0"/>
      <w:adjustRightInd w:val="0"/>
      <w:contextualSpacing/>
    </w:pPr>
    <w:rPr>
      <w:sz w:val="20"/>
      <w:szCs w:val="20"/>
      <w:lang w:val="en"/>
    </w:rPr>
  </w:style>
  <w:style w:type="character" w:styleId="Hyperlink">
    <w:name w:val="Hyperlink"/>
    <w:uiPriority w:val="99"/>
    <w:rsid w:val="000E4058"/>
    <w:rPr>
      <w:color w:val="0000FF"/>
      <w:u w:val="single"/>
    </w:rPr>
  </w:style>
  <w:style w:type="paragraph" w:styleId="BalloonText">
    <w:name w:val="Balloon Text"/>
    <w:basedOn w:val="Normal"/>
    <w:link w:val="BalloonTextChar"/>
    <w:rsid w:val="000E4058"/>
    <w:pPr>
      <w:spacing w:after="0" w:line="240" w:lineRule="auto"/>
    </w:pPr>
    <w:rPr>
      <w:rFonts w:ascii="Lucida Grande" w:hAnsi="Lucida Grande"/>
      <w:sz w:val="18"/>
      <w:szCs w:val="18"/>
    </w:rPr>
  </w:style>
  <w:style w:type="character" w:customStyle="1" w:styleId="BalloonTextChar">
    <w:name w:val="Balloon Text Char"/>
    <w:link w:val="BalloonText"/>
    <w:rsid w:val="000E4058"/>
    <w:rPr>
      <w:rFonts w:ascii="Lucida Grande" w:hAnsi="Lucida Grande"/>
      <w:sz w:val="18"/>
      <w:szCs w:val="18"/>
      <w:lang w:val="en-GB" w:eastAsia="en-GB"/>
    </w:rPr>
  </w:style>
  <w:style w:type="paragraph" w:styleId="BodyTextIndent">
    <w:name w:val="Body Text Indent"/>
    <w:basedOn w:val="Normal"/>
    <w:link w:val="BodyTextIndentChar"/>
    <w:rsid w:val="000E4058"/>
    <w:pPr>
      <w:spacing w:after="0" w:line="240" w:lineRule="auto"/>
      <w:ind w:left="360"/>
    </w:pPr>
    <w:rPr>
      <w:rFonts w:ascii="Times New Roman" w:hAnsi="Times New Roman"/>
      <w:lang w:val="x-none" w:eastAsia="ru-RU"/>
    </w:rPr>
  </w:style>
  <w:style w:type="character" w:customStyle="1" w:styleId="BodyTextIndentChar">
    <w:name w:val="Body Text Indent Char"/>
    <w:basedOn w:val="DefaultParagraphFont"/>
    <w:link w:val="BodyTextIndent"/>
    <w:rsid w:val="000E4058"/>
    <w:rPr>
      <w:sz w:val="24"/>
      <w:szCs w:val="24"/>
      <w:lang w:val="x-none"/>
    </w:rPr>
  </w:style>
  <w:style w:type="character" w:customStyle="1" w:styleId="postbody1">
    <w:name w:val="postbody1"/>
    <w:rsid w:val="000E4058"/>
    <w:rPr>
      <w:sz w:val="18"/>
      <w:szCs w:val="18"/>
    </w:rPr>
  </w:style>
  <w:style w:type="paragraph" w:customStyle="1" w:styleId="ColorfulList-Accent11">
    <w:name w:val="Colorful List - Accent 11"/>
    <w:basedOn w:val="Normal"/>
    <w:uiPriority w:val="34"/>
    <w:qFormat/>
    <w:rsid w:val="00A32E84"/>
    <w:pPr>
      <w:spacing w:after="0" w:line="240" w:lineRule="auto"/>
      <w:ind w:left="720"/>
      <w:contextualSpacing/>
    </w:pPr>
    <w:rPr>
      <w:lang w:val="ru-RU" w:eastAsia="ru-RU"/>
    </w:rPr>
  </w:style>
  <w:style w:type="paragraph" w:styleId="ListParagraph">
    <w:name w:val="List Paragraph"/>
    <w:basedOn w:val="Normal"/>
    <w:uiPriority w:val="34"/>
    <w:qFormat/>
    <w:rsid w:val="000E4058"/>
    <w:pPr>
      <w:ind w:left="720"/>
      <w:contextualSpacing/>
    </w:pPr>
  </w:style>
  <w:style w:type="character" w:styleId="FollowedHyperlink">
    <w:name w:val="FollowedHyperlink"/>
    <w:basedOn w:val="DefaultParagraphFont"/>
    <w:rsid w:val="000E4058"/>
    <w:rPr>
      <w:color w:val="954F72" w:themeColor="followedHyperlink"/>
      <w:u w:val="single"/>
    </w:rPr>
  </w:style>
  <w:style w:type="paragraph" w:styleId="TOCHeading">
    <w:name w:val="TOC Heading"/>
    <w:basedOn w:val="Heading1"/>
    <w:next w:val="Normal"/>
    <w:uiPriority w:val="39"/>
    <w:unhideWhenUsed/>
    <w:qFormat/>
    <w:rsid w:val="00503400"/>
    <w:pPr>
      <w:keepLines/>
      <w:pageBreakBefore w:val="0"/>
      <w:spacing w:after="0"/>
      <w:jc w:val="left"/>
      <w:outlineLvl w:val="9"/>
    </w:pPr>
    <w:rPr>
      <w:rFonts w:ascii="Calibri Light" w:hAnsi="Calibri Light"/>
      <w:b/>
      <w:bCs w:val="0"/>
      <w:color w:val="2F5496"/>
      <w:kern w:val="0"/>
      <w:sz w:val="32"/>
      <w:szCs w:val="32"/>
      <w:lang w:val="en-US"/>
    </w:rPr>
  </w:style>
  <w:style w:type="paragraph" w:styleId="TOC5">
    <w:name w:val="toc 5"/>
    <w:basedOn w:val="Normal"/>
    <w:next w:val="Normal"/>
    <w:autoRedefine/>
    <w:uiPriority w:val="39"/>
    <w:unhideWhenUsed/>
    <w:rsid w:val="000E4058"/>
    <w:pPr>
      <w:spacing w:after="100"/>
      <w:ind w:left="880"/>
    </w:pPr>
    <w:rPr>
      <w:rFonts w:asciiTheme="minorHAnsi" w:eastAsiaTheme="minorEastAsia" w:hAnsiTheme="minorHAnsi" w:cstheme="minorBidi"/>
      <w:sz w:val="22"/>
      <w:szCs w:val="22"/>
      <w:lang w:val="ru-RU" w:eastAsia="ru-RU"/>
    </w:rPr>
  </w:style>
  <w:style w:type="paragraph" w:styleId="TOC6">
    <w:name w:val="toc 6"/>
    <w:basedOn w:val="Normal"/>
    <w:next w:val="Normal"/>
    <w:autoRedefine/>
    <w:uiPriority w:val="39"/>
    <w:unhideWhenUsed/>
    <w:rsid w:val="000E4058"/>
    <w:pPr>
      <w:spacing w:after="100"/>
      <w:ind w:left="1100"/>
    </w:pPr>
    <w:rPr>
      <w:rFonts w:asciiTheme="minorHAnsi" w:eastAsiaTheme="minorEastAsia" w:hAnsiTheme="minorHAnsi" w:cstheme="minorBidi"/>
      <w:sz w:val="22"/>
      <w:szCs w:val="22"/>
      <w:lang w:val="ru-RU" w:eastAsia="ru-RU"/>
    </w:rPr>
  </w:style>
  <w:style w:type="paragraph" w:styleId="TOC7">
    <w:name w:val="toc 7"/>
    <w:basedOn w:val="Normal"/>
    <w:next w:val="Normal"/>
    <w:autoRedefine/>
    <w:uiPriority w:val="39"/>
    <w:unhideWhenUsed/>
    <w:rsid w:val="000E4058"/>
    <w:pPr>
      <w:spacing w:after="100"/>
      <w:ind w:left="1320"/>
    </w:pPr>
    <w:rPr>
      <w:rFonts w:asciiTheme="minorHAnsi" w:eastAsiaTheme="minorEastAsia" w:hAnsiTheme="minorHAnsi" w:cstheme="minorBidi"/>
      <w:sz w:val="22"/>
      <w:szCs w:val="22"/>
      <w:lang w:val="ru-RU" w:eastAsia="ru-RU"/>
    </w:rPr>
  </w:style>
  <w:style w:type="paragraph" w:styleId="TOC8">
    <w:name w:val="toc 8"/>
    <w:basedOn w:val="Normal"/>
    <w:next w:val="Normal"/>
    <w:autoRedefine/>
    <w:uiPriority w:val="39"/>
    <w:unhideWhenUsed/>
    <w:rsid w:val="000E4058"/>
    <w:pPr>
      <w:spacing w:after="100"/>
      <w:ind w:left="1540"/>
    </w:pPr>
    <w:rPr>
      <w:rFonts w:asciiTheme="minorHAnsi" w:eastAsiaTheme="minorEastAsia" w:hAnsiTheme="minorHAnsi" w:cstheme="minorBidi"/>
      <w:sz w:val="22"/>
      <w:szCs w:val="22"/>
      <w:lang w:val="ru-RU" w:eastAsia="ru-RU"/>
    </w:rPr>
  </w:style>
  <w:style w:type="paragraph" w:styleId="TOC9">
    <w:name w:val="toc 9"/>
    <w:basedOn w:val="Normal"/>
    <w:next w:val="Normal"/>
    <w:autoRedefine/>
    <w:uiPriority w:val="39"/>
    <w:unhideWhenUsed/>
    <w:rsid w:val="000E4058"/>
    <w:pPr>
      <w:spacing w:after="100"/>
      <w:ind w:left="1760"/>
    </w:pPr>
    <w:rPr>
      <w:rFonts w:asciiTheme="minorHAnsi" w:eastAsiaTheme="minorEastAsia" w:hAnsiTheme="minorHAnsi" w:cstheme="minorBidi"/>
      <w:sz w:val="22"/>
      <w:szCs w:val="22"/>
      <w:lang w:val="ru-RU" w:eastAsia="ru-RU"/>
    </w:rPr>
  </w:style>
  <w:style w:type="character" w:styleId="UnresolvedMention">
    <w:name w:val="Unresolved Mention"/>
    <w:uiPriority w:val="99"/>
    <w:semiHidden/>
    <w:unhideWhenUsed/>
    <w:rsid w:val="00503400"/>
    <w:rPr>
      <w:color w:val="605E5C"/>
      <w:shd w:val="clear" w:color="auto" w:fill="E1DFDD"/>
    </w:rPr>
  </w:style>
  <w:style w:type="paragraph" w:customStyle="1" w:styleId="3">
    <w:name w:val="как Заголовок 3"/>
    <w:qFormat/>
    <w:rsid w:val="003139B7"/>
    <w:pPr>
      <w:spacing w:before="240" w:after="120"/>
    </w:pPr>
    <w:rPr>
      <w:rFonts w:ascii="Palatino" w:hAnsi="Palatino"/>
      <w:b/>
      <w:bCs/>
      <w:i/>
      <w:iCs/>
      <w:sz w:val="28"/>
      <w:szCs w:val="28"/>
      <w:lang w:val="en-US"/>
    </w:rPr>
  </w:style>
  <w:style w:type="character" w:styleId="Strong">
    <w:name w:val="Strong"/>
    <w:basedOn w:val="DefaultParagraphFont"/>
    <w:qFormat/>
    <w:rsid w:val="000E4058"/>
    <w:rPr>
      <w:b/>
      <w:bCs/>
    </w:rPr>
  </w:style>
  <w:style w:type="paragraph" w:customStyle="1" w:styleId="DenseText">
    <w:name w:val="Dense Text"/>
    <w:basedOn w:val="Normal"/>
    <w:qFormat/>
    <w:rsid w:val="000E4058"/>
    <w:pPr>
      <w:spacing w:after="0"/>
    </w:pPr>
  </w:style>
  <w:style w:type="paragraph" w:styleId="DocumentMap">
    <w:name w:val="Document Map"/>
    <w:basedOn w:val="Normal"/>
    <w:link w:val="DocumentMapChar"/>
    <w:rsid w:val="000E4058"/>
    <w:rPr>
      <w:rFonts w:ascii="Times New Roman" w:hAnsi="Times New Roman"/>
    </w:rPr>
  </w:style>
  <w:style w:type="character" w:customStyle="1" w:styleId="DocumentMapChar">
    <w:name w:val="Document Map Char"/>
    <w:link w:val="DocumentMap"/>
    <w:rsid w:val="000E4058"/>
    <w:rPr>
      <w:sz w:val="24"/>
      <w:szCs w:val="24"/>
      <w:lang w:val="en-GB" w:eastAsia="en-GB"/>
    </w:rPr>
  </w:style>
  <w:style w:type="character" w:styleId="Emphasis">
    <w:name w:val="Emphasis"/>
    <w:uiPriority w:val="20"/>
    <w:qFormat/>
    <w:rsid w:val="000E4058"/>
    <w:rPr>
      <w:i/>
      <w:iCs/>
    </w:rPr>
  </w:style>
  <w:style w:type="paragraph" w:customStyle="1" w:styleId="Smallheader">
    <w:name w:val="Small header"/>
    <w:basedOn w:val="Normal"/>
    <w:qFormat/>
    <w:rsid w:val="000E4058"/>
    <w:pPr>
      <w:spacing w:before="40" w:after="0" w:line="240" w:lineRule="auto"/>
      <w:jc w:val="center"/>
    </w:pPr>
    <w:rPr>
      <w:b/>
      <w:caps/>
      <w:sz w:val="20"/>
      <w:szCs w:val="20"/>
    </w:rPr>
  </w:style>
  <w:style w:type="paragraph" w:customStyle="1" w:styleId="SmallTable">
    <w:name w:val="Small Table"/>
    <w:basedOn w:val="Normal"/>
    <w:qFormat/>
    <w:rsid w:val="000E4058"/>
    <w:pPr>
      <w:spacing w:after="0" w:line="240" w:lineRule="auto"/>
    </w:pPr>
    <w:rPr>
      <w:sz w:val="22"/>
      <w:szCs w:val="22"/>
    </w:rPr>
  </w:style>
  <w:style w:type="character" w:customStyle="1" w:styleId="1">
    <w:name w:val="Неразрешенное упоминание1"/>
    <w:basedOn w:val="DefaultParagraphFont"/>
    <w:uiPriority w:val="99"/>
    <w:semiHidden/>
    <w:unhideWhenUsed/>
    <w:rsid w:val="000E4058"/>
    <w:rPr>
      <w:color w:val="808080"/>
      <w:shd w:val="clear" w:color="auto" w:fill="E6E6E6"/>
    </w:rPr>
  </w:style>
  <w:style w:type="character" w:customStyle="1" w:styleId="2">
    <w:name w:val="Неразрешенное упоминание2"/>
    <w:basedOn w:val="DefaultParagraphFont"/>
    <w:uiPriority w:val="99"/>
    <w:unhideWhenUsed/>
    <w:rsid w:val="000E4058"/>
    <w:rPr>
      <w:color w:val="605E5C"/>
      <w:shd w:val="clear" w:color="auto" w:fill="E1DFDD"/>
    </w:rPr>
  </w:style>
  <w:style w:type="character" w:customStyle="1" w:styleId="30">
    <w:name w:val="Неразрешенное упоминание3"/>
    <w:basedOn w:val="DefaultParagraphFont"/>
    <w:uiPriority w:val="99"/>
    <w:unhideWhenUsed/>
    <w:rsid w:val="000E4058"/>
    <w:rPr>
      <w:color w:val="605E5C"/>
      <w:shd w:val="clear" w:color="auto" w:fill="E1DFDD"/>
    </w:rPr>
  </w:style>
  <w:style w:type="character" w:customStyle="1" w:styleId="4">
    <w:name w:val="Неразрешенное упоминание4"/>
    <w:basedOn w:val="DefaultParagraphFont"/>
    <w:uiPriority w:val="99"/>
    <w:unhideWhenUsed/>
    <w:rsid w:val="000E405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201416">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doNotRelyOnCSS/>
  <w:doNotOrganizeInFolder/>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117" Type="http://schemas.openxmlformats.org/officeDocument/2006/relationships/image" Target="media/image10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png"/><Relationship Id="rId89" Type="http://schemas.openxmlformats.org/officeDocument/2006/relationships/image" Target="media/image82.jpeg"/><Relationship Id="rId112" Type="http://schemas.openxmlformats.org/officeDocument/2006/relationships/image" Target="media/image104.png"/><Relationship Id="rId133" Type="http://schemas.openxmlformats.org/officeDocument/2006/relationships/image" Target="media/image121.png"/><Relationship Id="rId138" Type="http://schemas.openxmlformats.org/officeDocument/2006/relationships/image" Target="media/image126.jpeg"/><Relationship Id="rId154" Type="http://schemas.openxmlformats.org/officeDocument/2006/relationships/image" Target="media/image142.jpeg"/><Relationship Id="rId159" Type="http://schemas.openxmlformats.org/officeDocument/2006/relationships/image" Target="media/image147.jpeg"/><Relationship Id="rId16" Type="http://schemas.openxmlformats.org/officeDocument/2006/relationships/image" Target="media/image9.png"/><Relationship Id="rId107" Type="http://schemas.openxmlformats.org/officeDocument/2006/relationships/image" Target="media/image9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4.png"/><Relationship Id="rId123" Type="http://schemas.openxmlformats.org/officeDocument/2006/relationships/image" Target="media/image115.jpeg"/><Relationship Id="rId128" Type="http://schemas.openxmlformats.org/officeDocument/2006/relationships/hyperlink" Target="http://www.ultimate-guitar.com" TargetMode="External"/><Relationship Id="rId144" Type="http://schemas.openxmlformats.org/officeDocument/2006/relationships/image" Target="media/image132.jpeg"/><Relationship Id="rId149" Type="http://schemas.openxmlformats.org/officeDocument/2006/relationships/image" Target="media/image137.jpe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jpeg"/><Relationship Id="rId160" Type="http://schemas.openxmlformats.org/officeDocument/2006/relationships/image" Target="media/image148.jpeg"/><Relationship Id="rId165" Type="http://schemas.openxmlformats.org/officeDocument/2006/relationships/footer" Target="footer2.xml"/><Relationship Id="rId22" Type="http://schemas.openxmlformats.org/officeDocument/2006/relationships/image" Target="media/image15.png"/><Relationship Id="rId27" Type="http://schemas.openxmlformats.org/officeDocument/2006/relationships/image" Target="media/image20.jpeg"/><Relationship Id="rId43" Type="http://schemas.openxmlformats.org/officeDocument/2006/relationships/image" Target="media/image36.jpe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image" Target="media/image105.jpeg"/><Relationship Id="rId118" Type="http://schemas.openxmlformats.org/officeDocument/2006/relationships/image" Target="media/image110.jpeg"/><Relationship Id="rId134" Type="http://schemas.openxmlformats.org/officeDocument/2006/relationships/image" Target="media/image122.png"/><Relationship Id="rId139" Type="http://schemas.openxmlformats.org/officeDocument/2006/relationships/image" Target="media/image127.jpeg"/><Relationship Id="rId80" Type="http://schemas.openxmlformats.org/officeDocument/2006/relationships/image" Target="media/image73.png"/><Relationship Id="rId85" Type="http://schemas.openxmlformats.org/officeDocument/2006/relationships/image" Target="media/image78.jpeg"/><Relationship Id="rId150" Type="http://schemas.openxmlformats.org/officeDocument/2006/relationships/image" Target="media/image138.jpeg"/><Relationship Id="rId155" Type="http://schemas.openxmlformats.org/officeDocument/2006/relationships/image" Target="media/image143.jpe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jpeg"/><Relationship Id="rId38" Type="http://schemas.openxmlformats.org/officeDocument/2006/relationships/image" Target="media/image31.png"/><Relationship Id="rId59" Type="http://schemas.openxmlformats.org/officeDocument/2006/relationships/image" Target="media/image52.jpeg"/><Relationship Id="rId103" Type="http://schemas.openxmlformats.org/officeDocument/2006/relationships/image" Target="media/image95.jpeg"/><Relationship Id="rId108" Type="http://schemas.openxmlformats.org/officeDocument/2006/relationships/image" Target="media/image100.png"/><Relationship Id="rId124" Type="http://schemas.openxmlformats.org/officeDocument/2006/relationships/image" Target="media/image116.jpeg"/><Relationship Id="rId129" Type="http://schemas.openxmlformats.org/officeDocument/2006/relationships/hyperlink" Target="http://www.chordie.com" TargetMode="External"/><Relationship Id="rId54" Type="http://schemas.openxmlformats.org/officeDocument/2006/relationships/image" Target="media/image47.jpeg"/><Relationship Id="rId70" Type="http://schemas.openxmlformats.org/officeDocument/2006/relationships/image" Target="media/image63.jpeg"/><Relationship Id="rId75" Type="http://schemas.openxmlformats.org/officeDocument/2006/relationships/image" Target="media/image68.jpeg"/><Relationship Id="rId91" Type="http://schemas.openxmlformats.org/officeDocument/2006/relationships/image" Target="media/image84.png"/><Relationship Id="rId96" Type="http://schemas.openxmlformats.org/officeDocument/2006/relationships/image" Target="media/image89.jpeg"/><Relationship Id="rId140" Type="http://schemas.openxmlformats.org/officeDocument/2006/relationships/image" Target="media/image128.png"/><Relationship Id="rId145" Type="http://schemas.openxmlformats.org/officeDocument/2006/relationships/image" Target="media/image133.jpeg"/><Relationship Id="rId161" Type="http://schemas.openxmlformats.org/officeDocument/2006/relationships/image" Target="media/image149.pn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jpeg"/><Relationship Id="rId106" Type="http://schemas.openxmlformats.org/officeDocument/2006/relationships/image" Target="media/image98.jpeg"/><Relationship Id="rId114" Type="http://schemas.openxmlformats.org/officeDocument/2006/relationships/image" Target="media/image106.jpeg"/><Relationship Id="rId119" Type="http://schemas.openxmlformats.org/officeDocument/2006/relationships/image" Target="media/image111.jpeg"/><Relationship Id="rId127" Type="http://schemas.openxmlformats.org/officeDocument/2006/relationships/image" Target="media/image119.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png"/><Relationship Id="rId86" Type="http://schemas.openxmlformats.org/officeDocument/2006/relationships/image" Target="media/image79.jpeg"/><Relationship Id="rId94" Type="http://schemas.openxmlformats.org/officeDocument/2006/relationships/image" Target="media/image87.png"/><Relationship Id="rId99" Type="http://schemas.openxmlformats.org/officeDocument/2006/relationships/image" Target="media/image91.jpeg"/><Relationship Id="rId101" Type="http://schemas.openxmlformats.org/officeDocument/2006/relationships/image" Target="media/image93.jpeg"/><Relationship Id="rId122" Type="http://schemas.openxmlformats.org/officeDocument/2006/relationships/image" Target="media/image114.jpeg"/><Relationship Id="rId130" Type="http://schemas.openxmlformats.org/officeDocument/2006/relationships/hyperlink" Target="http://www.heartwoodguitar.com" TargetMode="External"/><Relationship Id="rId135" Type="http://schemas.openxmlformats.org/officeDocument/2006/relationships/image" Target="media/image123.jpeg"/><Relationship Id="rId143" Type="http://schemas.openxmlformats.org/officeDocument/2006/relationships/image" Target="media/image131.jpeg"/><Relationship Id="rId148" Type="http://schemas.openxmlformats.org/officeDocument/2006/relationships/image" Target="media/image136.jpeg"/><Relationship Id="rId151" Type="http://schemas.openxmlformats.org/officeDocument/2006/relationships/image" Target="media/image139.png"/><Relationship Id="rId156" Type="http://schemas.openxmlformats.org/officeDocument/2006/relationships/image" Target="media/image144.jpeg"/><Relationship Id="rId16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101.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9.jpeg"/><Relationship Id="rId97" Type="http://schemas.openxmlformats.org/officeDocument/2006/relationships/image" Target="media/image90.png"/><Relationship Id="rId104" Type="http://schemas.openxmlformats.org/officeDocument/2006/relationships/image" Target="media/image96.jpeg"/><Relationship Id="rId120" Type="http://schemas.openxmlformats.org/officeDocument/2006/relationships/image" Target="media/image112.jpeg"/><Relationship Id="rId125" Type="http://schemas.openxmlformats.org/officeDocument/2006/relationships/image" Target="media/image117.jpeg"/><Relationship Id="rId141" Type="http://schemas.openxmlformats.org/officeDocument/2006/relationships/image" Target="media/image129.png"/><Relationship Id="rId146" Type="http://schemas.openxmlformats.org/officeDocument/2006/relationships/image" Target="media/image134.jpeg"/><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162" Type="http://schemas.openxmlformats.org/officeDocument/2006/relationships/hyperlink" Target="http://www.musiclab.com" TargetMode="External"/><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png"/><Relationship Id="rId110" Type="http://schemas.openxmlformats.org/officeDocument/2006/relationships/image" Target="media/image102.jpeg"/><Relationship Id="rId115" Type="http://schemas.openxmlformats.org/officeDocument/2006/relationships/image" Target="media/image107.png"/><Relationship Id="rId131" Type="http://schemas.openxmlformats.org/officeDocument/2006/relationships/hyperlink" Target="http://www.guitarsongs.info" TargetMode="External"/><Relationship Id="rId136" Type="http://schemas.openxmlformats.org/officeDocument/2006/relationships/image" Target="media/image124.jpeg"/><Relationship Id="rId157" Type="http://schemas.openxmlformats.org/officeDocument/2006/relationships/image" Target="media/image145.jpeg"/><Relationship Id="rId61" Type="http://schemas.openxmlformats.org/officeDocument/2006/relationships/image" Target="media/image54.jpeg"/><Relationship Id="rId82" Type="http://schemas.openxmlformats.org/officeDocument/2006/relationships/image" Target="media/image75.jpeg"/><Relationship Id="rId152" Type="http://schemas.openxmlformats.org/officeDocument/2006/relationships/image" Target="media/image140.png"/><Relationship Id="rId19" Type="http://schemas.openxmlformats.org/officeDocument/2006/relationships/image" Target="media/image12.jpeg"/><Relationship Id="rId14" Type="http://schemas.openxmlformats.org/officeDocument/2006/relationships/image" Target="media/image7.png"/><Relationship Id="rId30" Type="http://schemas.openxmlformats.org/officeDocument/2006/relationships/image" Target="media/image23.jpe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2.jpeg"/><Relationship Id="rId105" Type="http://schemas.openxmlformats.org/officeDocument/2006/relationships/image" Target="media/image97.jpeg"/><Relationship Id="rId126" Type="http://schemas.openxmlformats.org/officeDocument/2006/relationships/image" Target="media/image118.jpeg"/><Relationship Id="rId147" Type="http://schemas.openxmlformats.org/officeDocument/2006/relationships/image" Target="media/image135.png"/><Relationship Id="rId8" Type="http://schemas.openxmlformats.org/officeDocument/2006/relationships/image" Target="media/image1.tiff"/><Relationship Id="rId51" Type="http://schemas.openxmlformats.org/officeDocument/2006/relationships/image" Target="media/image44.jpeg"/><Relationship Id="rId72" Type="http://schemas.openxmlformats.org/officeDocument/2006/relationships/image" Target="media/image65.jpe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3.jpeg"/><Relationship Id="rId142" Type="http://schemas.openxmlformats.org/officeDocument/2006/relationships/image" Target="media/image130.png"/><Relationship Id="rId163" Type="http://schemas.openxmlformats.org/officeDocument/2006/relationships/hyperlink" Target="mailto:supportbox@musiclab.com" TargetMode="External"/><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jpeg"/><Relationship Id="rId67" Type="http://schemas.openxmlformats.org/officeDocument/2006/relationships/image" Target="media/image60.png"/><Relationship Id="rId116" Type="http://schemas.openxmlformats.org/officeDocument/2006/relationships/image" Target="media/image108.png"/><Relationship Id="rId137" Type="http://schemas.openxmlformats.org/officeDocument/2006/relationships/image" Target="media/image125.jpeg"/><Relationship Id="rId158" Type="http://schemas.openxmlformats.org/officeDocument/2006/relationships/image" Target="media/image146.jpeg"/><Relationship Id="rId20" Type="http://schemas.openxmlformats.org/officeDocument/2006/relationships/image" Target="media/image13.png"/><Relationship Id="rId41" Type="http://schemas.openxmlformats.org/officeDocument/2006/relationships/image" Target="media/image34.jpeg"/><Relationship Id="rId62" Type="http://schemas.openxmlformats.org/officeDocument/2006/relationships/image" Target="media/image55.jpe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3.jpeg"/><Relationship Id="rId132" Type="http://schemas.openxmlformats.org/officeDocument/2006/relationships/image" Target="media/image120.png"/><Relationship Id="rId153" Type="http://schemas.openxmlformats.org/officeDocument/2006/relationships/image" Target="media/image14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ergey\Documents\Custom%20Office%20Templates\RealLPC%20Manu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299D9D-C84B-CF46-8700-84DD662F65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RealLPC Manual.dotx</Template>
  <TotalTime>58</TotalTime>
  <Pages>1</Pages>
  <Words>17914</Words>
  <Characters>102112</Characters>
  <Application>Microsoft Office Word</Application>
  <DocSecurity>0</DocSecurity>
  <Lines>850</Lines>
  <Paragraphs>239</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RealRick User's Manual</vt:lpstr>
      <vt:lpstr>RealStrat User's Manual</vt:lpstr>
    </vt:vector>
  </TitlesOfParts>
  <Company>MusicLab</Company>
  <LinksUpToDate>false</LinksUpToDate>
  <CharactersWithSpaces>119787</CharactersWithSpaces>
  <SharedDoc>false</SharedDoc>
  <HLinks>
    <vt:vector size="60" baseType="variant">
      <vt:variant>
        <vt:i4>4784250</vt:i4>
      </vt:variant>
      <vt:variant>
        <vt:i4>27</vt:i4>
      </vt:variant>
      <vt:variant>
        <vt:i4>0</vt:i4>
      </vt:variant>
      <vt:variant>
        <vt:i4>5</vt:i4>
      </vt:variant>
      <vt:variant>
        <vt:lpwstr>mailto:supportbox@musiclab.com</vt:lpwstr>
      </vt:variant>
      <vt:variant>
        <vt:lpwstr/>
      </vt:variant>
      <vt:variant>
        <vt:i4>5832780</vt:i4>
      </vt:variant>
      <vt:variant>
        <vt:i4>24</vt:i4>
      </vt:variant>
      <vt:variant>
        <vt:i4>0</vt:i4>
      </vt:variant>
      <vt:variant>
        <vt:i4>5</vt:i4>
      </vt:variant>
      <vt:variant>
        <vt:lpwstr>http://www.musiclab.com/</vt:lpwstr>
      </vt:variant>
      <vt:variant>
        <vt:lpwstr/>
      </vt:variant>
      <vt:variant>
        <vt:i4>655364</vt:i4>
      </vt:variant>
      <vt:variant>
        <vt:i4>21</vt:i4>
      </vt:variant>
      <vt:variant>
        <vt:i4>0</vt:i4>
      </vt:variant>
      <vt:variant>
        <vt:i4>5</vt:i4>
      </vt:variant>
      <vt:variant>
        <vt:lpwstr>http://www.guitarsongs.info/</vt:lpwstr>
      </vt:variant>
      <vt:variant>
        <vt:lpwstr/>
      </vt:variant>
      <vt:variant>
        <vt:i4>2097265</vt:i4>
      </vt:variant>
      <vt:variant>
        <vt:i4>18</vt:i4>
      </vt:variant>
      <vt:variant>
        <vt:i4>0</vt:i4>
      </vt:variant>
      <vt:variant>
        <vt:i4>5</vt:i4>
      </vt:variant>
      <vt:variant>
        <vt:lpwstr>http://www.heartwoodguitar.com/</vt:lpwstr>
      </vt:variant>
      <vt:variant>
        <vt:lpwstr/>
      </vt:variant>
      <vt:variant>
        <vt:i4>2621538</vt:i4>
      </vt:variant>
      <vt:variant>
        <vt:i4>15</vt:i4>
      </vt:variant>
      <vt:variant>
        <vt:i4>0</vt:i4>
      </vt:variant>
      <vt:variant>
        <vt:i4>5</vt:i4>
      </vt:variant>
      <vt:variant>
        <vt:lpwstr>http://www.chordie.com/</vt:lpwstr>
      </vt:variant>
      <vt:variant>
        <vt:lpwstr/>
      </vt:variant>
      <vt:variant>
        <vt:i4>6488191</vt:i4>
      </vt:variant>
      <vt:variant>
        <vt:i4>12</vt:i4>
      </vt:variant>
      <vt:variant>
        <vt:i4>0</vt:i4>
      </vt:variant>
      <vt:variant>
        <vt:i4>5</vt:i4>
      </vt:variant>
      <vt:variant>
        <vt:lpwstr>http://www.ultimate-guitar.com/</vt:lpwstr>
      </vt:variant>
      <vt:variant>
        <vt:lpwstr/>
      </vt:variant>
      <vt:variant>
        <vt:i4>5505144</vt:i4>
      </vt:variant>
      <vt:variant>
        <vt:i4>9</vt:i4>
      </vt:variant>
      <vt:variant>
        <vt:i4>0</vt:i4>
      </vt:variant>
      <vt:variant>
        <vt:i4>5</vt:i4>
      </vt:variant>
      <vt:variant>
        <vt:lpwstr/>
      </vt:variant>
      <vt:variant>
        <vt:lpwstr>_Chord_Editor_3</vt:lpwstr>
      </vt:variant>
      <vt:variant>
        <vt:i4>1245304</vt:i4>
      </vt:variant>
      <vt:variant>
        <vt:i4>6</vt:i4>
      </vt:variant>
      <vt:variant>
        <vt:i4>0</vt:i4>
      </vt:variant>
      <vt:variant>
        <vt:i4>5</vt:i4>
      </vt:variant>
      <vt:variant>
        <vt:lpwstr/>
      </vt:variant>
      <vt:variant>
        <vt:lpwstr>_Bass_&amp;_Pick</vt:lpwstr>
      </vt:variant>
      <vt:variant>
        <vt:i4>720999</vt:i4>
      </vt:variant>
      <vt:variant>
        <vt:i4>3</vt:i4>
      </vt:variant>
      <vt:variant>
        <vt:i4>0</vt:i4>
      </vt:variant>
      <vt:variant>
        <vt:i4>5</vt:i4>
      </vt:variant>
      <vt:variant>
        <vt:lpwstr/>
      </vt:variant>
      <vt:variant>
        <vt:lpwstr>_Bass_&amp;_Chord</vt:lpwstr>
      </vt:variant>
      <vt:variant>
        <vt:i4>3997759</vt:i4>
      </vt:variant>
      <vt:variant>
        <vt:i4>0</vt:i4>
      </vt:variant>
      <vt:variant>
        <vt:i4>0</vt:i4>
      </vt:variant>
      <vt:variant>
        <vt:i4>5</vt:i4>
      </vt:variant>
      <vt:variant>
        <vt:lpwstr/>
      </vt:variant>
      <vt:variant>
        <vt:lpwstr>_Chords_Mode</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RealRick 6 User's Manual</dc:title>
  <dc:subject/>
  <dc:creator>MusicLab</dc:creator>
  <cp:keywords/>
  <cp:lastModifiedBy>Konstantin Borilov</cp:lastModifiedBy>
  <cp:revision>36</cp:revision>
  <cp:lastPrinted>2021-02-19T05:13:00Z</cp:lastPrinted>
  <dcterms:created xsi:type="dcterms:W3CDTF">2021-01-30T17:42:00Z</dcterms:created>
  <dcterms:modified xsi:type="dcterms:W3CDTF">2022-07-13T14:13:00Z</dcterms:modified>
</cp:coreProperties>
</file>