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95509B" w14:textId="220F7201" w:rsidR="00DB4D3B" w:rsidRDefault="006625E6" w:rsidP="00DB4D3B">
      <w:pPr>
        <w:jc w:val="center"/>
        <w:rPr>
          <w:rFonts w:ascii="Arial" w:hAnsi="Arial" w:cs="Arial"/>
          <w:b/>
          <w:bCs/>
          <w:sz w:val="72"/>
          <w:lang w:val="en"/>
        </w:rPr>
      </w:pPr>
      <w:bookmarkStart w:id="0" w:name="_Toc79224627"/>
      <w:bookmarkStart w:id="1" w:name="_Toc79224813"/>
      <w:r w:rsidRPr="00774F48">
        <w:rPr>
          <w:noProof/>
        </w:rPr>
        <w:drawing>
          <wp:inline distT="0" distB="0" distL="0" distR="0" wp14:anchorId="5B7F3EBF" wp14:editId="30615BE7">
            <wp:extent cx="2828925" cy="438150"/>
            <wp:effectExtent l="0" t="0" r="0" b="0"/>
            <wp:docPr id="1" name="Picture 2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28925" cy="438150"/>
                    </a:xfrm>
                    <a:prstGeom prst="rect">
                      <a:avLst/>
                    </a:prstGeom>
                    <a:noFill/>
                    <a:ln>
                      <a:noFill/>
                    </a:ln>
                  </pic:spPr>
                </pic:pic>
              </a:graphicData>
            </a:graphic>
          </wp:inline>
        </w:drawing>
      </w:r>
    </w:p>
    <w:p w14:paraId="57420547" w14:textId="77777777" w:rsidR="00E85A96" w:rsidRDefault="00E85A96" w:rsidP="00DB4D3B">
      <w:pPr>
        <w:jc w:val="center"/>
      </w:pPr>
    </w:p>
    <w:p w14:paraId="1AD14CC3" w14:textId="77777777" w:rsidR="001B3C4C" w:rsidRDefault="001B3C4C" w:rsidP="00DB4D3B">
      <w:pPr>
        <w:jc w:val="center"/>
      </w:pPr>
    </w:p>
    <w:p w14:paraId="6A7A91C1" w14:textId="77777777" w:rsidR="00E85A96" w:rsidRDefault="00E85A96" w:rsidP="00DB4D3B">
      <w:pPr>
        <w:jc w:val="center"/>
      </w:pPr>
    </w:p>
    <w:p w14:paraId="7B368CCD" w14:textId="6DF0716D" w:rsidR="00DB4D3B" w:rsidRPr="0074618C" w:rsidRDefault="006625E6" w:rsidP="00DB4D3B">
      <w:pPr>
        <w:jc w:val="center"/>
        <w:rPr>
          <w:rFonts w:ascii="Arial" w:hAnsi="Arial" w:cs="Arial"/>
          <w:b/>
          <w:bCs/>
          <w:sz w:val="20"/>
          <w:szCs w:val="20"/>
          <w:lang w:val="en"/>
        </w:rPr>
      </w:pPr>
      <w:r w:rsidRPr="00DD465A">
        <w:rPr>
          <w:rFonts w:ascii="Arial" w:hAnsi="Arial" w:cs="Arial"/>
          <w:b/>
          <w:noProof/>
          <w:sz w:val="72"/>
        </w:rPr>
        <w:drawing>
          <wp:inline distT="0" distB="0" distL="0" distR="0" wp14:anchorId="3B96F9AF" wp14:editId="3D93E622">
            <wp:extent cx="6115050" cy="1809750"/>
            <wp:effectExtent l="0" t="0" r="0" b="0"/>
            <wp:docPr id="2"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15050" cy="1809750"/>
                    </a:xfrm>
                    <a:prstGeom prst="rect">
                      <a:avLst/>
                    </a:prstGeom>
                    <a:noFill/>
                    <a:ln>
                      <a:noFill/>
                    </a:ln>
                  </pic:spPr>
                </pic:pic>
              </a:graphicData>
            </a:graphic>
          </wp:inline>
        </w:drawing>
      </w:r>
    </w:p>
    <w:p w14:paraId="76C47FB1" w14:textId="77777777" w:rsidR="0074618C" w:rsidRPr="0074618C" w:rsidRDefault="0074618C" w:rsidP="00740ECC">
      <w:pPr>
        <w:spacing w:before="600"/>
        <w:jc w:val="center"/>
        <w:rPr>
          <w:rFonts w:ascii="Montserrat SemiBold" w:hAnsi="Montserrat SemiBold" w:cs="Arial"/>
          <w:bCs/>
          <w:caps/>
          <w:sz w:val="18"/>
          <w:szCs w:val="18"/>
          <w:lang w:val="en"/>
        </w:rPr>
      </w:pPr>
      <w:bookmarkStart w:id="2" w:name="_Toc79224628"/>
      <w:bookmarkStart w:id="3" w:name="_Toc79224814"/>
      <w:bookmarkStart w:id="4" w:name="_Toc79224918"/>
      <w:bookmarkStart w:id="5" w:name="_Toc79226125"/>
      <w:bookmarkStart w:id="6" w:name="_Toc308106824"/>
      <w:bookmarkStart w:id="7" w:name="_Toc62863235"/>
      <w:bookmarkStart w:id="8" w:name="_Toc62896004"/>
      <w:bookmarkEnd w:id="0"/>
      <w:bookmarkEnd w:id="1"/>
    </w:p>
    <w:p w14:paraId="6B63A6CE" w14:textId="3996B237" w:rsidR="00740ECC" w:rsidRDefault="005D2891" w:rsidP="00740ECC">
      <w:pPr>
        <w:spacing w:before="600"/>
        <w:jc w:val="center"/>
        <w:rPr>
          <w:rFonts w:ascii="Montserrat SemiBold" w:hAnsi="Montserrat SemiBold" w:cs="Arial"/>
          <w:bCs/>
          <w:caps/>
          <w:sz w:val="72"/>
          <w:szCs w:val="72"/>
          <w:lang w:val="en"/>
        </w:rPr>
      </w:pPr>
      <w:r>
        <w:rPr>
          <w:rFonts w:ascii="Montserrat SemiBold" w:hAnsi="Montserrat SemiBold" w:cs="Arial"/>
          <w:bCs/>
          <w:caps/>
          <w:sz w:val="72"/>
          <w:szCs w:val="72"/>
          <w:lang w:val="en"/>
        </w:rPr>
        <w:t>RealEight 6</w:t>
      </w:r>
      <w:r w:rsidR="00740ECC" w:rsidRPr="00830973">
        <w:rPr>
          <w:rFonts w:ascii="Montserrat SemiBold" w:hAnsi="Montserrat SemiBold" w:cs="Arial"/>
          <w:bCs/>
          <w:caps/>
          <w:sz w:val="72"/>
          <w:szCs w:val="72"/>
          <w:lang w:val="en"/>
        </w:rPr>
        <w:br/>
        <w:t>User's Manual</w:t>
      </w:r>
    </w:p>
    <w:p w14:paraId="69031043" w14:textId="77777777" w:rsidR="001B3C4C" w:rsidRDefault="001B3C4C" w:rsidP="00740ECC">
      <w:pPr>
        <w:spacing w:before="600"/>
        <w:jc w:val="center"/>
        <w:rPr>
          <w:rFonts w:ascii="Montserrat SemiBold" w:hAnsi="Montserrat SemiBold" w:cs="Arial"/>
          <w:bCs/>
          <w:caps/>
          <w:sz w:val="72"/>
          <w:szCs w:val="72"/>
          <w:lang w:val="en"/>
        </w:rPr>
      </w:pPr>
    </w:p>
    <w:p w14:paraId="3593DC0B" w14:textId="77777777" w:rsidR="00865118" w:rsidRDefault="00865118" w:rsidP="00740ECC">
      <w:pPr>
        <w:spacing w:before="600"/>
        <w:jc w:val="center"/>
        <w:rPr>
          <w:rFonts w:ascii="Montserrat SemiBold" w:hAnsi="Montserrat SemiBold" w:cs="Arial"/>
          <w:bCs/>
          <w:caps/>
          <w:sz w:val="72"/>
          <w:szCs w:val="72"/>
          <w:lang w:val="en"/>
        </w:rPr>
      </w:pPr>
    </w:p>
    <w:p w14:paraId="046D5596" w14:textId="77777777" w:rsidR="0074618C" w:rsidRDefault="0074618C" w:rsidP="00740ECC">
      <w:pPr>
        <w:spacing w:before="600"/>
        <w:jc w:val="center"/>
        <w:rPr>
          <w:rFonts w:ascii="Montserrat SemiBold" w:hAnsi="Montserrat SemiBold" w:cs="Arial"/>
          <w:bCs/>
          <w:caps/>
          <w:sz w:val="28"/>
          <w:szCs w:val="28"/>
          <w:lang w:val="en"/>
        </w:rPr>
      </w:pPr>
    </w:p>
    <w:p w14:paraId="717908D2" w14:textId="77777777" w:rsidR="0074618C" w:rsidRPr="0074618C" w:rsidRDefault="0074618C" w:rsidP="00740ECC">
      <w:pPr>
        <w:spacing w:before="600"/>
        <w:jc w:val="center"/>
        <w:rPr>
          <w:rFonts w:ascii="Montserrat SemiBold" w:hAnsi="Montserrat SemiBold" w:cs="Arial"/>
          <w:bCs/>
          <w:caps/>
          <w:sz w:val="28"/>
          <w:szCs w:val="28"/>
          <w:lang w:val="en"/>
        </w:rPr>
      </w:pPr>
    </w:p>
    <w:p w14:paraId="4B545C5F" w14:textId="6A770EA6" w:rsidR="00740ECC" w:rsidRDefault="00740ECC" w:rsidP="00740ECC">
      <w:pPr>
        <w:spacing w:before="600"/>
        <w:jc w:val="center"/>
        <w:rPr>
          <w:caps/>
          <w:lang w:val="en"/>
        </w:rPr>
      </w:pPr>
      <w:r w:rsidRPr="00830973">
        <w:rPr>
          <w:caps/>
          <w:lang w:val="en"/>
        </w:rPr>
        <w:t>Copyright © 20</w:t>
      </w:r>
      <w:r w:rsidR="00152CDF" w:rsidRPr="00AB1D06">
        <w:rPr>
          <w:caps/>
          <w:lang w:val="en-US"/>
        </w:rPr>
        <w:t>15</w:t>
      </w:r>
      <w:r w:rsidRPr="00830973">
        <w:rPr>
          <w:caps/>
          <w:lang w:val="en"/>
        </w:rPr>
        <w:t>-20</w:t>
      </w:r>
      <w:r>
        <w:rPr>
          <w:caps/>
          <w:lang w:val="en"/>
        </w:rPr>
        <w:t>2</w:t>
      </w:r>
      <w:r w:rsidR="005D2891">
        <w:rPr>
          <w:caps/>
          <w:lang w:val="en"/>
        </w:rPr>
        <w:t>2</w:t>
      </w:r>
      <w:r>
        <w:rPr>
          <w:caps/>
          <w:lang w:val="en"/>
        </w:rPr>
        <w:t xml:space="preserve"> </w:t>
      </w:r>
      <w:r w:rsidRPr="00830973">
        <w:rPr>
          <w:caps/>
          <w:lang w:val="en"/>
        </w:rPr>
        <w:t>by MusicLab, Inc.</w:t>
      </w:r>
    </w:p>
    <w:p w14:paraId="7E687A8E" w14:textId="77777777" w:rsidR="001B3C4C" w:rsidRPr="001B3C4C" w:rsidRDefault="001B3C4C" w:rsidP="001B3C4C">
      <w:pPr>
        <w:keepNext/>
        <w:pageBreakBefore/>
        <w:spacing w:after="240"/>
        <w:jc w:val="center"/>
        <w:rPr>
          <w:rFonts w:ascii="Montserrat SemiBold" w:hAnsi="Montserrat SemiBold"/>
          <w:bCs/>
          <w:caps/>
          <w:sz w:val="40"/>
          <w:szCs w:val="40"/>
        </w:rPr>
      </w:pPr>
      <w:r w:rsidRPr="00830973">
        <w:rPr>
          <w:rFonts w:ascii="Montserrat SemiBold" w:hAnsi="Montserrat SemiBold"/>
          <w:bCs/>
          <w:caps/>
          <w:sz w:val="40"/>
          <w:szCs w:val="40"/>
        </w:rPr>
        <w:lastRenderedPageBreak/>
        <w:t>Table of Contents</w:t>
      </w:r>
    </w:p>
    <w:p w14:paraId="4521F626" w14:textId="4F76DDFD" w:rsidR="00952B76" w:rsidRDefault="002D2C55">
      <w:pPr>
        <w:pStyle w:val="TOC1"/>
        <w:rPr>
          <w:rFonts w:asciiTheme="minorHAnsi" w:eastAsiaTheme="minorEastAsia" w:hAnsiTheme="minorHAnsi" w:cstheme="minorBidi"/>
          <w:caps w:val="0"/>
          <w:sz w:val="22"/>
          <w:szCs w:val="22"/>
          <w:lang w:val="en-US" w:eastAsia="en-US"/>
        </w:rPr>
      </w:pPr>
      <w:r>
        <w:fldChar w:fldCharType="begin"/>
      </w:r>
      <w:r>
        <w:instrText xml:space="preserve"> TOC \o "1-2" \h \z \u </w:instrText>
      </w:r>
      <w:r>
        <w:fldChar w:fldCharType="separate"/>
      </w:r>
      <w:hyperlink w:anchor="_Toc108456224" w:history="1">
        <w:r w:rsidR="00952B76" w:rsidRPr="00021F57">
          <w:rPr>
            <w:rStyle w:val="Hyperlink"/>
          </w:rPr>
          <w:t>About the program</w:t>
        </w:r>
        <w:r w:rsidR="00952B76">
          <w:rPr>
            <w:webHidden/>
          </w:rPr>
          <w:tab/>
        </w:r>
        <w:r w:rsidR="00952B76">
          <w:rPr>
            <w:webHidden/>
          </w:rPr>
          <w:fldChar w:fldCharType="begin"/>
        </w:r>
        <w:r w:rsidR="00952B76">
          <w:rPr>
            <w:webHidden/>
          </w:rPr>
          <w:instrText xml:space="preserve"> PAGEREF _Toc108456224 \h </w:instrText>
        </w:r>
        <w:r w:rsidR="00952B76">
          <w:rPr>
            <w:webHidden/>
          </w:rPr>
        </w:r>
        <w:r w:rsidR="00952B76">
          <w:rPr>
            <w:webHidden/>
          </w:rPr>
          <w:fldChar w:fldCharType="separate"/>
        </w:r>
        <w:r w:rsidR="00952B76">
          <w:rPr>
            <w:webHidden/>
          </w:rPr>
          <w:t>4</w:t>
        </w:r>
        <w:r w:rsidR="00952B76">
          <w:rPr>
            <w:webHidden/>
          </w:rPr>
          <w:fldChar w:fldCharType="end"/>
        </w:r>
      </w:hyperlink>
    </w:p>
    <w:p w14:paraId="42ECDD81" w14:textId="2F6FCAD4" w:rsidR="00952B76" w:rsidRDefault="00000000">
      <w:pPr>
        <w:pStyle w:val="TOC1"/>
        <w:rPr>
          <w:rFonts w:asciiTheme="minorHAnsi" w:eastAsiaTheme="minorEastAsia" w:hAnsiTheme="minorHAnsi" w:cstheme="minorBidi"/>
          <w:caps w:val="0"/>
          <w:sz w:val="22"/>
          <w:szCs w:val="22"/>
          <w:lang w:val="en-US" w:eastAsia="en-US"/>
        </w:rPr>
      </w:pPr>
      <w:hyperlink w:anchor="_Toc108456225" w:history="1">
        <w:r w:rsidR="00952B76" w:rsidRPr="00021F57">
          <w:rPr>
            <w:rStyle w:val="Hyperlink"/>
          </w:rPr>
          <w:t>What’s new in RealEight 6</w:t>
        </w:r>
        <w:r w:rsidR="00952B76">
          <w:rPr>
            <w:webHidden/>
          </w:rPr>
          <w:tab/>
        </w:r>
        <w:r w:rsidR="00952B76">
          <w:rPr>
            <w:webHidden/>
          </w:rPr>
          <w:fldChar w:fldCharType="begin"/>
        </w:r>
        <w:r w:rsidR="00952B76">
          <w:rPr>
            <w:webHidden/>
          </w:rPr>
          <w:instrText xml:space="preserve"> PAGEREF _Toc108456225 \h </w:instrText>
        </w:r>
        <w:r w:rsidR="00952B76">
          <w:rPr>
            <w:webHidden/>
          </w:rPr>
        </w:r>
        <w:r w:rsidR="00952B76">
          <w:rPr>
            <w:webHidden/>
          </w:rPr>
          <w:fldChar w:fldCharType="separate"/>
        </w:r>
        <w:r w:rsidR="00952B76">
          <w:rPr>
            <w:webHidden/>
          </w:rPr>
          <w:t>6</w:t>
        </w:r>
        <w:r w:rsidR="00952B76">
          <w:rPr>
            <w:webHidden/>
          </w:rPr>
          <w:fldChar w:fldCharType="end"/>
        </w:r>
      </w:hyperlink>
    </w:p>
    <w:p w14:paraId="13FA8591" w14:textId="67433315" w:rsidR="00952B76" w:rsidRDefault="00000000">
      <w:pPr>
        <w:pStyle w:val="TOC1"/>
        <w:rPr>
          <w:rFonts w:asciiTheme="minorHAnsi" w:eastAsiaTheme="minorEastAsia" w:hAnsiTheme="minorHAnsi" w:cstheme="minorBidi"/>
          <w:caps w:val="0"/>
          <w:sz w:val="22"/>
          <w:szCs w:val="22"/>
          <w:lang w:val="en-US" w:eastAsia="en-US"/>
        </w:rPr>
      </w:pPr>
      <w:hyperlink w:anchor="_Toc108456226" w:history="1">
        <w:r w:rsidR="00952B76" w:rsidRPr="00021F57">
          <w:rPr>
            <w:rStyle w:val="Hyperlink"/>
          </w:rPr>
          <w:t>Installing RealEight</w:t>
        </w:r>
        <w:r w:rsidR="00952B76">
          <w:rPr>
            <w:webHidden/>
          </w:rPr>
          <w:tab/>
        </w:r>
        <w:r w:rsidR="00952B76">
          <w:rPr>
            <w:webHidden/>
          </w:rPr>
          <w:fldChar w:fldCharType="begin"/>
        </w:r>
        <w:r w:rsidR="00952B76">
          <w:rPr>
            <w:webHidden/>
          </w:rPr>
          <w:instrText xml:space="preserve"> PAGEREF _Toc108456226 \h </w:instrText>
        </w:r>
        <w:r w:rsidR="00952B76">
          <w:rPr>
            <w:webHidden/>
          </w:rPr>
        </w:r>
        <w:r w:rsidR="00952B76">
          <w:rPr>
            <w:webHidden/>
          </w:rPr>
          <w:fldChar w:fldCharType="separate"/>
        </w:r>
        <w:r w:rsidR="00952B76">
          <w:rPr>
            <w:webHidden/>
          </w:rPr>
          <w:t>7</w:t>
        </w:r>
        <w:r w:rsidR="00952B76">
          <w:rPr>
            <w:webHidden/>
          </w:rPr>
          <w:fldChar w:fldCharType="end"/>
        </w:r>
      </w:hyperlink>
    </w:p>
    <w:p w14:paraId="0CE2CE24" w14:textId="7AF498BB" w:rsidR="00952B76" w:rsidRDefault="00000000">
      <w:pPr>
        <w:pStyle w:val="TOC2"/>
        <w:rPr>
          <w:rFonts w:asciiTheme="minorHAnsi" w:eastAsiaTheme="minorEastAsia" w:hAnsiTheme="minorHAnsi" w:cstheme="minorBidi"/>
          <w:sz w:val="22"/>
          <w:szCs w:val="22"/>
          <w:lang w:val="en-US" w:eastAsia="en-US"/>
        </w:rPr>
      </w:pPr>
      <w:hyperlink w:anchor="_Toc108456227" w:history="1">
        <w:r w:rsidR="00952B76" w:rsidRPr="00021F57">
          <w:rPr>
            <w:rStyle w:val="Hyperlink"/>
          </w:rPr>
          <w:t>Installing RealEight PC version</w:t>
        </w:r>
        <w:r w:rsidR="00952B76">
          <w:rPr>
            <w:webHidden/>
          </w:rPr>
          <w:tab/>
        </w:r>
        <w:r w:rsidR="00952B76">
          <w:rPr>
            <w:webHidden/>
          </w:rPr>
          <w:fldChar w:fldCharType="begin"/>
        </w:r>
        <w:r w:rsidR="00952B76">
          <w:rPr>
            <w:webHidden/>
          </w:rPr>
          <w:instrText xml:space="preserve"> PAGEREF _Toc108456227 \h </w:instrText>
        </w:r>
        <w:r w:rsidR="00952B76">
          <w:rPr>
            <w:webHidden/>
          </w:rPr>
        </w:r>
        <w:r w:rsidR="00952B76">
          <w:rPr>
            <w:webHidden/>
          </w:rPr>
          <w:fldChar w:fldCharType="separate"/>
        </w:r>
        <w:r w:rsidR="00952B76">
          <w:rPr>
            <w:webHidden/>
          </w:rPr>
          <w:t>7</w:t>
        </w:r>
        <w:r w:rsidR="00952B76">
          <w:rPr>
            <w:webHidden/>
          </w:rPr>
          <w:fldChar w:fldCharType="end"/>
        </w:r>
      </w:hyperlink>
    </w:p>
    <w:p w14:paraId="740AF2F9" w14:textId="4979F892" w:rsidR="00952B76" w:rsidRDefault="00000000">
      <w:pPr>
        <w:pStyle w:val="TOC2"/>
        <w:rPr>
          <w:rFonts w:asciiTheme="minorHAnsi" w:eastAsiaTheme="minorEastAsia" w:hAnsiTheme="minorHAnsi" w:cstheme="minorBidi"/>
          <w:sz w:val="22"/>
          <w:szCs w:val="22"/>
          <w:lang w:val="en-US" w:eastAsia="en-US"/>
        </w:rPr>
      </w:pPr>
      <w:hyperlink w:anchor="_Toc108456228" w:history="1">
        <w:r w:rsidR="00952B76" w:rsidRPr="00021F57">
          <w:rPr>
            <w:rStyle w:val="Hyperlink"/>
          </w:rPr>
          <w:t>Installing RealEight Mac version</w:t>
        </w:r>
        <w:r w:rsidR="00952B76">
          <w:rPr>
            <w:webHidden/>
          </w:rPr>
          <w:tab/>
        </w:r>
        <w:r w:rsidR="00952B76">
          <w:rPr>
            <w:webHidden/>
          </w:rPr>
          <w:fldChar w:fldCharType="begin"/>
        </w:r>
        <w:r w:rsidR="00952B76">
          <w:rPr>
            <w:webHidden/>
          </w:rPr>
          <w:instrText xml:space="preserve"> PAGEREF _Toc108456228 \h </w:instrText>
        </w:r>
        <w:r w:rsidR="00952B76">
          <w:rPr>
            <w:webHidden/>
          </w:rPr>
        </w:r>
        <w:r w:rsidR="00952B76">
          <w:rPr>
            <w:webHidden/>
          </w:rPr>
          <w:fldChar w:fldCharType="separate"/>
        </w:r>
        <w:r w:rsidR="00952B76">
          <w:rPr>
            <w:webHidden/>
          </w:rPr>
          <w:t>7</w:t>
        </w:r>
        <w:r w:rsidR="00952B76">
          <w:rPr>
            <w:webHidden/>
          </w:rPr>
          <w:fldChar w:fldCharType="end"/>
        </w:r>
      </w:hyperlink>
    </w:p>
    <w:p w14:paraId="631827A0" w14:textId="2AC691F5" w:rsidR="00952B76" w:rsidRDefault="00000000">
      <w:pPr>
        <w:pStyle w:val="TOC1"/>
        <w:rPr>
          <w:rFonts w:asciiTheme="minorHAnsi" w:eastAsiaTheme="minorEastAsia" w:hAnsiTheme="minorHAnsi" w:cstheme="minorBidi"/>
          <w:caps w:val="0"/>
          <w:sz w:val="22"/>
          <w:szCs w:val="22"/>
          <w:lang w:val="en-US" w:eastAsia="en-US"/>
        </w:rPr>
      </w:pPr>
      <w:hyperlink w:anchor="_Toc108456229" w:history="1">
        <w:r w:rsidR="00952B76" w:rsidRPr="00021F57">
          <w:rPr>
            <w:rStyle w:val="Hyperlink"/>
          </w:rPr>
          <w:t>Launching RealEight</w:t>
        </w:r>
        <w:r w:rsidR="00952B76">
          <w:rPr>
            <w:webHidden/>
          </w:rPr>
          <w:tab/>
        </w:r>
        <w:r w:rsidR="00952B76">
          <w:rPr>
            <w:webHidden/>
          </w:rPr>
          <w:fldChar w:fldCharType="begin"/>
        </w:r>
        <w:r w:rsidR="00952B76">
          <w:rPr>
            <w:webHidden/>
          </w:rPr>
          <w:instrText xml:space="preserve"> PAGEREF _Toc108456229 \h </w:instrText>
        </w:r>
        <w:r w:rsidR="00952B76">
          <w:rPr>
            <w:webHidden/>
          </w:rPr>
        </w:r>
        <w:r w:rsidR="00952B76">
          <w:rPr>
            <w:webHidden/>
          </w:rPr>
          <w:fldChar w:fldCharType="separate"/>
        </w:r>
        <w:r w:rsidR="00952B76">
          <w:rPr>
            <w:webHidden/>
          </w:rPr>
          <w:t>8</w:t>
        </w:r>
        <w:r w:rsidR="00952B76">
          <w:rPr>
            <w:webHidden/>
          </w:rPr>
          <w:fldChar w:fldCharType="end"/>
        </w:r>
      </w:hyperlink>
    </w:p>
    <w:p w14:paraId="30B517FE" w14:textId="15B466C6" w:rsidR="00952B76" w:rsidRDefault="00000000">
      <w:pPr>
        <w:pStyle w:val="TOC2"/>
        <w:rPr>
          <w:rFonts w:asciiTheme="minorHAnsi" w:eastAsiaTheme="minorEastAsia" w:hAnsiTheme="minorHAnsi" w:cstheme="minorBidi"/>
          <w:sz w:val="22"/>
          <w:szCs w:val="22"/>
          <w:lang w:val="en-US" w:eastAsia="en-US"/>
        </w:rPr>
      </w:pPr>
      <w:hyperlink w:anchor="_Toc108456230" w:history="1">
        <w:r w:rsidR="00952B76" w:rsidRPr="00021F57">
          <w:rPr>
            <w:rStyle w:val="Hyperlink"/>
          </w:rPr>
          <w:t>Managing Sound Bank</w:t>
        </w:r>
        <w:r w:rsidR="00952B76">
          <w:rPr>
            <w:webHidden/>
          </w:rPr>
          <w:tab/>
        </w:r>
        <w:r w:rsidR="00952B76">
          <w:rPr>
            <w:webHidden/>
          </w:rPr>
          <w:fldChar w:fldCharType="begin"/>
        </w:r>
        <w:r w:rsidR="00952B76">
          <w:rPr>
            <w:webHidden/>
          </w:rPr>
          <w:instrText xml:space="preserve"> PAGEREF _Toc108456230 \h </w:instrText>
        </w:r>
        <w:r w:rsidR="00952B76">
          <w:rPr>
            <w:webHidden/>
          </w:rPr>
        </w:r>
        <w:r w:rsidR="00952B76">
          <w:rPr>
            <w:webHidden/>
          </w:rPr>
          <w:fldChar w:fldCharType="separate"/>
        </w:r>
        <w:r w:rsidR="00952B76">
          <w:rPr>
            <w:webHidden/>
          </w:rPr>
          <w:t>8</w:t>
        </w:r>
        <w:r w:rsidR="00952B76">
          <w:rPr>
            <w:webHidden/>
          </w:rPr>
          <w:fldChar w:fldCharType="end"/>
        </w:r>
      </w:hyperlink>
    </w:p>
    <w:p w14:paraId="2E663035" w14:textId="14163311" w:rsidR="00952B76" w:rsidRDefault="00000000">
      <w:pPr>
        <w:pStyle w:val="TOC2"/>
        <w:rPr>
          <w:rFonts w:asciiTheme="minorHAnsi" w:eastAsiaTheme="minorEastAsia" w:hAnsiTheme="minorHAnsi" w:cstheme="minorBidi"/>
          <w:sz w:val="22"/>
          <w:szCs w:val="22"/>
          <w:lang w:val="en-US" w:eastAsia="en-US"/>
        </w:rPr>
      </w:pPr>
      <w:hyperlink w:anchor="_Toc108456231" w:history="1">
        <w:r w:rsidR="00952B76" w:rsidRPr="00021F57">
          <w:rPr>
            <w:rStyle w:val="Hyperlink"/>
          </w:rPr>
          <w:t>Loading Guitar Patches</w:t>
        </w:r>
        <w:r w:rsidR="00952B76">
          <w:rPr>
            <w:webHidden/>
          </w:rPr>
          <w:tab/>
        </w:r>
        <w:r w:rsidR="00952B76">
          <w:rPr>
            <w:webHidden/>
          </w:rPr>
          <w:fldChar w:fldCharType="begin"/>
        </w:r>
        <w:r w:rsidR="00952B76">
          <w:rPr>
            <w:webHidden/>
          </w:rPr>
          <w:instrText xml:space="preserve"> PAGEREF _Toc108456231 \h </w:instrText>
        </w:r>
        <w:r w:rsidR="00952B76">
          <w:rPr>
            <w:webHidden/>
          </w:rPr>
        </w:r>
        <w:r w:rsidR="00952B76">
          <w:rPr>
            <w:webHidden/>
          </w:rPr>
          <w:fldChar w:fldCharType="separate"/>
        </w:r>
        <w:r w:rsidR="00952B76">
          <w:rPr>
            <w:webHidden/>
          </w:rPr>
          <w:t>9</w:t>
        </w:r>
        <w:r w:rsidR="00952B76">
          <w:rPr>
            <w:webHidden/>
          </w:rPr>
          <w:fldChar w:fldCharType="end"/>
        </w:r>
      </w:hyperlink>
    </w:p>
    <w:p w14:paraId="21543F4B" w14:textId="166C405D" w:rsidR="00952B76" w:rsidRDefault="00000000">
      <w:pPr>
        <w:pStyle w:val="TOC2"/>
        <w:rPr>
          <w:rFonts w:asciiTheme="minorHAnsi" w:eastAsiaTheme="minorEastAsia" w:hAnsiTheme="minorHAnsi" w:cstheme="minorBidi"/>
          <w:sz w:val="22"/>
          <w:szCs w:val="22"/>
          <w:lang w:val="en-US" w:eastAsia="en-US"/>
        </w:rPr>
      </w:pPr>
      <w:hyperlink w:anchor="_Toc108456232" w:history="1">
        <w:r w:rsidR="00952B76" w:rsidRPr="00021F57">
          <w:rPr>
            <w:rStyle w:val="Hyperlink"/>
          </w:rPr>
          <w:t>Standard, Baritone, and Bass tunings</w:t>
        </w:r>
        <w:r w:rsidR="00952B76">
          <w:rPr>
            <w:webHidden/>
          </w:rPr>
          <w:tab/>
        </w:r>
        <w:r w:rsidR="00952B76">
          <w:rPr>
            <w:webHidden/>
          </w:rPr>
          <w:fldChar w:fldCharType="begin"/>
        </w:r>
        <w:r w:rsidR="00952B76">
          <w:rPr>
            <w:webHidden/>
          </w:rPr>
          <w:instrText xml:space="preserve"> PAGEREF _Toc108456232 \h </w:instrText>
        </w:r>
        <w:r w:rsidR="00952B76">
          <w:rPr>
            <w:webHidden/>
          </w:rPr>
        </w:r>
        <w:r w:rsidR="00952B76">
          <w:rPr>
            <w:webHidden/>
          </w:rPr>
          <w:fldChar w:fldCharType="separate"/>
        </w:r>
        <w:r w:rsidR="00952B76">
          <w:rPr>
            <w:webHidden/>
          </w:rPr>
          <w:t>10</w:t>
        </w:r>
        <w:r w:rsidR="00952B76">
          <w:rPr>
            <w:webHidden/>
          </w:rPr>
          <w:fldChar w:fldCharType="end"/>
        </w:r>
      </w:hyperlink>
    </w:p>
    <w:p w14:paraId="380CD226" w14:textId="7506AC7F" w:rsidR="00952B76" w:rsidRDefault="00000000">
      <w:pPr>
        <w:pStyle w:val="TOC2"/>
        <w:rPr>
          <w:rFonts w:asciiTheme="minorHAnsi" w:eastAsiaTheme="minorEastAsia" w:hAnsiTheme="minorHAnsi" w:cstheme="minorBidi"/>
          <w:sz w:val="22"/>
          <w:szCs w:val="22"/>
          <w:lang w:val="en-US" w:eastAsia="en-US"/>
        </w:rPr>
      </w:pPr>
      <w:hyperlink w:anchor="_Toc108456233" w:history="1">
        <w:r w:rsidR="00952B76" w:rsidRPr="00021F57">
          <w:rPr>
            <w:rStyle w:val="Hyperlink"/>
          </w:rPr>
          <w:t>Using Guitar Amplifier</w:t>
        </w:r>
        <w:r w:rsidR="00952B76">
          <w:rPr>
            <w:webHidden/>
          </w:rPr>
          <w:tab/>
        </w:r>
        <w:r w:rsidR="00952B76">
          <w:rPr>
            <w:webHidden/>
          </w:rPr>
          <w:fldChar w:fldCharType="begin"/>
        </w:r>
        <w:r w:rsidR="00952B76">
          <w:rPr>
            <w:webHidden/>
          </w:rPr>
          <w:instrText xml:space="preserve"> PAGEREF _Toc108456233 \h </w:instrText>
        </w:r>
        <w:r w:rsidR="00952B76">
          <w:rPr>
            <w:webHidden/>
          </w:rPr>
        </w:r>
        <w:r w:rsidR="00952B76">
          <w:rPr>
            <w:webHidden/>
          </w:rPr>
          <w:fldChar w:fldCharType="separate"/>
        </w:r>
        <w:r w:rsidR="00952B76">
          <w:rPr>
            <w:webHidden/>
          </w:rPr>
          <w:t>11</w:t>
        </w:r>
        <w:r w:rsidR="00952B76">
          <w:rPr>
            <w:webHidden/>
          </w:rPr>
          <w:fldChar w:fldCharType="end"/>
        </w:r>
      </w:hyperlink>
    </w:p>
    <w:p w14:paraId="5EE6D498" w14:textId="17685C80" w:rsidR="00952B76" w:rsidRDefault="00000000">
      <w:pPr>
        <w:pStyle w:val="TOC2"/>
        <w:rPr>
          <w:rFonts w:asciiTheme="minorHAnsi" w:eastAsiaTheme="minorEastAsia" w:hAnsiTheme="minorHAnsi" w:cstheme="minorBidi"/>
          <w:sz w:val="22"/>
          <w:szCs w:val="22"/>
          <w:lang w:val="en-US" w:eastAsia="en-US"/>
        </w:rPr>
      </w:pPr>
      <w:hyperlink w:anchor="_Toc108456234" w:history="1">
        <w:r w:rsidR="00952B76" w:rsidRPr="00021F57">
          <w:rPr>
            <w:rStyle w:val="Hyperlink"/>
          </w:rPr>
          <w:t>Virtual Fretboard</w:t>
        </w:r>
        <w:r w:rsidR="00952B76">
          <w:rPr>
            <w:webHidden/>
          </w:rPr>
          <w:tab/>
        </w:r>
        <w:r w:rsidR="00952B76">
          <w:rPr>
            <w:webHidden/>
          </w:rPr>
          <w:fldChar w:fldCharType="begin"/>
        </w:r>
        <w:r w:rsidR="00952B76">
          <w:rPr>
            <w:webHidden/>
          </w:rPr>
          <w:instrText xml:space="preserve"> PAGEREF _Toc108456234 \h </w:instrText>
        </w:r>
        <w:r w:rsidR="00952B76">
          <w:rPr>
            <w:webHidden/>
          </w:rPr>
        </w:r>
        <w:r w:rsidR="00952B76">
          <w:rPr>
            <w:webHidden/>
          </w:rPr>
          <w:fldChar w:fldCharType="separate"/>
        </w:r>
        <w:r w:rsidR="00952B76">
          <w:rPr>
            <w:webHidden/>
          </w:rPr>
          <w:t>14</w:t>
        </w:r>
        <w:r w:rsidR="00952B76">
          <w:rPr>
            <w:webHidden/>
          </w:rPr>
          <w:fldChar w:fldCharType="end"/>
        </w:r>
      </w:hyperlink>
    </w:p>
    <w:p w14:paraId="5876AE6C" w14:textId="42699606" w:rsidR="00952B76" w:rsidRDefault="00000000">
      <w:pPr>
        <w:pStyle w:val="TOC2"/>
        <w:rPr>
          <w:rFonts w:asciiTheme="minorHAnsi" w:eastAsiaTheme="minorEastAsia" w:hAnsiTheme="minorHAnsi" w:cstheme="minorBidi"/>
          <w:sz w:val="22"/>
          <w:szCs w:val="22"/>
          <w:lang w:val="en-US" w:eastAsia="en-US"/>
        </w:rPr>
      </w:pPr>
      <w:hyperlink w:anchor="_Toc108456235" w:history="1">
        <w:r w:rsidR="00952B76" w:rsidRPr="00021F57">
          <w:rPr>
            <w:rStyle w:val="Hyperlink"/>
          </w:rPr>
          <w:t>Virtual Keyboard</w:t>
        </w:r>
        <w:r w:rsidR="00952B76">
          <w:rPr>
            <w:webHidden/>
          </w:rPr>
          <w:tab/>
        </w:r>
        <w:r w:rsidR="00952B76">
          <w:rPr>
            <w:webHidden/>
          </w:rPr>
          <w:fldChar w:fldCharType="begin"/>
        </w:r>
        <w:r w:rsidR="00952B76">
          <w:rPr>
            <w:webHidden/>
          </w:rPr>
          <w:instrText xml:space="preserve"> PAGEREF _Toc108456235 \h </w:instrText>
        </w:r>
        <w:r w:rsidR="00952B76">
          <w:rPr>
            <w:webHidden/>
          </w:rPr>
        </w:r>
        <w:r w:rsidR="00952B76">
          <w:rPr>
            <w:webHidden/>
          </w:rPr>
          <w:fldChar w:fldCharType="separate"/>
        </w:r>
        <w:r w:rsidR="00952B76">
          <w:rPr>
            <w:webHidden/>
          </w:rPr>
          <w:t>15</w:t>
        </w:r>
        <w:r w:rsidR="00952B76">
          <w:rPr>
            <w:webHidden/>
          </w:rPr>
          <w:fldChar w:fldCharType="end"/>
        </w:r>
      </w:hyperlink>
    </w:p>
    <w:p w14:paraId="5C0E51F4" w14:textId="7FB5AF80" w:rsidR="00952B76" w:rsidRDefault="00000000">
      <w:pPr>
        <w:pStyle w:val="TOC1"/>
        <w:rPr>
          <w:rFonts w:asciiTheme="minorHAnsi" w:eastAsiaTheme="minorEastAsia" w:hAnsiTheme="minorHAnsi" w:cstheme="minorBidi"/>
          <w:caps w:val="0"/>
          <w:sz w:val="22"/>
          <w:szCs w:val="22"/>
          <w:lang w:val="en-US" w:eastAsia="en-US"/>
        </w:rPr>
      </w:pPr>
      <w:hyperlink w:anchor="_Toc108456236" w:history="1">
        <w:r w:rsidR="00952B76" w:rsidRPr="00021F57">
          <w:rPr>
            <w:rStyle w:val="Hyperlink"/>
          </w:rPr>
          <w:t>RealEight Global Modes</w:t>
        </w:r>
        <w:r w:rsidR="00952B76">
          <w:rPr>
            <w:webHidden/>
          </w:rPr>
          <w:tab/>
        </w:r>
        <w:r w:rsidR="00952B76">
          <w:rPr>
            <w:webHidden/>
          </w:rPr>
          <w:fldChar w:fldCharType="begin"/>
        </w:r>
        <w:r w:rsidR="00952B76">
          <w:rPr>
            <w:webHidden/>
          </w:rPr>
          <w:instrText xml:space="preserve"> PAGEREF _Toc108456236 \h </w:instrText>
        </w:r>
        <w:r w:rsidR="00952B76">
          <w:rPr>
            <w:webHidden/>
          </w:rPr>
        </w:r>
        <w:r w:rsidR="00952B76">
          <w:rPr>
            <w:webHidden/>
          </w:rPr>
          <w:fldChar w:fldCharType="separate"/>
        </w:r>
        <w:r w:rsidR="00952B76">
          <w:rPr>
            <w:webHidden/>
          </w:rPr>
          <w:t>16</w:t>
        </w:r>
        <w:r w:rsidR="00952B76">
          <w:rPr>
            <w:webHidden/>
          </w:rPr>
          <w:fldChar w:fldCharType="end"/>
        </w:r>
      </w:hyperlink>
    </w:p>
    <w:p w14:paraId="2C6AECFC" w14:textId="02E152B7" w:rsidR="00952B76" w:rsidRDefault="00000000">
      <w:pPr>
        <w:pStyle w:val="TOC1"/>
        <w:rPr>
          <w:rFonts w:asciiTheme="minorHAnsi" w:eastAsiaTheme="minorEastAsia" w:hAnsiTheme="minorHAnsi" w:cstheme="minorBidi"/>
          <w:caps w:val="0"/>
          <w:sz w:val="22"/>
          <w:szCs w:val="22"/>
          <w:lang w:val="en-US" w:eastAsia="en-US"/>
        </w:rPr>
      </w:pPr>
      <w:hyperlink w:anchor="_Toc108456237" w:history="1">
        <w:r w:rsidR="00952B76" w:rsidRPr="00021F57">
          <w:rPr>
            <w:rStyle w:val="Hyperlink"/>
          </w:rPr>
          <w:t>MIDI Keyboard Global Mode</w:t>
        </w:r>
        <w:r w:rsidR="00952B76">
          <w:rPr>
            <w:webHidden/>
          </w:rPr>
          <w:tab/>
        </w:r>
        <w:r w:rsidR="00952B76">
          <w:rPr>
            <w:webHidden/>
          </w:rPr>
          <w:fldChar w:fldCharType="begin"/>
        </w:r>
        <w:r w:rsidR="00952B76">
          <w:rPr>
            <w:webHidden/>
          </w:rPr>
          <w:instrText xml:space="preserve"> PAGEREF _Toc108456237 \h </w:instrText>
        </w:r>
        <w:r w:rsidR="00952B76">
          <w:rPr>
            <w:webHidden/>
          </w:rPr>
        </w:r>
        <w:r w:rsidR="00952B76">
          <w:rPr>
            <w:webHidden/>
          </w:rPr>
          <w:fldChar w:fldCharType="separate"/>
        </w:r>
        <w:r w:rsidR="00952B76">
          <w:rPr>
            <w:webHidden/>
          </w:rPr>
          <w:t>17</w:t>
        </w:r>
        <w:r w:rsidR="00952B76">
          <w:rPr>
            <w:webHidden/>
          </w:rPr>
          <w:fldChar w:fldCharType="end"/>
        </w:r>
      </w:hyperlink>
    </w:p>
    <w:p w14:paraId="1D12563E" w14:textId="5EED4C17" w:rsidR="00952B76" w:rsidRDefault="00000000">
      <w:pPr>
        <w:pStyle w:val="TOC2"/>
        <w:rPr>
          <w:rFonts w:asciiTheme="minorHAnsi" w:eastAsiaTheme="minorEastAsia" w:hAnsiTheme="minorHAnsi" w:cstheme="minorBidi"/>
          <w:sz w:val="22"/>
          <w:szCs w:val="22"/>
          <w:lang w:val="en-US" w:eastAsia="en-US"/>
        </w:rPr>
      </w:pPr>
      <w:hyperlink w:anchor="_Toc108456238" w:history="1">
        <w:r w:rsidR="00952B76" w:rsidRPr="00021F57">
          <w:rPr>
            <w:rStyle w:val="Hyperlink"/>
          </w:rPr>
          <w:t>User Keyboard Layout</w:t>
        </w:r>
        <w:r w:rsidR="00952B76">
          <w:rPr>
            <w:webHidden/>
          </w:rPr>
          <w:tab/>
        </w:r>
        <w:r w:rsidR="00952B76">
          <w:rPr>
            <w:webHidden/>
          </w:rPr>
          <w:fldChar w:fldCharType="begin"/>
        </w:r>
        <w:r w:rsidR="00952B76">
          <w:rPr>
            <w:webHidden/>
          </w:rPr>
          <w:instrText xml:space="preserve"> PAGEREF _Toc108456238 \h </w:instrText>
        </w:r>
        <w:r w:rsidR="00952B76">
          <w:rPr>
            <w:webHidden/>
          </w:rPr>
        </w:r>
        <w:r w:rsidR="00952B76">
          <w:rPr>
            <w:webHidden/>
          </w:rPr>
          <w:fldChar w:fldCharType="separate"/>
        </w:r>
        <w:r w:rsidR="00952B76">
          <w:rPr>
            <w:webHidden/>
          </w:rPr>
          <w:t>17</w:t>
        </w:r>
        <w:r w:rsidR="00952B76">
          <w:rPr>
            <w:webHidden/>
          </w:rPr>
          <w:fldChar w:fldCharType="end"/>
        </w:r>
      </w:hyperlink>
    </w:p>
    <w:p w14:paraId="63834211" w14:textId="2F034291" w:rsidR="00952B76" w:rsidRDefault="00000000">
      <w:pPr>
        <w:pStyle w:val="TOC2"/>
        <w:rPr>
          <w:rFonts w:asciiTheme="minorHAnsi" w:eastAsiaTheme="minorEastAsia" w:hAnsiTheme="minorHAnsi" w:cstheme="minorBidi"/>
          <w:sz w:val="22"/>
          <w:szCs w:val="22"/>
          <w:lang w:val="en-US" w:eastAsia="en-US"/>
        </w:rPr>
      </w:pPr>
      <w:hyperlink w:anchor="_Toc108456239" w:history="1">
        <w:r w:rsidR="00952B76" w:rsidRPr="00021F57">
          <w:rPr>
            <w:rStyle w:val="Hyperlink"/>
          </w:rPr>
          <w:t>Performance Modes</w:t>
        </w:r>
        <w:r w:rsidR="00952B76">
          <w:rPr>
            <w:webHidden/>
          </w:rPr>
          <w:tab/>
        </w:r>
        <w:r w:rsidR="00952B76">
          <w:rPr>
            <w:webHidden/>
          </w:rPr>
          <w:fldChar w:fldCharType="begin"/>
        </w:r>
        <w:r w:rsidR="00952B76">
          <w:rPr>
            <w:webHidden/>
          </w:rPr>
          <w:instrText xml:space="preserve"> PAGEREF _Toc108456239 \h </w:instrText>
        </w:r>
        <w:r w:rsidR="00952B76">
          <w:rPr>
            <w:webHidden/>
          </w:rPr>
        </w:r>
        <w:r w:rsidR="00952B76">
          <w:rPr>
            <w:webHidden/>
          </w:rPr>
          <w:fldChar w:fldCharType="separate"/>
        </w:r>
        <w:r w:rsidR="00952B76">
          <w:rPr>
            <w:webHidden/>
          </w:rPr>
          <w:t>18</w:t>
        </w:r>
        <w:r w:rsidR="00952B76">
          <w:rPr>
            <w:webHidden/>
          </w:rPr>
          <w:fldChar w:fldCharType="end"/>
        </w:r>
      </w:hyperlink>
    </w:p>
    <w:p w14:paraId="3D8A7332" w14:textId="4F910149" w:rsidR="00952B76" w:rsidRDefault="00000000">
      <w:pPr>
        <w:pStyle w:val="TOC2"/>
        <w:rPr>
          <w:rFonts w:asciiTheme="minorHAnsi" w:eastAsiaTheme="minorEastAsia" w:hAnsiTheme="minorHAnsi" w:cstheme="minorBidi"/>
          <w:sz w:val="22"/>
          <w:szCs w:val="22"/>
          <w:lang w:val="en-US" w:eastAsia="en-US"/>
        </w:rPr>
      </w:pPr>
      <w:hyperlink w:anchor="_Toc108456240" w:history="1">
        <w:r w:rsidR="00952B76" w:rsidRPr="00021F57">
          <w:rPr>
            <w:rStyle w:val="Hyperlink"/>
          </w:rPr>
          <w:t>Solo Mode</w:t>
        </w:r>
        <w:r w:rsidR="00952B76">
          <w:rPr>
            <w:webHidden/>
          </w:rPr>
          <w:tab/>
        </w:r>
        <w:r w:rsidR="00952B76">
          <w:rPr>
            <w:webHidden/>
          </w:rPr>
          <w:fldChar w:fldCharType="begin"/>
        </w:r>
        <w:r w:rsidR="00952B76">
          <w:rPr>
            <w:webHidden/>
          </w:rPr>
          <w:instrText xml:space="preserve"> PAGEREF _Toc108456240 \h </w:instrText>
        </w:r>
        <w:r w:rsidR="00952B76">
          <w:rPr>
            <w:webHidden/>
          </w:rPr>
        </w:r>
        <w:r w:rsidR="00952B76">
          <w:rPr>
            <w:webHidden/>
          </w:rPr>
          <w:fldChar w:fldCharType="separate"/>
        </w:r>
        <w:r w:rsidR="00952B76">
          <w:rPr>
            <w:webHidden/>
          </w:rPr>
          <w:t>18</w:t>
        </w:r>
        <w:r w:rsidR="00952B76">
          <w:rPr>
            <w:webHidden/>
          </w:rPr>
          <w:fldChar w:fldCharType="end"/>
        </w:r>
      </w:hyperlink>
    </w:p>
    <w:p w14:paraId="03722A06" w14:textId="1CC39E2E" w:rsidR="00952B76" w:rsidRDefault="00000000">
      <w:pPr>
        <w:pStyle w:val="TOC2"/>
        <w:rPr>
          <w:rFonts w:asciiTheme="minorHAnsi" w:eastAsiaTheme="minorEastAsia" w:hAnsiTheme="minorHAnsi" w:cstheme="minorBidi"/>
          <w:sz w:val="22"/>
          <w:szCs w:val="22"/>
          <w:lang w:val="en-US" w:eastAsia="en-US"/>
        </w:rPr>
      </w:pPr>
      <w:hyperlink w:anchor="_Toc108456241" w:history="1">
        <w:r w:rsidR="00952B76" w:rsidRPr="00021F57">
          <w:rPr>
            <w:rStyle w:val="Hyperlink"/>
          </w:rPr>
          <w:t>Harmony Mode</w:t>
        </w:r>
        <w:r w:rsidR="00952B76">
          <w:rPr>
            <w:webHidden/>
          </w:rPr>
          <w:tab/>
        </w:r>
        <w:r w:rsidR="00952B76">
          <w:rPr>
            <w:webHidden/>
          </w:rPr>
          <w:fldChar w:fldCharType="begin"/>
        </w:r>
        <w:r w:rsidR="00952B76">
          <w:rPr>
            <w:webHidden/>
          </w:rPr>
          <w:instrText xml:space="preserve"> PAGEREF _Toc108456241 \h </w:instrText>
        </w:r>
        <w:r w:rsidR="00952B76">
          <w:rPr>
            <w:webHidden/>
          </w:rPr>
        </w:r>
        <w:r w:rsidR="00952B76">
          <w:rPr>
            <w:webHidden/>
          </w:rPr>
          <w:fldChar w:fldCharType="separate"/>
        </w:r>
        <w:r w:rsidR="00952B76">
          <w:rPr>
            <w:webHidden/>
          </w:rPr>
          <w:t>26</w:t>
        </w:r>
        <w:r w:rsidR="00952B76">
          <w:rPr>
            <w:webHidden/>
          </w:rPr>
          <w:fldChar w:fldCharType="end"/>
        </w:r>
      </w:hyperlink>
    </w:p>
    <w:p w14:paraId="4DC2C806" w14:textId="2FAD55FA" w:rsidR="00952B76" w:rsidRDefault="00000000">
      <w:pPr>
        <w:pStyle w:val="TOC2"/>
        <w:rPr>
          <w:rFonts w:asciiTheme="minorHAnsi" w:eastAsiaTheme="minorEastAsia" w:hAnsiTheme="minorHAnsi" w:cstheme="minorBidi"/>
          <w:sz w:val="22"/>
          <w:szCs w:val="22"/>
          <w:lang w:val="en-US" w:eastAsia="en-US"/>
        </w:rPr>
      </w:pPr>
      <w:hyperlink w:anchor="_Toc108456242" w:history="1">
        <w:r w:rsidR="00952B76" w:rsidRPr="00021F57">
          <w:rPr>
            <w:rStyle w:val="Hyperlink"/>
          </w:rPr>
          <w:t>Chords Mode</w:t>
        </w:r>
        <w:r w:rsidR="00952B76">
          <w:rPr>
            <w:webHidden/>
          </w:rPr>
          <w:tab/>
        </w:r>
        <w:r w:rsidR="00952B76">
          <w:rPr>
            <w:webHidden/>
          </w:rPr>
          <w:fldChar w:fldCharType="begin"/>
        </w:r>
        <w:r w:rsidR="00952B76">
          <w:rPr>
            <w:webHidden/>
          </w:rPr>
          <w:instrText xml:space="preserve"> PAGEREF _Toc108456242 \h </w:instrText>
        </w:r>
        <w:r w:rsidR="00952B76">
          <w:rPr>
            <w:webHidden/>
          </w:rPr>
        </w:r>
        <w:r w:rsidR="00952B76">
          <w:rPr>
            <w:webHidden/>
          </w:rPr>
          <w:fldChar w:fldCharType="separate"/>
        </w:r>
        <w:r w:rsidR="00952B76">
          <w:rPr>
            <w:webHidden/>
          </w:rPr>
          <w:t>27</w:t>
        </w:r>
        <w:r w:rsidR="00952B76">
          <w:rPr>
            <w:webHidden/>
          </w:rPr>
          <w:fldChar w:fldCharType="end"/>
        </w:r>
      </w:hyperlink>
    </w:p>
    <w:p w14:paraId="44806F96" w14:textId="2E61B747" w:rsidR="00952B76" w:rsidRDefault="00000000">
      <w:pPr>
        <w:pStyle w:val="TOC2"/>
        <w:rPr>
          <w:rFonts w:asciiTheme="minorHAnsi" w:eastAsiaTheme="minorEastAsia" w:hAnsiTheme="minorHAnsi" w:cstheme="minorBidi"/>
          <w:sz w:val="22"/>
          <w:szCs w:val="22"/>
          <w:lang w:val="en-US" w:eastAsia="en-US"/>
        </w:rPr>
      </w:pPr>
      <w:hyperlink w:anchor="_Toc108456243" w:history="1">
        <w:r w:rsidR="00952B76" w:rsidRPr="00021F57">
          <w:rPr>
            <w:rStyle w:val="Hyperlink"/>
          </w:rPr>
          <w:t>Bass &amp; Chord Mode</w:t>
        </w:r>
        <w:r w:rsidR="00952B76">
          <w:rPr>
            <w:webHidden/>
          </w:rPr>
          <w:tab/>
        </w:r>
        <w:r w:rsidR="00952B76">
          <w:rPr>
            <w:webHidden/>
          </w:rPr>
          <w:fldChar w:fldCharType="begin"/>
        </w:r>
        <w:r w:rsidR="00952B76">
          <w:rPr>
            <w:webHidden/>
          </w:rPr>
          <w:instrText xml:space="preserve"> PAGEREF _Toc108456243 \h </w:instrText>
        </w:r>
        <w:r w:rsidR="00952B76">
          <w:rPr>
            <w:webHidden/>
          </w:rPr>
        </w:r>
        <w:r w:rsidR="00952B76">
          <w:rPr>
            <w:webHidden/>
          </w:rPr>
          <w:fldChar w:fldCharType="separate"/>
        </w:r>
        <w:r w:rsidR="00952B76">
          <w:rPr>
            <w:webHidden/>
          </w:rPr>
          <w:t>28</w:t>
        </w:r>
        <w:r w:rsidR="00952B76">
          <w:rPr>
            <w:webHidden/>
          </w:rPr>
          <w:fldChar w:fldCharType="end"/>
        </w:r>
      </w:hyperlink>
    </w:p>
    <w:p w14:paraId="0E45AC6E" w14:textId="58F44045" w:rsidR="00952B76" w:rsidRDefault="00000000">
      <w:pPr>
        <w:pStyle w:val="TOC2"/>
        <w:rPr>
          <w:rFonts w:asciiTheme="minorHAnsi" w:eastAsiaTheme="minorEastAsia" w:hAnsiTheme="minorHAnsi" w:cstheme="minorBidi"/>
          <w:sz w:val="22"/>
          <w:szCs w:val="22"/>
          <w:lang w:val="en-US" w:eastAsia="en-US"/>
        </w:rPr>
      </w:pPr>
      <w:hyperlink w:anchor="_Toc108456244" w:history="1">
        <w:r w:rsidR="00952B76" w:rsidRPr="00021F57">
          <w:rPr>
            <w:rStyle w:val="Hyperlink"/>
          </w:rPr>
          <w:t>Bass &amp; Pick Mode</w:t>
        </w:r>
        <w:r w:rsidR="00952B76">
          <w:rPr>
            <w:webHidden/>
          </w:rPr>
          <w:tab/>
        </w:r>
        <w:r w:rsidR="00952B76">
          <w:rPr>
            <w:webHidden/>
          </w:rPr>
          <w:fldChar w:fldCharType="begin"/>
        </w:r>
        <w:r w:rsidR="00952B76">
          <w:rPr>
            <w:webHidden/>
          </w:rPr>
          <w:instrText xml:space="preserve"> PAGEREF _Toc108456244 \h </w:instrText>
        </w:r>
        <w:r w:rsidR="00952B76">
          <w:rPr>
            <w:webHidden/>
          </w:rPr>
        </w:r>
        <w:r w:rsidR="00952B76">
          <w:rPr>
            <w:webHidden/>
          </w:rPr>
          <w:fldChar w:fldCharType="separate"/>
        </w:r>
        <w:r w:rsidR="00952B76">
          <w:rPr>
            <w:webHidden/>
          </w:rPr>
          <w:t>30</w:t>
        </w:r>
        <w:r w:rsidR="00952B76">
          <w:rPr>
            <w:webHidden/>
          </w:rPr>
          <w:fldChar w:fldCharType="end"/>
        </w:r>
      </w:hyperlink>
    </w:p>
    <w:p w14:paraId="21F4B0C2" w14:textId="023FA053" w:rsidR="00952B76" w:rsidRDefault="00000000">
      <w:pPr>
        <w:pStyle w:val="TOC2"/>
        <w:rPr>
          <w:rFonts w:asciiTheme="minorHAnsi" w:eastAsiaTheme="minorEastAsia" w:hAnsiTheme="minorHAnsi" w:cstheme="minorBidi"/>
          <w:sz w:val="22"/>
          <w:szCs w:val="22"/>
          <w:lang w:val="en-US" w:eastAsia="en-US"/>
        </w:rPr>
      </w:pPr>
      <w:hyperlink w:anchor="_Toc108456245" w:history="1">
        <w:r w:rsidR="00952B76" w:rsidRPr="00021F57">
          <w:rPr>
            <w:rStyle w:val="Hyperlink"/>
          </w:rPr>
          <w:t>Chord Map</w:t>
        </w:r>
        <w:r w:rsidR="00952B76">
          <w:rPr>
            <w:webHidden/>
          </w:rPr>
          <w:tab/>
        </w:r>
        <w:r w:rsidR="00952B76">
          <w:rPr>
            <w:webHidden/>
          </w:rPr>
          <w:fldChar w:fldCharType="begin"/>
        </w:r>
        <w:r w:rsidR="00952B76">
          <w:rPr>
            <w:webHidden/>
          </w:rPr>
          <w:instrText xml:space="preserve"> PAGEREF _Toc108456245 \h </w:instrText>
        </w:r>
        <w:r w:rsidR="00952B76">
          <w:rPr>
            <w:webHidden/>
          </w:rPr>
        </w:r>
        <w:r w:rsidR="00952B76">
          <w:rPr>
            <w:webHidden/>
          </w:rPr>
          <w:fldChar w:fldCharType="separate"/>
        </w:r>
        <w:r w:rsidR="00952B76">
          <w:rPr>
            <w:webHidden/>
          </w:rPr>
          <w:t>33</w:t>
        </w:r>
        <w:r w:rsidR="00952B76">
          <w:rPr>
            <w:webHidden/>
          </w:rPr>
          <w:fldChar w:fldCharType="end"/>
        </w:r>
      </w:hyperlink>
    </w:p>
    <w:p w14:paraId="432DD02D" w14:textId="124ABEBA" w:rsidR="00952B76" w:rsidRDefault="00000000">
      <w:pPr>
        <w:pStyle w:val="TOC2"/>
        <w:rPr>
          <w:rFonts w:asciiTheme="minorHAnsi" w:eastAsiaTheme="minorEastAsia" w:hAnsiTheme="minorHAnsi" w:cstheme="minorBidi"/>
          <w:sz w:val="22"/>
          <w:szCs w:val="22"/>
          <w:lang w:val="en-US" w:eastAsia="en-US"/>
        </w:rPr>
      </w:pPr>
      <w:hyperlink w:anchor="_Toc108456246" w:history="1">
        <w:r w:rsidR="00952B76" w:rsidRPr="00021F57">
          <w:rPr>
            <w:rStyle w:val="Hyperlink"/>
          </w:rPr>
          <w:t>User Chords</w:t>
        </w:r>
        <w:r w:rsidR="00952B76">
          <w:rPr>
            <w:webHidden/>
          </w:rPr>
          <w:tab/>
        </w:r>
        <w:r w:rsidR="00952B76">
          <w:rPr>
            <w:webHidden/>
          </w:rPr>
          <w:fldChar w:fldCharType="begin"/>
        </w:r>
        <w:r w:rsidR="00952B76">
          <w:rPr>
            <w:webHidden/>
          </w:rPr>
          <w:instrText xml:space="preserve"> PAGEREF _Toc108456246 \h </w:instrText>
        </w:r>
        <w:r w:rsidR="00952B76">
          <w:rPr>
            <w:webHidden/>
          </w:rPr>
        </w:r>
        <w:r w:rsidR="00952B76">
          <w:rPr>
            <w:webHidden/>
          </w:rPr>
          <w:fldChar w:fldCharType="separate"/>
        </w:r>
        <w:r w:rsidR="00952B76">
          <w:rPr>
            <w:webHidden/>
          </w:rPr>
          <w:t>34</w:t>
        </w:r>
        <w:r w:rsidR="00952B76">
          <w:rPr>
            <w:webHidden/>
          </w:rPr>
          <w:fldChar w:fldCharType="end"/>
        </w:r>
      </w:hyperlink>
    </w:p>
    <w:p w14:paraId="4F98360C" w14:textId="55D06B3D" w:rsidR="00952B76" w:rsidRDefault="00000000">
      <w:pPr>
        <w:pStyle w:val="TOC2"/>
        <w:rPr>
          <w:rFonts w:asciiTheme="minorHAnsi" w:eastAsiaTheme="minorEastAsia" w:hAnsiTheme="minorHAnsi" w:cstheme="minorBidi"/>
          <w:sz w:val="22"/>
          <w:szCs w:val="22"/>
          <w:lang w:val="en-US" w:eastAsia="en-US"/>
        </w:rPr>
      </w:pPr>
      <w:hyperlink w:anchor="_Toc108456247" w:history="1">
        <w:r w:rsidR="00952B76" w:rsidRPr="00021F57">
          <w:rPr>
            <w:rStyle w:val="Hyperlink"/>
          </w:rPr>
          <w:t>Velocity Switch FXs (Harmony, Chords, Bass&amp;Chord, Bass&amp;Pick)</w:t>
        </w:r>
        <w:r w:rsidR="00952B76">
          <w:rPr>
            <w:webHidden/>
          </w:rPr>
          <w:tab/>
        </w:r>
        <w:r w:rsidR="00952B76">
          <w:rPr>
            <w:webHidden/>
          </w:rPr>
          <w:fldChar w:fldCharType="begin"/>
        </w:r>
        <w:r w:rsidR="00952B76">
          <w:rPr>
            <w:webHidden/>
          </w:rPr>
          <w:instrText xml:space="preserve"> PAGEREF _Toc108456247 \h </w:instrText>
        </w:r>
        <w:r w:rsidR="00952B76">
          <w:rPr>
            <w:webHidden/>
          </w:rPr>
        </w:r>
        <w:r w:rsidR="00952B76">
          <w:rPr>
            <w:webHidden/>
          </w:rPr>
          <w:fldChar w:fldCharType="separate"/>
        </w:r>
        <w:r w:rsidR="00952B76">
          <w:rPr>
            <w:webHidden/>
          </w:rPr>
          <w:t>37</w:t>
        </w:r>
        <w:r w:rsidR="00952B76">
          <w:rPr>
            <w:webHidden/>
          </w:rPr>
          <w:fldChar w:fldCharType="end"/>
        </w:r>
      </w:hyperlink>
    </w:p>
    <w:p w14:paraId="1D5E5330" w14:textId="46EA0D74" w:rsidR="00952B76" w:rsidRDefault="00000000">
      <w:pPr>
        <w:pStyle w:val="TOC2"/>
        <w:rPr>
          <w:rFonts w:asciiTheme="minorHAnsi" w:eastAsiaTheme="minorEastAsia" w:hAnsiTheme="minorHAnsi" w:cstheme="minorBidi"/>
          <w:sz w:val="22"/>
          <w:szCs w:val="22"/>
          <w:lang w:val="en-US" w:eastAsia="en-US"/>
        </w:rPr>
      </w:pPr>
      <w:hyperlink w:anchor="_Toc108456248" w:history="1">
        <w:r w:rsidR="00952B76" w:rsidRPr="00021F57">
          <w:rPr>
            <w:rStyle w:val="Hyperlink"/>
          </w:rPr>
          <w:t>MIDI Controllers pane (Chords, Bass&amp;Chord, Bass&amp;Pick)</w:t>
        </w:r>
        <w:r w:rsidR="00952B76">
          <w:rPr>
            <w:webHidden/>
          </w:rPr>
          <w:tab/>
        </w:r>
        <w:r w:rsidR="00952B76">
          <w:rPr>
            <w:webHidden/>
          </w:rPr>
          <w:fldChar w:fldCharType="begin"/>
        </w:r>
        <w:r w:rsidR="00952B76">
          <w:rPr>
            <w:webHidden/>
          </w:rPr>
          <w:instrText xml:space="preserve"> PAGEREF _Toc108456248 \h </w:instrText>
        </w:r>
        <w:r w:rsidR="00952B76">
          <w:rPr>
            <w:webHidden/>
          </w:rPr>
        </w:r>
        <w:r w:rsidR="00952B76">
          <w:rPr>
            <w:webHidden/>
          </w:rPr>
          <w:fldChar w:fldCharType="separate"/>
        </w:r>
        <w:r w:rsidR="00952B76">
          <w:rPr>
            <w:webHidden/>
          </w:rPr>
          <w:t>37</w:t>
        </w:r>
        <w:r w:rsidR="00952B76">
          <w:rPr>
            <w:webHidden/>
          </w:rPr>
          <w:fldChar w:fldCharType="end"/>
        </w:r>
      </w:hyperlink>
    </w:p>
    <w:p w14:paraId="46AA1055" w14:textId="4F2F48A0" w:rsidR="00952B76" w:rsidRDefault="00000000">
      <w:pPr>
        <w:pStyle w:val="TOC2"/>
        <w:rPr>
          <w:rFonts w:asciiTheme="minorHAnsi" w:eastAsiaTheme="minorEastAsia" w:hAnsiTheme="minorHAnsi" w:cstheme="minorBidi"/>
          <w:sz w:val="22"/>
          <w:szCs w:val="22"/>
          <w:lang w:val="en-US" w:eastAsia="en-US"/>
        </w:rPr>
      </w:pPr>
      <w:hyperlink w:anchor="_Toc108456249" w:history="1">
        <w:r w:rsidR="00952B76" w:rsidRPr="00021F57">
          <w:rPr>
            <w:rStyle w:val="Hyperlink"/>
          </w:rPr>
          <w:t>Silent mode (Chords, Bass&amp;Chord, Bass&amp;Pick)</w:t>
        </w:r>
        <w:r w:rsidR="00952B76">
          <w:rPr>
            <w:webHidden/>
          </w:rPr>
          <w:tab/>
        </w:r>
        <w:r w:rsidR="00952B76">
          <w:rPr>
            <w:webHidden/>
          </w:rPr>
          <w:fldChar w:fldCharType="begin"/>
        </w:r>
        <w:r w:rsidR="00952B76">
          <w:rPr>
            <w:webHidden/>
          </w:rPr>
          <w:instrText xml:space="preserve"> PAGEREF _Toc108456249 \h </w:instrText>
        </w:r>
        <w:r w:rsidR="00952B76">
          <w:rPr>
            <w:webHidden/>
          </w:rPr>
        </w:r>
        <w:r w:rsidR="00952B76">
          <w:rPr>
            <w:webHidden/>
          </w:rPr>
          <w:fldChar w:fldCharType="separate"/>
        </w:r>
        <w:r w:rsidR="00952B76">
          <w:rPr>
            <w:webHidden/>
          </w:rPr>
          <w:t>38</w:t>
        </w:r>
        <w:r w:rsidR="00952B76">
          <w:rPr>
            <w:webHidden/>
          </w:rPr>
          <w:fldChar w:fldCharType="end"/>
        </w:r>
      </w:hyperlink>
    </w:p>
    <w:p w14:paraId="05417A0E" w14:textId="742E2844" w:rsidR="00952B76" w:rsidRDefault="00000000">
      <w:pPr>
        <w:pStyle w:val="TOC1"/>
        <w:rPr>
          <w:rFonts w:asciiTheme="minorHAnsi" w:eastAsiaTheme="minorEastAsia" w:hAnsiTheme="minorHAnsi" w:cstheme="minorBidi"/>
          <w:caps w:val="0"/>
          <w:sz w:val="22"/>
          <w:szCs w:val="22"/>
          <w:lang w:val="en-US" w:eastAsia="en-US"/>
        </w:rPr>
      </w:pPr>
      <w:hyperlink w:anchor="_Toc108456250" w:history="1">
        <w:r w:rsidR="00952B76" w:rsidRPr="00021F57">
          <w:rPr>
            <w:rStyle w:val="Hyperlink"/>
          </w:rPr>
          <w:t xml:space="preserve">Multi </w:t>
        </w:r>
        <w:r w:rsidR="00952B76" w:rsidRPr="00021F57">
          <w:rPr>
            <w:rStyle w:val="Hyperlink"/>
            <w:lang w:val="en-US"/>
          </w:rPr>
          <w:t xml:space="preserve">Global </w:t>
        </w:r>
        <w:r w:rsidR="00952B76" w:rsidRPr="00021F57">
          <w:rPr>
            <w:rStyle w:val="Hyperlink"/>
          </w:rPr>
          <w:t>Mode</w:t>
        </w:r>
        <w:r w:rsidR="00952B76">
          <w:rPr>
            <w:webHidden/>
          </w:rPr>
          <w:tab/>
        </w:r>
        <w:r w:rsidR="00952B76">
          <w:rPr>
            <w:webHidden/>
          </w:rPr>
          <w:fldChar w:fldCharType="begin"/>
        </w:r>
        <w:r w:rsidR="00952B76">
          <w:rPr>
            <w:webHidden/>
          </w:rPr>
          <w:instrText xml:space="preserve"> PAGEREF _Toc108456250 \h </w:instrText>
        </w:r>
        <w:r w:rsidR="00952B76">
          <w:rPr>
            <w:webHidden/>
          </w:rPr>
        </w:r>
        <w:r w:rsidR="00952B76">
          <w:rPr>
            <w:webHidden/>
          </w:rPr>
          <w:fldChar w:fldCharType="separate"/>
        </w:r>
        <w:r w:rsidR="00952B76">
          <w:rPr>
            <w:webHidden/>
          </w:rPr>
          <w:t>39</w:t>
        </w:r>
        <w:r w:rsidR="00952B76">
          <w:rPr>
            <w:webHidden/>
          </w:rPr>
          <w:fldChar w:fldCharType="end"/>
        </w:r>
      </w:hyperlink>
    </w:p>
    <w:p w14:paraId="3BF41126" w14:textId="1F167D66" w:rsidR="00952B76" w:rsidRDefault="00000000">
      <w:pPr>
        <w:pStyle w:val="TOC2"/>
        <w:rPr>
          <w:rFonts w:asciiTheme="minorHAnsi" w:eastAsiaTheme="minorEastAsia" w:hAnsiTheme="minorHAnsi" w:cstheme="minorBidi"/>
          <w:sz w:val="22"/>
          <w:szCs w:val="22"/>
          <w:lang w:val="en-US" w:eastAsia="en-US"/>
        </w:rPr>
      </w:pPr>
      <w:hyperlink w:anchor="_Toc108456251" w:history="1">
        <w:r w:rsidR="00952B76" w:rsidRPr="00021F57">
          <w:rPr>
            <w:rStyle w:val="Hyperlink"/>
          </w:rPr>
          <w:t>Performance Presets</w:t>
        </w:r>
        <w:r w:rsidR="00952B76">
          <w:rPr>
            <w:webHidden/>
          </w:rPr>
          <w:tab/>
        </w:r>
        <w:r w:rsidR="00952B76">
          <w:rPr>
            <w:webHidden/>
          </w:rPr>
          <w:fldChar w:fldCharType="begin"/>
        </w:r>
        <w:r w:rsidR="00952B76">
          <w:rPr>
            <w:webHidden/>
          </w:rPr>
          <w:instrText xml:space="preserve"> PAGEREF _Toc108456251 \h </w:instrText>
        </w:r>
        <w:r w:rsidR="00952B76">
          <w:rPr>
            <w:webHidden/>
          </w:rPr>
        </w:r>
        <w:r w:rsidR="00952B76">
          <w:rPr>
            <w:webHidden/>
          </w:rPr>
          <w:fldChar w:fldCharType="separate"/>
        </w:r>
        <w:r w:rsidR="00952B76">
          <w:rPr>
            <w:webHidden/>
          </w:rPr>
          <w:t>39</w:t>
        </w:r>
        <w:r w:rsidR="00952B76">
          <w:rPr>
            <w:webHidden/>
          </w:rPr>
          <w:fldChar w:fldCharType="end"/>
        </w:r>
      </w:hyperlink>
    </w:p>
    <w:p w14:paraId="1D42C323" w14:textId="0FFBDA48" w:rsidR="00952B76" w:rsidRDefault="00000000">
      <w:pPr>
        <w:pStyle w:val="TOC2"/>
        <w:rPr>
          <w:rFonts w:asciiTheme="minorHAnsi" w:eastAsiaTheme="minorEastAsia" w:hAnsiTheme="minorHAnsi" w:cstheme="minorBidi"/>
          <w:sz w:val="22"/>
          <w:szCs w:val="22"/>
          <w:lang w:val="en-US" w:eastAsia="en-US"/>
        </w:rPr>
      </w:pPr>
      <w:hyperlink w:anchor="_Toc108456252" w:history="1">
        <w:r w:rsidR="00952B76" w:rsidRPr="00021F57">
          <w:rPr>
            <w:rStyle w:val="Hyperlink"/>
          </w:rPr>
          <w:t>Layout Section</w:t>
        </w:r>
        <w:r w:rsidR="00952B76">
          <w:rPr>
            <w:webHidden/>
          </w:rPr>
          <w:tab/>
        </w:r>
        <w:r w:rsidR="00952B76">
          <w:rPr>
            <w:webHidden/>
          </w:rPr>
          <w:fldChar w:fldCharType="begin"/>
        </w:r>
        <w:r w:rsidR="00952B76">
          <w:rPr>
            <w:webHidden/>
          </w:rPr>
          <w:instrText xml:space="preserve"> PAGEREF _Toc108456252 \h </w:instrText>
        </w:r>
        <w:r w:rsidR="00952B76">
          <w:rPr>
            <w:webHidden/>
          </w:rPr>
        </w:r>
        <w:r w:rsidR="00952B76">
          <w:rPr>
            <w:webHidden/>
          </w:rPr>
          <w:fldChar w:fldCharType="separate"/>
        </w:r>
        <w:r w:rsidR="00952B76">
          <w:rPr>
            <w:webHidden/>
          </w:rPr>
          <w:t>40</w:t>
        </w:r>
        <w:r w:rsidR="00952B76">
          <w:rPr>
            <w:webHidden/>
          </w:rPr>
          <w:fldChar w:fldCharType="end"/>
        </w:r>
      </w:hyperlink>
    </w:p>
    <w:p w14:paraId="2544D182" w14:textId="6083B84F" w:rsidR="00952B76" w:rsidRDefault="00000000">
      <w:pPr>
        <w:pStyle w:val="TOC2"/>
        <w:rPr>
          <w:rFonts w:asciiTheme="minorHAnsi" w:eastAsiaTheme="minorEastAsia" w:hAnsiTheme="minorHAnsi" w:cstheme="minorBidi"/>
          <w:sz w:val="22"/>
          <w:szCs w:val="22"/>
          <w:lang w:val="en-US" w:eastAsia="en-US"/>
        </w:rPr>
      </w:pPr>
      <w:hyperlink w:anchor="_Toc108456253" w:history="1">
        <w:r w:rsidR="00952B76" w:rsidRPr="00021F57">
          <w:rPr>
            <w:rStyle w:val="Hyperlink"/>
          </w:rPr>
          <w:t>Chord Section</w:t>
        </w:r>
        <w:r w:rsidR="00952B76">
          <w:rPr>
            <w:webHidden/>
          </w:rPr>
          <w:tab/>
        </w:r>
        <w:r w:rsidR="00952B76">
          <w:rPr>
            <w:webHidden/>
          </w:rPr>
          <w:fldChar w:fldCharType="begin"/>
        </w:r>
        <w:r w:rsidR="00952B76">
          <w:rPr>
            <w:webHidden/>
          </w:rPr>
          <w:instrText xml:space="preserve"> PAGEREF _Toc108456253 \h </w:instrText>
        </w:r>
        <w:r w:rsidR="00952B76">
          <w:rPr>
            <w:webHidden/>
          </w:rPr>
        </w:r>
        <w:r w:rsidR="00952B76">
          <w:rPr>
            <w:webHidden/>
          </w:rPr>
          <w:fldChar w:fldCharType="separate"/>
        </w:r>
        <w:r w:rsidR="00952B76">
          <w:rPr>
            <w:webHidden/>
          </w:rPr>
          <w:t>44</w:t>
        </w:r>
        <w:r w:rsidR="00952B76">
          <w:rPr>
            <w:webHidden/>
          </w:rPr>
          <w:fldChar w:fldCharType="end"/>
        </w:r>
      </w:hyperlink>
    </w:p>
    <w:p w14:paraId="5C26401E" w14:textId="0B1B3AEE" w:rsidR="00952B76" w:rsidRDefault="00000000">
      <w:pPr>
        <w:pStyle w:val="TOC2"/>
        <w:rPr>
          <w:rFonts w:asciiTheme="minorHAnsi" w:eastAsiaTheme="minorEastAsia" w:hAnsiTheme="minorHAnsi" w:cstheme="minorBidi"/>
          <w:sz w:val="22"/>
          <w:szCs w:val="22"/>
          <w:lang w:val="en-US" w:eastAsia="en-US"/>
        </w:rPr>
      </w:pPr>
      <w:hyperlink w:anchor="_Toc108456254" w:history="1">
        <w:r w:rsidR="00952B76" w:rsidRPr="00021F57">
          <w:rPr>
            <w:rStyle w:val="Hyperlink"/>
          </w:rPr>
          <w:t>Velocity FX Section</w:t>
        </w:r>
        <w:r w:rsidR="00952B76">
          <w:rPr>
            <w:webHidden/>
          </w:rPr>
          <w:tab/>
        </w:r>
        <w:r w:rsidR="00952B76">
          <w:rPr>
            <w:webHidden/>
          </w:rPr>
          <w:fldChar w:fldCharType="begin"/>
        </w:r>
        <w:r w:rsidR="00952B76">
          <w:rPr>
            <w:webHidden/>
          </w:rPr>
          <w:instrText xml:space="preserve"> PAGEREF _Toc108456254 \h </w:instrText>
        </w:r>
        <w:r w:rsidR="00952B76">
          <w:rPr>
            <w:webHidden/>
          </w:rPr>
        </w:r>
        <w:r w:rsidR="00952B76">
          <w:rPr>
            <w:webHidden/>
          </w:rPr>
          <w:fldChar w:fldCharType="separate"/>
        </w:r>
        <w:r w:rsidR="00952B76">
          <w:rPr>
            <w:webHidden/>
          </w:rPr>
          <w:t>46</w:t>
        </w:r>
        <w:r w:rsidR="00952B76">
          <w:rPr>
            <w:webHidden/>
          </w:rPr>
          <w:fldChar w:fldCharType="end"/>
        </w:r>
      </w:hyperlink>
    </w:p>
    <w:p w14:paraId="42769B36" w14:textId="6BE266C5" w:rsidR="00952B76" w:rsidRDefault="00000000">
      <w:pPr>
        <w:pStyle w:val="TOC2"/>
        <w:rPr>
          <w:rFonts w:asciiTheme="minorHAnsi" w:eastAsiaTheme="minorEastAsia" w:hAnsiTheme="minorHAnsi" w:cstheme="minorBidi"/>
          <w:sz w:val="22"/>
          <w:szCs w:val="22"/>
          <w:lang w:val="en-US" w:eastAsia="en-US"/>
        </w:rPr>
      </w:pPr>
      <w:hyperlink w:anchor="_Toc108456255" w:history="1">
        <w:r w:rsidR="00952B76" w:rsidRPr="00021F57">
          <w:rPr>
            <w:rStyle w:val="Hyperlink"/>
          </w:rPr>
          <w:t>Key Switch FX</w:t>
        </w:r>
        <w:r w:rsidR="00952B76">
          <w:rPr>
            <w:webHidden/>
          </w:rPr>
          <w:tab/>
        </w:r>
        <w:r w:rsidR="00952B76">
          <w:rPr>
            <w:webHidden/>
          </w:rPr>
          <w:fldChar w:fldCharType="begin"/>
        </w:r>
        <w:r w:rsidR="00952B76">
          <w:rPr>
            <w:webHidden/>
          </w:rPr>
          <w:instrText xml:space="preserve"> PAGEREF _Toc108456255 \h </w:instrText>
        </w:r>
        <w:r w:rsidR="00952B76">
          <w:rPr>
            <w:webHidden/>
          </w:rPr>
        </w:r>
        <w:r w:rsidR="00952B76">
          <w:rPr>
            <w:webHidden/>
          </w:rPr>
          <w:fldChar w:fldCharType="separate"/>
        </w:r>
        <w:r w:rsidR="00952B76">
          <w:rPr>
            <w:webHidden/>
          </w:rPr>
          <w:t>53</w:t>
        </w:r>
        <w:r w:rsidR="00952B76">
          <w:rPr>
            <w:webHidden/>
          </w:rPr>
          <w:fldChar w:fldCharType="end"/>
        </w:r>
      </w:hyperlink>
    </w:p>
    <w:p w14:paraId="5B2D3810" w14:textId="259BA8E5" w:rsidR="00952B76" w:rsidRDefault="00000000">
      <w:pPr>
        <w:pStyle w:val="TOC1"/>
        <w:rPr>
          <w:rFonts w:asciiTheme="minorHAnsi" w:eastAsiaTheme="minorEastAsia" w:hAnsiTheme="minorHAnsi" w:cstheme="minorBidi"/>
          <w:caps w:val="0"/>
          <w:sz w:val="22"/>
          <w:szCs w:val="22"/>
          <w:lang w:val="en-US" w:eastAsia="en-US"/>
        </w:rPr>
      </w:pPr>
      <w:hyperlink w:anchor="_Toc108456256" w:history="1">
        <w:r w:rsidR="00952B76" w:rsidRPr="00021F57">
          <w:rPr>
            <w:rStyle w:val="Hyperlink"/>
          </w:rPr>
          <w:t>Main Controls</w:t>
        </w:r>
        <w:r w:rsidR="00952B76">
          <w:rPr>
            <w:webHidden/>
          </w:rPr>
          <w:tab/>
        </w:r>
        <w:r w:rsidR="00952B76">
          <w:rPr>
            <w:webHidden/>
          </w:rPr>
          <w:fldChar w:fldCharType="begin"/>
        </w:r>
        <w:r w:rsidR="00952B76">
          <w:rPr>
            <w:webHidden/>
          </w:rPr>
          <w:instrText xml:space="preserve"> PAGEREF _Toc108456256 \h </w:instrText>
        </w:r>
        <w:r w:rsidR="00952B76">
          <w:rPr>
            <w:webHidden/>
          </w:rPr>
        </w:r>
        <w:r w:rsidR="00952B76">
          <w:rPr>
            <w:webHidden/>
          </w:rPr>
          <w:fldChar w:fldCharType="separate"/>
        </w:r>
        <w:r w:rsidR="00952B76">
          <w:rPr>
            <w:webHidden/>
          </w:rPr>
          <w:t>55</w:t>
        </w:r>
        <w:r w:rsidR="00952B76">
          <w:rPr>
            <w:webHidden/>
          </w:rPr>
          <w:fldChar w:fldCharType="end"/>
        </w:r>
      </w:hyperlink>
    </w:p>
    <w:p w14:paraId="70CCA8A8" w14:textId="0378CE85" w:rsidR="00952B76" w:rsidRDefault="00000000">
      <w:pPr>
        <w:pStyle w:val="TOC2"/>
        <w:rPr>
          <w:rFonts w:asciiTheme="minorHAnsi" w:eastAsiaTheme="minorEastAsia" w:hAnsiTheme="minorHAnsi" w:cstheme="minorBidi"/>
          <w:sz w:val="22"/>
          <w:szCs w:val="22"/>
          <w:lang w:val="en-US" w:eastAsia="en-US"/>
        </w:rPr>
      </w:pPr>
      <w:hyperlink w:anchor="_Toc108456257" w:history="1">
        <w:r w:rsidR="00952B76" w:rsidRPr="00021F57">
          <w:rPr>
            <w:rStyle w:val="Hyperlink"/>
          </w:rPr>
          <w:t>Left Menu bar</w:t>
        </w:r>
        <w:r w:rsidR="00952B76">
          <w:rPr>
            <w:webHidden/>
          </w:rPr>
          <w:tab/>
        </w:r>
        <w:r w:rsidR="00952B76">
          <w:rPr>
            <w:webHidden/>
          </w:rPr>
          <w:fldChar w:fldCharType="begin"/>
        </w:r>
        <w:r w:rsidR="00952B76">
          <w:rPr>
            <w:webHidden/>
          </w:rPr>
          <w:instrText xml:space="preserve"> PAGEREF _Toc108456257 \h </w:instrText>
        </w:r>
        <w:r w:rsidR="00952B76">
          <w:rPr>
            <w:webHidden/>
          </w:rPr>
        </w:r>
        <w:r w:rsidR="00952B76">
          <w:rPr>
            <w:webHidden/>
          </w:rPr>
          <w:fldChar w:fldCharType="separate"/>
        </w:r>
        <w:r w:rsidR="00952B76">
          <w:rPr>
            <w:webHidden/>
          </w:rPr>
          <w:t>55</w:t>
        </w:r>
        <w:r w:rsidR="00952B76">
          <w:rPr>
            <w:webHidden/>
          </w:rPr>
          <w:fldChar w:fldCharType="end"/>
        </w:r>
      </w:hyperlink>
    </w:p>
    <w:p w14:paraId="766F35FB" w14:textId="1124A8C4" w:rsidR="00952B76" w:rsidRDefault="00000000">
      <w:pPr>
        <w:pStyle w:val="TOC2"/>
        <w:rPr>
          <w:rFonts w:asciiTheme="minorHAnsi" w:eastAsiaTheme="minorEastAsia" w:hAnsiTheme="minorHAnsi" w:cstheme="minorBidi"/>
          <w:sz w:val="22"/>
          <w:szCs w:val="22"/>
          <w:lang w:val="en-US" w:eastAsia="en-US"/>
        </w:rPr>
      </w:pPr>
      <w:hyperlink w:anchor="_Toc108456258" w:history="1">
        <w:r w:rsidR="00952B76" w:rsidRPr="00021F57">
          <w:rPr>
            <w:rStyle w:val="Hyperlink"/>
          </w:rPr>
          <w:t>Right Menu bar</w:t>
        </w:r>
        <w:r w:rsidR="00952B76">
          <w:rPr>
            <w:webHidden/>
          </w:rPr>
          <w:tab/>
        </w:r>
        <w:r w:rsidR="00952B76">
          <w:rPr>
            <w:webHidden/>
          </w:rPr>
          <w:fldChar w:fldCharType="begin"/>
        </w:r>
        <w:r w:rsidR="00952B76">
          <w:rPr>
            <w:webHidden/>
          </w:rPr>
          <w:instrText xml:space="preserve"> PAGEREF _Toc108456258 \h </w:instrText>
        </w:r>
        <w:r w:rsidR="00952B76">
          <w:rPr>
            <w:webHidden/>
          </w:rPr>
        </w:r>
        <w:r w:rsidR="00952B76">
          <w:rPr>
            <w:webHidden/>
          </w:rPr>
          <w:fldChar w:fldCharType="separate"/>
        </w:r>
        <w:r w:rsidR="00952B76">
          <w:rPr>
            <w:webHidden/>
          </w:rPr>
          <w:t>58</w:t>
        </w:r>
        <w:r w:rsidR="00952B76">
          <w:rPr>
            <w:webHidden/>
          </w:rPr>
          <w:fldChar w:fldCharType="end"/>
        </w:r>
      </w:hyperlink>
    </w:p>
    <w:p w14:paraId="2376CF41" w14:textId="51C61502" w:rsidR="00952B76" w:rsidRDefault="00000000">
      <w:pPr>
        <w:pStyle w:val="TOC2"/>
        <w:rPr>
          <w:rFonts w:asciiTheme="minorHAnsi" w:eastAsiaTheme="minorEastAsia" w:hAnsiTheme="minorHAnsi" w:cstheme="minorBidi"/>
          <w:sz w:val="22"/>
          <w:szCs w:val="22"/>
          <w:lang w:val="en-US" w:eastAsia="en-US"/>
        </w:rPr>
      </w:pPr>
      <w:hyperlink w:anchor="_Toc108456259" w:history="1">
        <w:r w:rsidR="00952B76" w:rsidRPr="00021F57">
          <w:rPr>
            <w:rStyle w:val="Hyperlink"/>
          </w:rPr>
          <w:t>Common</w:t>
        </w:r>
        <w:r w:rsidR="00952B76">
          <w:rPr>
            <w:webHidden/>
          </w:rPr>
          <w:tab/>
        </w:r>
        <w:r w:rsidR="00952B76">
          <w:rPr>
            <w:webHidden/>
          </w:rPr>
          <w:fldChar w:fldCharType="begin"/>
        </w:r>
        <w:r w:rsidR="00952B76">
          <w:rPr>
            <w:webHidden/>
          </w:rPr>
          <w:instrText xml:space="preserve"> PAGEREF _Toc108456259 \h </w:instrText>
        </w:r>
        <w:r w:rsidR="00952B76">
          <w:rPr>
            <w:webHidden/>
          </w:rPr>
        </w:r>
        <w:r w:rsidR="00952B76">
          <w:rPr>
            <w:webHidden/>
          </w:rPr>
          <w:fldChar w:fldCharType="separate"/>
        </w:r>
        <w:r w:rsidR="00952B76">
          <w:rPr>
            <w:webHidden/>
          </w:rPr>
          <w:t>60</w:t>
        </w:r>
        <w:r w:rsidR="00952B76">
          <w:rPr>
            <w:webHidden/>
          </w:rPr>
          <w:fldChar w:fldCharType="end"/>
        </w:r>
      </w:hyperlink>
    </w:p>
    <w:p w14:paraId="1FF9A7D6" w14:textId="0AA341A1" w:rsidR="00952B76" w:rsidRDefault="00000000">
      <w:pPr>
        <w:pStyle w:val="TOC2"/>
        <w:rPr>
          <w:rFonts w:asciiTheme="minorHAnsi" w:eastAsiaTheme="minorEastAsia" w:hAnsiTheme="minorHAnsi" w:cstheme="minorBidi"/>
          <w:sz w:val="22"/>
          <w:szCs w:val="22"/>
          <w:lang w:val="en-US" w:eastAsia="en-US"/>
        </w:rPr>
      </w:pPr>
      <w:hyperlink w:anchor="_Toc108456260" w:history="1">
        <w:r w:rsidR="00952B76" w:rsidRPr="00021F57">
          <w:rPr>
            <w:rStyle w:val="Hyperlink"/>
          </w:rPr>
          <w:t>Double- and Quad-Tracking</w:t>
        </w:r>
        <w:r w:rsidR="00952B76">
          <w:rPr>
            <w:webHidden/>
          </w:rPr>
          <w:tab/>
        </w:r>
        <w:r w:rsidR="00952B76">
          <w:rPr>
            <w:webHidden/>
          </w:rPr>
          <w:fldChar w:fldCharType="begin"/>
        </w:r>
        <w:r w:rsidR="00952B76">
          <w:rPr>
            <w:webHidden/>
          </w:rPr>
          <w:instrText xml:space="preserve"> PAGEREF _Toc108456260 \h </w:instrText>
        </w:r>
        <w:r w:rsidR="00952B76">
          <w:rPr>
            <w:webHidden/>
          </w:rPr>
        </w:r>
        <w:r w:rsidR="00952B76">
          <w:rPr>
            <w:webHidden/>
          </w:rPr>
          <w:fldChar w:fldCharType="separate"/>
        </w:r>
        <w:r w:rsidR="00952B76">
          <w:rPr>
            <w:webHidden/>
          </w:rPr>
          <w:t>60</w:t>
        </w:r>
        <w:r w:rsidR="00952B76">
          <w:rPr>
            <w:webHidden/>
          </w:rPr>
          <w:fldChar w:fldCharType="end"/>
        </w:r>
      </w:hyperlink>
    </w:p>
    <w:p w14:paraId="47A89190" w14:textId="2419B7C2" w:rsidR="00952B76" w:rsidRDefault="00000000">
      <w:pPr>
        <w:pStyle w:val="TOC2"/>
        <w:rPr>
          <w:rFonts w:asciiTheme="minorHAnsi" w:eastAsiaTheme="minorEastAsia" w:hAnsiTheme="minorHAnsi" w:cstheme="minorBidi"/>
          <w:sz w:val="22"/>
          <w:szCs w:val="22"/>
          <w:lang w:val="en-US" w:eastAsia="en-US"/>
        </w:rPr>
      </w:pPr>
      <w:hyperlink w:anchor="_Toc108456261" w:history="1">
        <w:r w:rsidR="00952B76" w:rsidRPr="00021F57">
          <w:rPr>
            <w:rStyle w:val="Hyperlink"/>
          </w:rPr>
          <w:t>RealEight Effect Table and Description</w:t>
        </w:r>
        <w:r w:rsidR="00952B76">
          <w:rPr>
            <w:webHidden/>
          </w:rPr>
          <w:tab/>
        </w:r>
        <w:r w:rsidR="00952B76">
          <w:rPr>
            <w:webHidden/>
          </w:rPr>
          <w:fldChar w:fldCharType="begin"/>
        </w:r>
        <w:r w:rsidR="00952B76">
          <w:rPr>
            <w:webHidden/>
          </w:rPr>
          <w:instrText xml:space="preserve"> PAGEREF _Toc108456261 \h </w:instrText>
        </w:r>
        <w:r w:rsidR="00952B76">
          <w:rPr>
            <w:webHidden/>
          </w:rPr>
        </w:r>
        <w:r w:rsidR="00952B76">
          <w:rPr>
            <w:webHidden/>
          </w:rPr>
          <w:fldChar w:fldCharType="separate"/>
        </w:r>
        <w:r w:rsidR="00952B76">
          <w:rPr>
            <w:webHidden/>
          </w:rPr>
          <w:t>62</w:t>
        </w:r>
        <w:r w:rsidR="00952B76">
          <w:rPr>
            <w:webHidden/>
          </w:rPr>
          <w:fldChar w:fldCharType="end"/>
        </w:r>
      </w:hyperlink>
    </w:p>
    <w:p w14:paraId="28E50C78" w14:textId="76990404" w:rsidR="00952B76" w:rsidRDefault="00000000">
      <w:pPr>
        <w:pStyle w:val="TOC1"/>
        <w:rPr>
          <w:rFonts w:asciiTheme="minorHAnsi" w:eastAsiaTheme="minorEastAsia" w:hAnsiTheme="minorHAnsi" w:cstheme="minorBidi"/>
          <w:caps w:val="0"/>
          <w:sz w:val="22"/>
          <w:szCs w:val="22"/>
          <w:lang w:val="en-US" w:eastAsia="en-US"/>
        </w:rPr>
      </w:pPr>
      <w:hyperlink w:anchor="_Toc108456262" w:history="1">
        <w:r w:rsidR="00952B76" w:rsidRPr="00021F57">
          <w:rPr>
            <w:rStyle w:val="Hyperlink"/>
          </w:rPr>
          <w:t>Pattern Global Mode</w:t>
        </w:r>
        <w:r w:rsidR="00952B76">
          <w:rPr>
            <w:webHidden/>
          </w:rPr>
          <w:tab/>
        </w:r>
        <w:r w:rsidR="00952B76">
          <w:rPr>
            <w:webHidden/>
          </w:rPr>
          <w:fldChar w:fldCharType="begin"/>
        </w:r>
        <w:r w:rsidR="00952B76">
          <w:rPr>
            <w:webHidden/>
          </w:rPr>
          <w:instrText xml:space="preserve"> PAGEREF _Toc108456262 \h </w:instrText>
        </w:r>
        <w:r w:rsidR="00952B76">
          <w:rPr>
            <w:webHidden/>
          </w:rPr>
        </w:r>
        <w:r w:rsidR="00952B76">
          <w:rPr>
            <w:webHidden/>
          </w:rPr>
          <w:fldChar w:fldCharType="separate"/>
        </w:r>
        <w:r w:rsidR="00952B76">
          <w:rPr>
            <w:webHidden/>
          </w:rPr>
          <w:t>69</w:t>
        </w:r>
        <w:r w:rsidR="00952B76">
          <w:rPr>
            <w:webHidden/>
          </w:rPr>
          <w:fldChar w:fldCharType="end"/>
        </w:r>
      </w:hyperlink>
    </w:p>
    <w:p w14:paraId="761C122F" w14:textId="7FAD7E59" w:rsidR="00952B76" w:rsidRDefault="00000000">
      <w:pPr>
        <w:pStyle w:val="TOC2"/>
        <w:rPr>
          <w:rFonts w:asciiTheme="minorHAnsi" w:eastAsiaTheme="minorEastAsia" w:hAnsiTheme="minorHAnsi" w:cstheme="minorBidi"/>
          <w:sz w:val="22"/>
          <w:szCs w:val="22"/>
          <w:lang w:val="en-US" w:eastAsia="en-US"/>
        </w:rPr>
      </w:pPr>
      <w:hyperlink w:anchor="_Toc108456263" w:history="1">
        <w:r w:rsidR="00952B76" w:rsidRPr="00021F57">
          <w:rPr>
            <w:rStyle w:val="Hyperlink"/>
          </w:rPr>
          <w:t>Using MusicLab Rhythm Pattern Library and Pattern Manager</w:t>
        </w:r>
        <w:r w:rsidR="00952B76">
          <w:rPr>
            <w:webHidden/>
          </w:rPr>
          <w:tab/>
        </w:r>
        <w:r w:rsidR="00952B76">
          <w:rPr>
            <w:webHidden/>
          </w:rPr>
          <w:fldChar w:fldCharType="begin"/>
        </w:r>
        <w:r w:rsidR="00952B76">
          <w:rPr>
            <w:webHidden/>
          </w:rPr>
          <w:instrText xml:space="preserve"> PAGEREF _Toc108456263 \h </w:instrText>
        </w:r>
        <w:r w:rsidR="00952B76">
          <w:rPr>
            <w:webHidden/>
          </w:rPr>
        </w:r>
        <w:r w:rsidR="00952B76">
          <w:rPr>
            <w:webHidden/>
          </w:rPr>
          <w:fldChar w:fldCharType="separate"/>
        </w:r>
        <w:r w:rsidR="00952B76">
          <w:rPr>
            <w:webHidden/>
          </w:rPr>
          <w:t>69</w:t>
        </w:r>
        <w:r w:rsidR="00952B76">
          <w:rPr>
            <w:webHidden/>
          </w:rPr>
          <w:fldChar w:fldCharType="end"/>
        </w:r>
      </w:hyperlink>
    </w:p>
    <w:p w14:paraId="2DF296ED" w14:textId="0409536E" w:rsidR="00952B76" w:rsidRDefault="00000000">
      <w:pPr>
        <w:pStyle w:val="TOC2"/>
        <w:rPr>
          <w:rFonts w:asciiTheme="minorHAnsi" w:eastAsiaTheme="minorEastAsia" w:hAnsiTheme="minorHAnsi" w:cstheme="minorBidi"/>
          <w:sz w:val="22"/>
          <w:szCs w:val="22"/>
          <w:lang w:val="en-US" w:eastAsia="en-US"/>
        </w:rPr>
      </w:pPr>
      <w:hyperlink w:anchor="_Toc108456264" w:history="1">
        <w:r w:rsidR="00952B76" w:rsidRPr="00021F57">
          <w:rPr>
            <w:rStyle w:val="Hyperlink"/>
          </w:rPr>
          <w:t>Using Rhythm Patterns in a MIDI Track</w:t>
        </w:r>
        <w:r w:rsidR="00952B76">
          <w:rPr>
            <w:webHidden/>
          </w:rPr>
          <w:tab/>
        </w:r>
        <w:r w:rsidR="00952B76">
          <w:rPr>
            <w:webHidden/>
          </w:rPr>
          <w:fldChar w:fldCharType="begin"/>
        </w:r>
        <w:r w:rsidR="00952B76">
          <w:rPr>
            <w:webHidden/>
          </w:rPr>
          <w:instrText xml:space="preserve"> PAGEREF _Toc108456264 \h </w:instrText>
        </w:r>
        <w:r w:rsidR="00952B76">
          <w:rPr>
            <w:webHidden/>
          </w:rPr>
        </w:r>
        <w:r w:rsidR="00952B76">
          <w:rPr>
            <w:webHidden/>
          </w:rPr>
          <w:fldChar w:fldCharType="separate"/>
        </w:r>
        <w:r w:rsidR="00952B76">
          <w:rPr>
            <w:webHidden/>
          </w:rPr>
          <w:t>74</w:t>
        </w:r>
        <w:r w:rsidR="00952B76">
          <w:rPr>
            <w:webHidden/>
          </w:rPr>
          <w:fldChar w:fldCharType="end"/>
        </w:r>
      </w:hyperlink>
    </w:p>
    <w:p w14:paraId="4E94D3B2" w14:textId="22B3E829" w:rsidR="00952B76" w:rsidRDefault="00000000">
      <w:pPr>
        <w:pStyle w:val="TOC2"/>
        <w:rPr>
          <w:rFonts w:asciiTheme="minorHAnsi" w:eastAsiaTheme="minorEastAsia" w:hAnsiTheme="minorHAnsi" w:cstheme="minorBidi"/>
          <w:sz w:val="22"/>
          <w:szCs w:val="22"/>
          <w:lang w:val="en-US" w:eastAsia="en-US"/>
        </w:rPr>
      </w:pPr>
      <w:hyperlink w:anchor="_Toc108456265" w:history="1">
        <w:r w:rsidR="00952B76" w:rsidRPr="00021F57">
          <w:rPr>
            <w:rStyle w:val="Hyperlink"/>
          </w:rPr>
          <w:t>Creating Custom Styles for Pattern Library</w:t>
        </w:r>
        <w:r w:rsidR="00952B76">
          <w:rPr>
            <w:webHidden/>
          </w:rPr>
          <w:tab/>
        </w:r>
        <w:r w:rsidR="00952B76">
          <w:rPr>
            <w:webHidden/>
          </w:rPr>
          <w:fldChar w:fldCharType="begin"/>
        </w:r>
        <w:r w:rsidR="00952B76">
          <w:rPr>
            <w:webHidden/>
          </w:rPr>
          <w:instrText xml:space="preserve"> PAGEREF _Toc108456265 \h </w:instrText>
        </w:r>
        <w:r w:rsidR="00952B76">
          <w:rPr>
            <w:webHidden/>
          </w:rPr>
        </w:r>
        <w:r w:rsidR="00952B76">
          <w:rPr>
            <w:webHidden/>
          </w:rPr>
          <w:fldChar w:fldCharType="separate"/>
        </w:r>
        <w:r w:rsidR="00952B76">
          <w:rPr>
            <w:webHidden/>
          </w:rPr>
          <w:t>75</w:t>
        </w:r>
        <w:r w:rsidR="00952B76">
          <w:rPr>
            <w:webHidden/>
          </w:rPr>
          <w:fldChar w:fldCharType="end"/>
        </w:r>
      </w:hyperlink>
    </w:p>
    <w:p w14:paraId="3E8A2616" w14:textId="70363ACC" w:rsidR="00952B76" w:rsidRDefault="00000000">
      <w:pPr>
        <w:pStyle w:val="TOC2"/>
        <w:rPr>
          <w:rFonts w:asciiTheme="minorHAnsi" w:eastAsiaTheme="minorEastAsia" w:hAnsiTheme="minorHAnsi" w:cstheme="minorBidi"/>
          <w:sz w:val="22"/>
          <w:szCs w:val="22"/>
          <w:lang w:val="en-US" w:eastAsia="en-US"/>
        </w:rPr>
      </w:pPr>
      <w:hyperlink w:anchor="_Toc108456266" w:history="1">
        <w:r w:rsidR="00952B76" w:rsidRPr="00021F57">
          <w:rPr>
            <w:rStyle w:val="Hyperlink"/>
          </w:rPr>
          <w:t>RealEight Stroke Map</w:t>
        </w:r>
        <w:r w:rsidR="00952B76">
          <w:rPr>
            <w:webHidden/>
          </w:rPr>
          <w:tab/>
        </w:r>
        <w:r w:rsidR="00952B76">
          <w:rPr>
            <w:webHidden/>
          </w:rPr>
          <w:fldChar w:fldCharType="begin"/>
        </w:r>
        <w:r w:rsidR="00952B76">
          <w:rPr>
            <w:webHidden/>
          </w:rPr>
          <w:instrText xml:space="preserve"> PAGEREF _Toc108456266 \h </w:instrText>
        </w:r>
        <w:r w:rsidR="00952B76">
          <w:rPr>
            <w:webHidden/>
          </w:rPr>
        </w:r>
        <w:r w:rsidR="00952B76">
          <w:rPr>
            <w:webHidden/>
          </w:rPr>
          <w:fldChar w:fldCharType="separate"/>
        </w:r>
        <w:r w:rsidR="00952B76">
          <w:rPr>
            <w:webHidden/>
          </w:rPr>
          <w:t>77</w:t>
        </w:r>
        <w:r w:rsidR="00952B76">
          <w:rPr>
            <w:webHidden/>
          </w:rPr>
          <w:fldChar w:fldCharType="end"/>
        </w:r>
      </w:hyperlink>
    </w:p>
    <w:p w14:paraId="54E3EC56" w14:textId="07B8350E" w:rsidR="00952B76" w:rsidRDefault="00000000">
      <w:pPr>
        <w:pStyle w:val="TOC1"/>
        <w:rPr>
          <w:rFonts w:asciiTheme="minorHAnsi" w:eastAsiaTheme="minorEastAsia" w:hAnsiTheme="minorHAnsi" w:cstheme="minorBidi"/>
          <w:caps w:val="0"/>
          <w:sz w:val="22"/>
          <w:szCs w:val="22"/>
          <w:lang w:val="en-US" w:eastAsia="en-US"/>
        </w:rPr>
      </w:pPr>
      <w:hyperlink w:anchor="_Toc108456267" w:history="1">
        <w:r w:rsidR="00952B76" w:rsidRPr="00021F57">
          <w:rPr>
            <w:rStyle w:val="Hyperlink"/>
          </w:rPr>
          <w:t>Song Global Mode</w:t>
        </w:r>
        <w:r w:rsidR="00952B76">
          <w:rPr>
            <w:webHidden/>
          </w:rPr>
          <w:tab/>
        </w:r>
        <w:r w:rsidR="00952B76">
          <w:rPr>
            <w:webHidden/>
          </w:rPr>
          <w:fldChar w:fldCharType="begin"/>
        </w:r>
        <w:r w:rsidR="00952B76">
          <w:rPr>
            <w:webHidden/>
          </w:rPr>
          <w:instrText xml:space="preserve"> PAGEREF _Toc108456267 \h </w:instrText>
        </w:r>
        <w:r w:rsidR="00952B76">
          <w:rPr>
            <w:webHidden/>
          </w:rPr>
        </w:r>
        <w:r w:rsidR="00952B76">
          <w:rPr>
            <w:webHidden/>
          </w:rPr>
          <w:fldChar w:fldCharType="separate"/>
        </w:r>
        <w:r w:rsidR="00952B76">
          <w:rPr>
            <w:webHidden/>
          </w:rPr>
          <w:t>78</w:t>
        </w:r>
        <w:r w:rsidR="00952B76">
          <w:rPr>
            <w:webHidden/>
          </w:rPr>
          <w:fldChar w:fldCharType="end"/>
        </w:r>
      </w:hyperlink>
    </w:p>
    <w:p w14:paraId="46EE90FC" w14:textId="4AA8047B" w:rsidR="00952B76" w:rsidRDefault="00000000">
      <w:pPr>
        <w:pStyle w:val="TOC2"/>
        <w:rPr>
          <w:rFonts w:asciiTheme="minorHAnsi" w:eastAsiaTheme="minorEastAsia" w:hAnsiTheme="minorHAnsi" w:cstheme="minorBidi"/>
          <w:sz w:val="22"/>
          <w:szCs w:val="22"/>
          <w:lang w:val="en-US" w:eastAsia="en-US"/>
        </w:rPr>
      </w:pPr>
      <w:hyperlink w:anchor="_Toc108456268" w:history="1">
        <w:r w:rsidR="00952B76" w:rsidRPr="00021F57">
          <w:rPr>
            <w:rStyle w:val="Hyperlink"/>
          </w:rPr>
          <w:t>Working with Patterns</w:t>
        </w:r>
        <w:r w:rsidR="00952B76">
          <w:rPr>
            <w:webHidden/>
          </w:rPr>
          <w:tab/>
        </w:r>
        <w:r w:rsidR="00952B76">
          <w:rPr>
            <w:webHidden/>
          </w:rPr>
          <w:fldChar w:fldCharType="begin"/>
        </w:r>
        <w:r w:rsidR="00952B76">
          <w:rPr>
            <w:webHidden/>
          </w:rPr>
          <w:instrText xml:space="preserve"> PAGEREF _Toc108456268 \h </w:instrText>
        </w:r>
        <w:r w:rsidR="00952B76">
          <w:rPr>
            <w:webHidden/>
          </w:rPr>
        </w:r>
        <w:r w:rsidR="00952B76">
          <w:rPr>
            <w:webHidden/>
          </w:rPr>
          <w:fldChar w:fldCharType="separate"/>
        </w:r>
        <w:r w:rsidR="00952B76">
          <w:rPr>
            <w:webHidden/>
          </w:rPr>
          <w:t>79</w:t>
        </w:r>
        <w:r w:rsidR="00952B76">
          <w:rPr>
            <w:webHidden/>
          </w:rPr>
          <w:fldChar w:fldCharType="end"/>
        </w:r>
      </w:hyperlink>
    </w:p>
    <w:p w14:paraId="493CE30C" w14:textId="357083CF" w:rsidR="00952B76" w:rsidRDefault="00000000">
      <w:pPr>
        <w:pStyle w:val="TOC2"/>
        <w:rPr>
          <w:rFonts w:asciiTheme="minorHAnsi" w:eastAsiaTheme="minorEastAsia" w:hAnsiTheme="minorHAnsi" w:cstheme="minorBidi"/>
          <w:sz w:val="22"/>
          <w:szCs w:val="22"/>
          <w:lang w:val="en-US" w:eastAsia="en-US"/>
        </w:rPr>
      </w:pPr>
      <w:hyperlink w:anchor="_Toc108456269" w:history="1">
        <w:r w:rsidR="00952B76" w:rsidRPr="00021F57">
          <w:rPr>
            <w:rStyle w:val="Hyperlink"/>
          </w:rPr>
          <w:t>Working with Chords</w:t>
        </w:r>
        <w:r w:rsidR="00952B76">
          <w:rPr>
            <w:webHidden/>
          </w:rPr>
          <w:tab/>
        </w:r>
        <w:r w:rsidR="00952B76">
          <w:rPr>
            <w:webHidden/>
          </w:rPr>
          <w:fldChar w:fldCharType="begin"/>
        </w:r>
        <w:r w:rsidR="00952B76">
          <w:rPr>
            <w:webHidden/>
          </w:rPr>
          <w:instrText xml:space="preserve"> PAGEREF _Toc108456269 \h </w:instrText>
        </w:r>
        <w:r w:rsidR="00952B76">
          <w:rPr>
            <w:webHidden/>
          </w:rPr>
        </w:r>
        <w:r w:rsidR="00952B76">
          <w:rPr>
            <w:webHidden/>
          </w:rPr>
          <w:fldChar w:fldCharType="separate"/>
        </w:r>
        <w:r w:rsidR="00952B76">
          <w:rPr>
            <w:webHidden/>
          </w:rPr>
          <w:t>81</w:t>
        </w:r>
        <w:r w:rsidR="00952B76">
          <w:rPr>
            <w:webHidden/>
          </w:rPr>
          <w:fldChar w:fldCharType="end"/>
        </w:r>
      </w:hyperlink>
    </w:p>
    <w:p w14:paraId="3FDF127C" w14:textId="0BA248EE" w:rsidR="00952B76" w:rsidRDefault="00000000">
      <w:pPr>
        <w:pStyle w:val="TOC2"/>
        <w:rPr>
          <w:rFonts w:asciiTheme="minorHAnsi" w:eastAsiaTheme="minorEastAsia" w:hAnsiTheme="minorHAnsi" w:cstheme="minorBidi"/>
          <w:sz w:val="22"/>
          <w:szCs w:val="22"/>
          <w:lang w:val="en-US" w:eastAsia="en-US"/>
        </w:rPr>
      </w:pPr>
      <w:hyperlink w:anchor="_Toc108456270" w:history="1">
        <w:r w:rsidR="00952B76" w:rsidRPr="00021F57">
          <w:rPr>
            <w:rStyle w:val="Hyperlink"/>
          </w:rPr>
          <w:t>Time Line</w:t>
        </w:r>
        <w:r w:rsidR="00952B76">
          <w:rPr>
            <w:webHidden/>
          </w:rPr>
          <w:tab/>
        </w:r>
        <w:r w:rsidR="00952B76">
          <w:rPr>
            <w:webHidden/>
          </w:rPr>
          <w:fldChar w:fldCharType="begin"/>
        </w:r>
        <w:r w:rsidR="00952B76">
          <w:rPr>
            <w:webHidden/>
          </w:rPr>
          <w:instrText xml:space="preserve"> PAGEREF _Toc108456270 \h </w:instrText>
        </w:r>
        <w:r w:rsidR="00952B76">
          <w:rPr>
            <w:webHidden/>
          </w:rPr>
        </w:r>
        <w:r w:rsidR="00952B76">
          <w:rPr>
            <w:webHidden/>
          </w:rPr>
          <w:fldChar w:fldCharType="separate"/>
        </w:r>
        <w:r w:rsidR="00952B76">
          <w:rPr>
            <w:webHidden/>
          </w:rPr>
          <w:t>86</w:t>
        </w:r>
        <w:r w:rsidR="00952B76">
          <w:rPr>
            <w:webHidden/>
          </w:rPr>
          <w:fldChar w:fldCharType="end"/>
        </w:r>
      </w:hyperlink>
    </w:p>
    <w:p w14:paraId="6BD4F1B1" w14:textId="5BB79901" w:rsidR="00952B76" w:rsidRDefault="00000000">
      <w:pPr>
        <w:pStyle w:val="TOC2"/>
        <w:rPr>
          <w:rFonts w:asciiTheme="minorHAnsi" w:eastAsiaTheme="minorEastAsia" w:hAnsiTheme="minorHAnsi" w:cstheme="minorBidi"/>
          <w:sz w:val="22"/>
          <w:szCs w:val="22"/>
          <w:lang w:val="en-US" w:eastAsia="en-US"/>
        </w:rPr>
      </w:pPr>
      <w:hyperlink w:anchor="_Toc108456271" w:history="1">
        <w:r w:rsidR="00952B76" w:rsidRPr="00021F57">
          <w:rPr>
            <w:rStyle w:val="Hyperlink"/>
          </w:rPr>
          <w:t>Moving Song events to MIDI track</w:t>
        </w:r>
        <w:r w:rsidR="00952B76">
          <w:rPr>
            <w:webHidden/>
          </w:rPr>
          <w:tab/>
        </w:r>
        <w:r w:rsidR="00952B76">
          <w:rPr>
            <w:webHidden/>
          </w:rPr>
          <w:fldChar w:fldCharType="begin"/>
        </w:r>
        <w:r w:rsidR="00952B76">
          <w:rPr>
            <w:webHidden/>
          </w:rPr>
          <w:instrText xml:space="preserve"> PAGEREF _Toc108456271 \h </w:instrText>
        </w:r>
        <w:r w:rsidR="00952B76">
          <w:rPr>
            <w:webHidden/>
          </w:rPr>
        </w:r>
        <w:r w:rsidR="00952B76">
          <w:rPr>
            <w:webHidden/>
          </w:rPr>
          <w:fldChar w:fldCharType="separate"/>
        </w:r>
        <w:r w:rsidR="00952B76">
          <w:rPr>
            <w:webHidden/>
          </w:rPr>
          <w:t>87</w:t>
        </w:r>
        <w:r w:rsidR="00952B76">
          <w:rPr>
            <w:webHidden/>
          </w:rPr>
          <w:fldChar w:fldCharType="end"/>
        </w:r>
      </w:hyperlink>
    </w:p>
    <w:p w14:paraId="6348FA8D" w14:textId="4D8E7398" w:rsidR="00952B76" w:rsidRDefault="00000000">
      <w:pPr>
        <w:pStyle w:val="TOC2"/>
        <w:rPr>
          <w:rFonts w:asciiTheme="minorHAnsi" w:eastAsiaTheme="minorEastAsia" w:hAnsiTheme="minorHAnsi" w:cstheme="minorBidi"/>
          <w:sz w:val="22"/>
          <w:szCs w:val="22"/>
          <w:lang w:val="en-US" w:eastAsia="en-US"/>
        </w:rPr>
      </w:pPr>
      <w:hyperlink w:anchor="_Toc108456272" w:history="1">
        <w:r w:rsidR="00952B76" w:rsidRPr="00021F57">
          <w:rPr>
            <w:rStyle w:val="Hyperlink"/>
          </w:rPr>
          <w:t>Controls</w:t>
        </w:r>
        <w:r w:rsidR="00952B76">
          <w:rPr>
            <w:webHidden/>
          </w:rPr>
          <w:tab/>
        </w:r>
        <w:r w:rsidR="00952B76">
          <w:rPr>
            <w:webHidden/>
          </w:rPr>
          <w:fldChar w:fldCharType="begin"/>
        </w:r>
        <w:r w:rsidR="00952B76">
          <w:rPr>
            <w:webHidden/>
          </w:rPr>
          <w:instrText xml:space="preserve"> PAGEREF _Toc108456272 \h </w:instrText>
        </w:r>
        <w:r w:rsidR="00952B76">
          <w:rPr>
            <w:webHidden/>
          </w:rPr>
        </w:r>
        <w:r w:rsidR="00952B76">
          <w:rPr>
            <w:webHidden/>
          </w:rPr>
          <w:fldChar w:fldCharType="separate"/>
        </w:r>
        <w:r w:rsidR="00952B76">
          <w:rPr>
            <w:webHidden/>
          </w:rPr>
          <w:t>87</w:t>
        </w:r>
        <w:r w:rsidR="00952B76">
          <w:rPr>
            <w:webHidden/>
          </w:rPr>
          <w:fldChar w:fldCharType="end"/>
        </w:r>
      </w:hyperlink>
    </w:p>
    <w:p w14:paraId="01C0D8C1" w14:textId="28D9B9DF" w:rsidR="00952B76" w:rsidRDefault="00000000">
      <w:pPr>
        <w:pStyle w:val="TOC2"/>
        <w:rPr>
          <w:rFonts w:asciiTheme="minorHAnsi" w:eastAsiaTheme="minorEastAsia" w:hAnsiTheme="minorHAnsi" w:cstheme="minorBidi"/>
          <w:sz w:val="22"/>
          <w:szCs w:val="22"/>
          <w:lang w:val="en-US" w:eastAsia="en-US"/>
        </w:rPr>
      </w:pPr>
      <w:hyperlink w:anchor="_Toc108456273" w:history="1">
        <w:r w:rsidR="00952B76" w:rsidRPr="00021F57">
          <w:rPr>
            <w:rStyle w:val="Hyperlink"/>
          </w:rPr>
          <w:t>Settings Panel</w:t>
        </w:r>
        <w:r w:rsidR="00952B76">
          <w:rPr>
            <w:webHidden/>
          </w:rPr>
          <w:tab/>
        </w:r>
        <w:r w:rsidR="00952B76">
          <w:rPr>
            <w:webHidden/>
          </w:rPr>
          <w:fldChar w:fldCharType="begin"/>
        </w:r>
        <w:r w:rsidR="00952B76">
          <w:rPr>
            <w:webHidden/>
          </w:rPr>
          <w:instrText xml:space="preserve"> PAGEREF _Toc108456273 \h </w:instrText>
        </w:r>
        <w:r w:rsidR="00952B76">
          <w:rPr>
            <w:webHidden/>
          </w:rPr>
        </w:r>
        <w:r w:rsidR="00952B76">
          <w:rPr>
            <w:webHidden/>
          </w:rPr>
          <w:fldChar w:fldCharType="separate"/>
        </w:r>
        <w:r w:rsidR="00952B76">
          <w:rPr>
            <w:webHidden/>
          </w:rPr>
          <w:t>89</w:t>
        </w:r>
        <w:r w:rsidR="00952B76">
          <w:rPr>
            <w:webHidden/>
          </w:rPr>
          <w:fldChar w:fldCharType="end"/>
        </w:r>
      </w:hyperlink>
    </w:p>
    <w:p w14:paraId="5E481C4F" w14:textId="02FD2DAD" w:rsidR="00952B76" w:rsidRDefault="00000000">
      <w:pPr>
        <w:pStyle w:val="TOC2"/>
        <w:rPr>
          <w:rFonts w:asciiTheme="minorHAnsi" w:eastAsiaTheme="minorEastAsia" w:hAnsiTheme="minorHAnsi" w:cstheme="minorBidi"/>
          <w:sz w:val="22"/>
          <w:szCs w:val="22"/>
          <w:lang w:val="en-US" w:eastAsia="en-US"/>
        </w:rPr>
      </w:pPr>
      <w:hyperlink w:anchor="_Toc108456274" w:history="1">
        <w:r w:rsidR="00952B76" w:rsidRPr="00021F57">
          <w:rPr>
            <w:rStyle w:val="Hyperlink"/>
          </w:rPr>
          <w:t>Keyboard Shortcuts</w:t>
        </w:r>
        <w:r w:rsidR="00952B76">
          <w:rPr>
            <w:webHidden/>
          </w:rPr>
          <w:tab/>
        </w:r>
        <w:r w:rsidR="00952B76">
          <w:rPr>
            <w:webHidden/>
          </w:rPr>
          <w:fldChar w:fldCharType="begin"/>
        </w:r>
        <w:r w:rsidR="00952B76">
          <w:rPr>
            <w:webHidden/>
          </w:rPr>
          <w:instrText xml:space="preserve"> PAGEREF _Toc108456274 \h </w:instrText>
        </w:r>
        <w:r w:rsidR="00952B76">
          <w:rPr>
            <w:webHidden/>
          </w:rPr>
        </w:r>
        <w:r w:rsidR="00952B76">
          <w:rPr>
            <w:webHidden/>
          </w:rPr>
          <w:fldChar w:fldCharType="separate"/>
        </w:r>
        <w:r w:rsidR="00952B76">
          <w:rPr>
            <w:webHidden/>
          </w:rPr>
          <w:t>90</w:t>
        </w:r>
        <w:r w:rsidR="00952B76">
          <w:rPr>
            <w:webHidden/>
          </w:rPr>
          <w:fldChar w:fldCharType="end"/>
        </w:r>
      </w:hyperlink>
    </w:p>
    <w:p w14:paraId="0F72E563" w14:textId="603FE3A7" w:rsidR="00952B76" w:rsidRDefault="00000000">
      <w:pPr>
        <w:pStyle w:val="TOC1"/>
        <w:rPr>
          <w:rFonts w:asciiTheme="minorHAnsi" w:eastAsiaTheme="minorEastAsia" w:hAnsiTheme="minorHAnsi" w:cstheme="minorBidi"/>
          <w:caps w:val="0"/>
          <w:sz w:val="22"/>
          <w:szCs w:val="22"/>
          <w:lang w:val="en-US" w:eastAsia="en-US"/>
        </w:rPr>
      </w:pPr>
      <w:hyperlink w:anchor="_Toc108456275" w:history="1">
        <w:r w:rsidR="00952B76" w:rsidRPr="00021F57">
          <w:rPr>
            <w:rStyle w:val="Hyperlink"/>
          </w:rPr>
          <w:t>Humanize</w:t>
        </w:r>
        <w:r w:rsidR="00952B76">
          <w:rPr>
            <w:webHidden/>
          </w:rPr>
          <w:tab/>
        </w:r>
        <w:r w:rsidR="00952B76">
          <w:rPr>
            <w:webHidden/>
          </w:rPr>
          <w:fldChar w:fldCharType="begin"/>
        </w:r>
        <w:r w:rsidR="00952B76">
          <w:rPr>
            <w:webHidden/>
          </w:rPr>
          <w:instrText xml:space="preserve"> PAGEREF _Toc108456275 \h </w:instrText>
        </w:r>
        <w:r w:rsidR="00952B76">
          <w:rPr>
            <w:webHidden/>
          </w:rPr>
        </w:r>
        <w:r w:rsidR="00952B76">
          <w:rPr>
            <w:webHidden/>
          </w:rPr>
          <w:fldChar w:fldCharType="separate"/>
        </w:r>
        <w:r w:rsidR="00952B76">
          <w:rPr>
            <w:webHidden/>
          </w:rPr>
          <w:t>92</w:t>
        </w:r>
        <w:r w:rsidR="00952B76">
          <w:rPr>
            <w:webHidden/>
          </w:rPr>
          <w:fldChar w:fldCharType="end"/>
        </w:r>
      </w:hyperlink>
    </w:p>
    <w:p w14:paraId="45D6B38C" w14:textId="5DAFAC9C" w:rsidR="00952B76" w:rsidRDefault="00000000">
      <w:pPr>
        <w:pStyle w:val="TOC2"/>
        <w:rPr>
          <w:rFonts w:asciiTheme="minorHAnsi" w:eastAsiaTheme="minorEastAsia" w:hAnsiTheme="minorHAnsi" w:cstheme="minorBidi"/>
          <w:sz w:val="22"/>
          <w:szCs w:val="22"/>
          <w:lang w:val="en-US" w:eastAsia="en-US"/>
        </w:rPr>
      </w:pPr>
      <w:hyperlink w:anchor="_Toc108456276" w:history="1">
        <w:r w:rsidR="00952B76" w:rsidRPr="00021F57">
          <w:rPr>
            <w:rStyle w:val="Hyperlink"/>
          </w:rPr>
          <w:t>Sound</w:t>
        </w:r>
        <w:r w:rsidR="00952B76">
          <w:rPr>
            <w:webHidden/>
          </w:rPr>
          <w:tab/>
        </w:r>
        <w:r w:rsidR="00952B76">
          <w:rPr>
            <w:webHidden/>
          </w:rPr>
          <w:fldChar w:fldCharType="begin"/>
        </w:r>
        <w:r w:rsidR="00952B76">
          <w:rPr>
            <w:webHidden/>
          </w:rPr>
          <w:instrText xml:space="preserve"> PAGEREF _Toc108456276 \h </w:instrText>
        </w:r>
        <w:r w:rsidR="00952B76">
          <w:rPr>
            <w:webHidden/>
          </w:rPr>
        </w:r>
        <w:r w:rsidR="00952B76">
          <w:rPr>
            <w:webHidden/>
          </w:rPr>
          <w:fldChar w:fldCharType="separate"/>
        </w:r>
        <w:r w:rsidR="00952B76">
          <w:rPr>
            <w:webHidden/>
          </w:rPr>
          <w:t>92</w:t>
        </w:r>
        <w:r w:rsidR="00952B76">
          <w:rPr>
            <w:webHidden/>
          </w:rPr>
          <w:fldChar w:fldCharType="end"/>
        </w:r>
      </w:hyperlink>
    </w:p>
    <w:p w14:paraId="58B2DE9F" w14:textId="39AB4BFA" w:rsidR="00952B76" w:rsidRDefault="00000000">
      <w:pPr>
        <w:pStyle w:val="TOC2"/>
        <w:rPr>
          <w:rFonts w:asciiTheme="minorHAnsi" w:eastAsiaTheme="minorEastAsia" w:hAnsiTheme="minorHAnsi" w:cstheme="minorBidi"/>
          <w:sz w:val="22"/>
          <w:szCs w:val="22"/>
          <w:lang w:val="en-US" w:eastAsia="en-US"/>
        </w:rPr>
      </w:pPr>
      <w:hyperlink w:anchor="_Toc108456277" w:history="1">
        <w:r w:rsidR="00952B76" w:rsidRPr="00021F57">
          <w:rPr>
            <w:rStyle w:val="Hyperlink"/>
          </w:rPr>
          <w:t>Timing</w:t>
        </w:r>
        <w:r w:rsidR="00952B76">
          <w:rPr>
            <w:webHidden/>
          </w:rPr>
          <w:tab/>
        </w:r>
        <w:r w:rsidR="00952B76">
          <w:rPr>
            <w:webHidden/>
          </w:rPr>
          <w:fldChar w:fldCharType="begin"/>
        </w:r>
        <w:r w:rsidR="00952B76">
          <w:rPr>
            <w:webHidden/>
          </w:rPr>
          <w:instrText xml:space="preserve"> PAGEREF _Toc108456277 \h </w:instrText>
        </w:r>
        <w:r w:rsidR="00952B76">
          <w:rPr>
            <w:webHidden/>
          </w:rPr>
        </w:r>
        <w:r w:rsidR="00952B76">
          <w:rPr>
            <w:webHidden/>
          </w:rPr>
          <w:fldChar w:fldCharType="separate"/>
        </w:r>
        <w:r w:rsidR="00952B76">
          <w:rPr>
            <w:webHidden/>
          </w:rPr>
          <w:t>93</w:t>
        </w:r>
        <w:r w:rsidR="00952B76">
          <w:rPr>
            <w:webHidden/>
          </w:rPr>
          <w:fldChar w:fldCharType="end"/>
        </w:r>
      </w:hyperlink>
    </w:p>
    <w:p w14:paraId="61134EA7" w14:textId="24080C15" w:rsidR="00952B76" w:rsidRDefault="00000000">
      <w:pPr>
        <w:pStyle w:val="TOC2"/>
        <w:rPr>
          <w:rFonts w:asciiTheme="minorHAnsi" w:eastAsiaTheme="minorEastAsia" w:hAnsiTheme="minorHAnsi" w:cstheme="minorBidi"/>
          <w:sz w:val="22"/>
          <w:szCs w:val="22"/>
          <w:lang w:val="en-US" w:eastAsia="en-US"/>
        </w:rPr>
      </w:pPr>
      <w:hyperlink w:anchor="_Toc108456278" w:history="1">
        <w:r w:rsidR="00952B76" w:rsidRPr="00021F57">
          <w:rPr>
            <w:rStyle w:val="Hyperlink"/>
          </w:rPr>
          <w:t>Velocity</w:t>
        </w:r>
        <w:r w:rsidR="00952B76">
          <w:rPr>
            <w:webHidden/>
          </w:rPr>
          <w:tab/>
        </w:r>
        <w:r w:rsidR="00952B76">
          <w:rPr>
            <w:webHidden/>
          </w:rPr>
          <w:fldChar w:fldCharType="begin"/>
        </w:r>
        <w:r w:rsidR="00952B76">
          <w:rPr>
            <w:webHidden/>
          </w:rPr>
          <w:instrText xml:space="preserve"> PAGEREF _Toc108456278 \h </w:instrText>
        </w:r>
        <w:r w:rsidR="00952B76">
          <w:rPr>
            <w:webHidden/>
          </w:rPr>
        </w:r>
        <w:r w:rsidR="00952B76">
          <w:rPr>
            <w:webHidden/>
          </w:rPr>
          <w:fldChar w:fldCharType="separate"/>
        </w:r>
        <w:r w:rsidR="00952B76">
          <w:rPr>
            <w:webHidden/>
          </w:rPr>
          <w:t>93</w:t>
        </w:r>
        <w:r w:rsidR="00952B76">
          <w:rPr>
            <w:webHidden/>
          </w:rPr>
          <w:fldChar w:fldCharType="end"/>
        </w:r>
      </w:hyperlink>
    </w:p>
    <w:p w14:paraId="3CBD5527" w14:textId="4B9DB5A4" w:rsidR="00952B76" w:rsidRDefault="00000000">
      <w:pPr>
        <w:pStyle w:val="TOC2"/>
        <w:rPr>
          <w:rFonts w:asciiTheme="minorHAnsi" w:eastAsiaTheme="minorEastAsia" w:hAnsiTheme="minorHAnsi" w:cstheme="minorBidi"/>
          <w:sz w:val="22"/>
          <w:szCs w:val="22"/>
          <w:lang w:val="en-US" w:eastAsia="en-US"/>
        </w:rPr>
      </w:pPr>
      <w:hyperlink w:anchor="_Toc108456279" w:history="1">
        <w:r w:rsidR="00952B76" w:rsidRPr="00021F57">
          <w:rPr>
            <w:rStyle w:val="Hyperlink"/>
          </w:rPr>
          <w:t>Pitch</w:t>
        </w:r>
        <w:r w:rsidR="00952B76">
          <w:rPr>
            <w:webHidden/>
          </w:rPr>
          <w:tab/>
        </w:r>
        <w:r w:rsidR="00952B76">
          <w:rPr>
            <w:webHidden/>
          </w:rPr>
          <w:fldChar w:fldCharType="begin"/>
        </w:r>
        <w:r w:rsidR="00952B76">
          <w:rPr>
            <w:webHidden/>
          </w:rPr>
          <w:instrText xml:space="preserve"> PAGEREF _Toc108456279 \h </w:instrText>
        </w:r>
        <w:r w:rsidR="00952B76">
          <w:rPr>
            <w:webHidden/>
          </w:rPr>
        </w:r>
        <w:r w:rsidR="00952B76">
          <w:rPr>
            <w:webHidden/>
          </w:rPr>
          <w:fldChar w:fldCharType="separate"/>
        </w:r>
        <w:r w:rsidR="00952B76">
          <w:rPr>
            <w:webHidden/>
          </w:rPr>
          <w:t>93</w:t>
        </w:r>
        <w:r w:rsidR="00952B76">
          <w:rPr>
            <w:webHidden/>
          </w:rPr>
          <w:fldChar w:fldCharType="end"/>
        </w:r>
      </w:hyperlink>
    </w:p>
    <w:p w14:paraId="46789601" w14:textId="29D88699" w:rsidR="00952B76" w:rsidRDefault="00000000">
      <w:pPr>
        <w:pStyle w:val="TOC2"/>
        <w:rPr>
          <w:rFonts w:asciiTheme="minorHAnsi" w:eastAsiaTheme="minorEastAsia" w:hAnsiTheme="minorHAnsi" w:cstheme="minorBidi"/>
          <w:sz w:val="22"/>
          <w:szCs w:val="22"/>
          <w:lang w:val="en-US" w:eastAsia="en-US"/>
        </w:rPr>
      </w:pPr>
      <w:hyperlink w:anchor="_Toc108456280" w:history="1">
        <w:r w:rsidR="00952B76" w:rsidRPr="00021F57">
          <w:rPr>
            <w:rStyle w:val="Hyperlink"/>
          </w:rPr>
          <w:t>Master section</w:t>
        </w:r>
        <w:r w:rsidR="00952B76">
          <w:rPr>
            <w:webHidden/>
          </w:rPr>
          <w:tab/>
        </w:r>
        <w:r w:rsidR="00952B76">
          <w:rPr>
            <w:webHidden/>
          </w:rPr>
          <w:fldChar w:fldCharType="begin"/>
        </w:r>
        <w:r w:rsidR="00952B76">
          <w:rPr>
            <w:webHidden/>
          </w:rPr>
          <w:instrText xml:space="preserve"> PAGEREF _Toc108456280 \h </w:instrText>
        </w:r>
        <w:r w:rsidR="00952B76">
          <w:rPr>
            <w:webHidden/>
          </w:rPr>
        </w:r>
        <w:r w:rsidR="00952B76">
          <w:rPr>
            <w:webHidden/>
          </w:rPr>
          <w:fldChar w:fldCharType="separate"/>
        </w:r>
        <w:r w:rsidR="00952B76">
          <w:rPr>
            <w:webHidden/>
          </w:rPr>
          <w:t>93</w:t>
        </w:r>
        <w:r w:rsidR="00952B76">
          <w:rPr>
            <w:webHidden/>
          </w:rPr>
          <w:fldChar w:fldCharType="end"/>
        </w:r>
      </w:hyperlink>
    </w:p>
    <w:p w14:paraId="1B1F803A" w14:textId="634D10C8" w:rsidR="00952B76" w:rsidRDefault="00000000">
      <w:pPr>
        <w:pStyle w:val="TOC1"/>
        <w:rPr>
          <w:rFonts w:asciiTheme="minorHAnsi" w:eastAsiaTheme="minorEastAsia" w:hAnsiTheme="minorHAnsi" w:cstheme="minorBidi"/>
          <w:caps w:val="0"/>
          <w:sz w:val="22"/>
          <w:szCs w:val="22"/>
          <w:lang w:val="en-US" w:eastAsia="en-US"/>
        </w:rPr>
      </w:pPr>
      <w:hyperlink w:anchor="_Toc108456281" w:history="1">
        <w:r w:rsidR="00952B76" w:rsidRPr="00021F57">
          <w:rPr>
            <w:rStyle w:val="Hyperlink"/>
          </w:rPr>
          <w:t>Importing/Exporting Global Settings</w:t>
        </w:r>
        <w:r w:rsidR="00952B76">
          <w:rPr>
            <w:webHidden/>
          </w:rPr>
          <w:tab/>
        </w:r>
        <w:r w:rsidR="00952B76">
          <w:rPr>
            <w:webHidden/>
          </w:rPr>
          <w:fldChar w:fldCharType="begin"/>
        </w:r>
        <w:r w:rsidR="00952B76">
          <w:rPr>
            <w:webHidden/>
          </w:rPr>
          <w:instrText xml:space="preserve"> PAGEREF _Toc108456281 \h </w:instrText>
        </w:r>
        <w:r w:rsidR="00952B76">
          <w:rPr>
            <w:webHidden/>
          </w:rPr>
        </w:r>
        <w:r w:rsidR="00952B76">
          <w:rPr>
            <w:webHidden/>
          </w:rPr>
          <w:fldChar w:fldCharType="separate"/>
        </w:r>
        <w:r w:rsidR="00952B76">
          <w:rPr>
            <w:webHidden/>
          </w:rPr>
          <w:t>95</w:t>
        </w:r>
        <w:r w:rsidR="00952B76">
          <w:rPr>
            <w:webHidden/>
          </w:rPr>
          <w:fldChar w:fldCharType="end"/>
        </w:r>
      </w:hyperlink>
    </w:p>
    <w:p w14:paraId="2286FF13" w14:textId="4C607F4F" w:rsidR="00952B76" w:rsidRDefault="00000000">
      <w:pPr>
        <w:pStyle w:val="TOC1"/>
        <w:rPr>
          <w:rFonts w:asciiTheme="minorHAnsi" w:eastAsiaTheme="minorEastAsia" w:hAnsiTheme="minorHAnsi" w:cstheme="minorBidi"/>
          <w:caps w:val="0"/>
          <w:sz w:val="22"/>
          <w:szCs w:val="22"/>
          <w:lang w:val="en-US" w:eastAsia="en-US"/>
        </w:rPr>
      </w:pPr>
      <w:hyperlink w:anchor="_Toc108456282" w:history="1">
        <w:r w:rsidR="00952B76" w:rsidRPr="00021F57">
          <w:rPr>
            <w:rStyle w:val="Hyperlink"/>
          </w:rPr>
          <w:t xml:space="preserve">Appendix </w:t>
        </w:r>
        <w:r w:rsidR="00952B76" w:rsidRPr="00021F57">
          <w:rPr>
            <w:rStyle w:val="Hyperlink"/>
            <w:lang w:val="en-US"/>
          </w:rPr>
          <w:t>A</w:t>
        </w:r>
        <w:r w:rsidR="00952B76" w:rsidRPr="00021F57">
          <w:rPr>
            <w:rStyle w:val="Hyperlink"/>
          </w:rPr>
          <w:t>. Parameter Automation MIDI CC and VST Map</w:t>
        </w:r>
        <w:r w:rsidR="00952B76">
          <w:rPr>
            <w:webHidden/>
          </w:rPr>
          <w:tab/>
        </w:r>
        <w:r w:rsidR="00952B76">
          <w:rPr>
            <w:webHidden/>
          </w:rPr>
          <w:fldChar w:fldCharType="begin"/>
        </w:r>
        <w:r w:rsidR="00952B76">
          <w:rPr>
            <w:webHidden/>
          </w:rPr>
          <w:instrText xml:space="preserve"> PAGEREF _Toc108456282 \h </w:instrText>
        </w:r>
        <w:r w:rsidR="00952B76">
          <w:rPr>
            <w:webHidden/>
          </w:rPr>
        </w:r>
        <w:r w:rsidR="00952B76">
          <w:rPr>
            <w:webHidden/>
          </w:rPr>
          <w:fldChar w:fldCharType="separate"/>
        </w:r>
        <w:r w:rsidR="00952B76">
          <w:rPr>
            <w:webHidden/>
          </w:rPr>
          <w:t>96</w:t>
        </w:r>
        <w:r w:rsidR="00952B76">
          <w:rPr>
            <w:webHidden/>
          </w:rPr>
          <w:fldChar w:fldCharType="end"/>
        </w:r>
      </w:hyperlink>
    </w:p>
    <w:p w14:paraId="2FF432C0" w14:textId="01E0365D" w:rsidR="00952B76" w:rsidRDefault="00000000">
      <w:pPr>
        <w:pStyle w:val="TOC2"/>
        <w:rPr>
          <w:rFonts w:asciiTheme="minorHAnsi" w:eastAsiaTheme="minorEastAsia" w:hAnsiTheme="minorHAnsi" w:cstheme="minorBidi"/>
          <w:sz w:val="22"/>
          <w:szCs w:val="22"/>
          <w:lang w:val="en-US" w:eastAsia="en-US"/>
        </w:rPr>
      </w:pPr>
      <w:hyperlink w:anchor="_Toc108456283" w:history="1">
        <w:r w:rsidR="00952B76" w:rsidRPr="00021F57">
          <w:rPr>
            <w:rStyle w:val="Hyperlink"/>
          </w:rPr>
          <w:t>MIDI CC Automation, value -&gt; parameter map</w:t>
        </w:r>
        <w:r w:rsidR="00952B76">
          <w:rPr>
            <w:webHidden/>
          </w:rPr>
          <w:tab/>
        </w:r>
        <w:r w:rsidR="00952B76">
          <w:rPr>
            <w:webHidden/>
          </w:rPr>
          <w:fldChar w:fldCharType="begin"/>
        </w:r>
        <w:r w:rsidR="00952B76">
          <w:rPr>
            <w:webHidden/>
          </w:rPr>
          <w:instrText xml:space="preserve"> PAGEREF _Toc108456283 \h </w:instrText>
        </w:r>
        <w:r w:rsidR="00952B76">
          <w:rPr>
            <w:webHidden/>
          </w:rPr>
        </w:r>
        <w:r w:rsidR="00952B76">
          <w:rPr>
            <w:webHidden/>
          </w:rPr>
          <w:fldChar w:fldCharType="separate"/>
        </w:r>
        <w:r w:rsidR="00952B76">
          <w:rPr>
            <w:webHidden/>
          </w:rPr>
          <w:t>99</w:t>
        </w:r>
        <w:r w:rsidR="00952B76">
          <w:rPr>
            <w:webHidden/>
          </w:rPr>
          <w:fldChar w:fldCharType="end"/>
        </w:r>
      </w:hyperlink>
    </w:p>
    <w:p w14:paraId="464BC817" w14:textId="2A702E98" w:rsidR="00952B76" w:rsidRDefault="00000000">
      <w:pPr>
        <w:pStyle w:val="TOC1"/>
        <w:rPr>
          <w:rFonts w:asciiTheme="minorHAnsi" w:eastAsiaTheme="minorEastAsia" w:hAnsiTheme="minorHAnsi" w:cstheme="minorBidi"/>
          <w:caps w:val="0"/>
          <w:sz w:val="22"/>
          <w:szCs w:val="22"/>
          <w:lang w:val="en-US" w:eastAsia="en-US"/>
        </w:rPr>
      </w:pPr>
      <w:hyperlink w:anchor="_Toc108456284" w:history="1">
        <w:r w:rsidR="00952B76" w:rsidRPr="00021F57">
          <w:rPr>
            <w:rStyle w:val="Hyperlink"/>
          </w:rPr>
          <w:t xml:space="preserve">Appendix </w:t>
        </w:r>
        <w:r w:rsidR="00952B76" w:rsidRPr="00021F57">
          <w:rPr>
            <w:rStyle w:val="Hyperlink"/>
            <w:lang w:val="en-US"/>
          </w:rPr>
          <w:t>B</w:t>
        </w:r>
        <w:r w:rsidR="00952B76" w:rsidRPr="00021F57">
          <w:rPr>
            <w:rStyle w:val="Hyperlink"/>
          </w:rPr>
          <w:t>. NRPN map</w:t>
        </w:r>
        <w:r w:rsidR="00952B76">
          <w:rPr>
            <w:webHidden/>
          </w:rPr>
          <w:tab/>
        </w:r>
        <w:r w:rsidR="00952B76">
          <w:rPr>
            <w:webHidden/>
          </w:rPr>
          <w:fldChar w:fldCharType="begin"/>
        </w:r>
        <w:r w:rsidR="00952B76">
          <w:rPr>
            <w:webHidden/>
          </w:rPr>
          <w:instrText xml:space="preserve"> PAGEREF _Toc108456284 \h </w:instrText>
        </w:r>
        <w:r w:rsidR="00952B76">
          <w:rPr>
            <w:webHidden/>
          </w:rPr>
        </w:r>
        <w:r w:rsidR="00952B76">
          <w:rPr>
            <w:webHidden/>
          </w:rPr>
          <w:fldChar w:fldCharType="separate"/>
        </w:r>
        <w:r w:rsidR="00952B76">
          <w:rPr>
            <w:webHidden/>
          </w:rPr>
          <w:t>102</w:t>
        </w:r>
        <w:r w:rsidR="00952B76">
          <w:rPr>
            <w:webHidden/>
          </w:rPr>
          <w:fldChar w:fldCharType="end"/>
        </w:r>
      </w:hyperlink>
    </w:p>
    <w:p w14:paraId="6447FA1D" w14:textId="628D4CCC" w:rsidR="00952B76" w:rsidRDefault="00000000">
      <w:pPr>
        <w:pStyle w:val="TOC1"/>
        <w:rPr>
          <w:rFonts w:asciiTheme="minorHAnsi" w:eastAsiaTheme="minorEastAsia" w:hAnsiTheme="minorHAnsi" w:cstheme="minorBidi"/>
          <w:caps w:val="0"/>
          <w:sz w:val="22"/>
          <w:szCs w:val="22"/>
          <w:lang w:val="en-US" w:eastAsia="en-US"/>
        </w:rPr>
      </w:pPr>
      <w:hyperlink w:anchor="_Toc108456285" w:history="1">
        <w:r w:rsidR="00952B76" w:rsidRPr="00021F57">
          <w:rPr>
            <w:rStyle w:val="Hyperlink"/>
          </w:rPr>
          <w:t>Contacting MusicLab</w:t>
        </w:r>
        <w:r w:rsidR="00952B76">
          <w:rPr>
            <w:webHidden/>
          </w:rPr>
          <w:tab/>
        </w:r>
        <w:r w:rsidR="00952B76">
          <w:rPr>
            <w:webHidden/>
          </w:rPr>
          <w:fldChar w:fldCharType="begin"/>
        </w:r>
        <w:r w:rsidR="00952B76">
          <w:rPr>
            <w:webHidden/>
          </w:rPr>
          <w:instrText xml:space="preserve"> PAGEREF _Toc108456285 \h </w:instrText>
        </w:r>
        <w:r w:rsidR="00952B76">
          <w:rPr>
            <w:webHidden/>
          </w:rPr>
        </w:r>
        <w:r w:rsidR="00952B76">
          <w:rPr>
            <w:webHidden/>
          </w:rPr>
          <w:fldChar w:fldCharType="separate"/>
        </w:r>
        <w:r w:rsidR="00952B76">
          <w:rPr>
            <w:webHidden/>
          </w:rPr>
          <w:t>106</w:t>
        </w:r>
        <w:r w:rsidR="00952B76">
          <w:rPr>
            <w:webHidden/>
          </w:rPr>
          <w:fldChar w:fldCharType="end"/>
        </w:r>
      </w:hyperlink>
    </w:p>
    <w:p w14:paraId="6CDC93FC" w14:textId="3853099F" w:rsidR="00F72345" w:rsidRPr="00CF2529" w:rsidRDefault="002D2C55" w:rsidP="006678BB">
      <w:pPr>
        <w:pStyle w:val="Heading1"/>
      </w:pPr>
      <w:r>
        <w:lastRenderedPageBreak/>
        <w:fldChar w:fldCharType="end"/>
      </w:r>
      <w:bookmarkStart w:id="9" w:name="_Toc108456224"/>
      <w:r w:rsidR="00F72345" w:rsidRPr="00CF2529">
        <w:t>About the program</w:t>
      </w:r>
      <w:bookmarkEnd w:id="2"/>
      <w:bookmarkEnd w:id="3"/>
      <w:bookmarkEnd w:id="4"/>
      <w:bookmarkEnd w:id="5"/>
      <w:bookmarkEnd w:id="6"/>
      <w:bookmarkEnd w:id="7"/>
      <w:bookmarkEnd w:id="8"/>
      <w:bookmarkEnd w:id="9"/>
    </w:p>
    <w:p w14:paraId="65260D4D" w14:textId="77777777" w:rsidR="00E1407A" w:rsidRPr="00D25759" w:rsidRDefault="00E1407A" w:rsidP="00E1407A">
      <w:pPr>
        <w:spacing w:after="240"/>
      </w:pPr>
      <w:r w:rsidRPr="00D25759">
        <w:t xml:space="preserve">RealEight is a sample-based 8-string electric guitar virtual instrument, ideal for lead and rhythm, and even bass tracks in rock &amp; metal style compositions. </w:t>
      </w:r>
    </w:p>
    <w:p w14:paraId="7FD92C65" w14:textId="77777777" w:rsidR="00E1407A" w:rsidRPr="00D25759" w:rsidRDefault="00E1407A" w:rsidP="00E1407A">
      <w:pPr>
        <w:spacing w:after="240"/>
      </w:pPr>
      <w:r w:rsidRPr="00D25759">
        <w:t>RealEight provides incredible playability based on easy-to-use keyboard layout as well as the advanced key/pedal/velocity switch system allowing a keyboardist to perform guitar parts with a whole new level of realistic expression.</w:t>
      </w:r>
    </w:p>
    <w:p w14:paraId="49890E56" w14:textId="77777777" w:rsidR="00E1407A" w:rsidRPr="00D25759" w:rsidRDefault="00E1407A" w:rsidP="00E1407A">
      <w:pPr>
        <w:spacing w:after="240"/>
      </w:pPr>
      <w:r w:rsidRPr="00D25759">
        <w:t>RealEight covers practically all sounds, articulations, and techniques a professional guitarist can produce on his 8-string electric guitar, including mute, bridge mute, harmonics, pinch harmonics, sliding, scraping, etc...</w:t>
      </w:r>
    </w:p>
    <w:p w14:paraId="29F7C599" w14:textId="31DCDD48" w:rsidR="00E1407A" w:rsidRPr="00D25759" w:rsidRDefault="00E1407A" w:rsidP="00E1407A">
      <w:pPr>
        <w:spacing w:after="240"/>
      </w:pPr>
      <w:r w:rsidRPr="00D25759">
        <w:t xml:space="preserve">24-bit high quality dry samples recorded directly from pick-ups let you easily create any desired guitar sound using your </w:t>
      </w:r>
      <w:r w:rsidR="005D2891" w:rsidRPr="00D25759">
        <w:t>favourite</w:t>
      </w:r>
      <w:r w:rsidRPr="00D25759">
        <w:t xml:space="preserve"> amplifier simulator. </w:t>
      </w:r>
    </w:p>
    <w:p w14:paraId="21643595" w14:textId="4D1C807E" w:rsidR="00E1407A" w:rsidRPr="00D25759" w:rsidRDefault="00AC0B3A" w:rsidP="00E1407A">
      <w:pPr>
        <w:spacing w:after="240"/>
        <w:jc w:val="center"/>
      </w:pPr>
      <w:r>
        <w:rPr>
          <w:noProof/>
        </w:rPr>
        <w:drawing>
          <wp:inline distT="0" distB="0" distL="0" distR="0" wp14:anchorId="597A426F" wp14:editId="4F060037">
            <wp:extent cx="6120130" cy="47885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20130" cy="4788535"/>
                    </a:xfrm>
                    <a:prstGeom prst="rect">
                      <a:avLst/>
                    </a:prstGeom>
                  </pic:spPr>
                </pic:pic>
              </a:graphicData>
            </a:graphic>
          </wp:inline>
        </w:drawing>
      </w:r>
    </w:p>
    <w:p w14:paraId="1C68550C" w14:textId="77777777" w:rsidR="00C321FB" w:rsidRPr="00D25759" w:rsidRDefault="00C321FB" w:rsidP="00BE3FA0">
      <w:pPr>
        <w:jc w:val="center"/>
      </w:pPr>
    </w:p>
    <w:p w14:paraId="69935E83" w14:textId="77777777" w:rsidR="00E1407A" w:rsidRPr="00D25759" w:rsidRDefault="00093F54" w:rsidP="00E1407A">
      <w:pPr>
        <w:spacing w:after="240"/>
      </w:pPr>
      <w:r>
        <w:br w:type="page"/>
      </w:r>
      <w:r w:rsidR="00E1407A" w:rsidRPr="00D25759">
        <w:lastRenderedPageBreak/>
        <w:t>RealEight features:</w:t>
      </w:r>
    </w:p>
    <w:p w14:paraId="559DA76C" w14:textId="77777777" w:rsidR="00E1407A" w:rsidRPr="00D25759" w:rsidRDefault="00E1407A" w:rsidP="00DB7475">
      <w:pPr>
        <w:numPr>
          <w:ilvl w:val="0"/>
          <w:numId w:val="36"/>
        </w:numPr>
        <w:spacing w:line="240" w:lineRule="auto"/>
      </w:pPr>
      <w:r w:rsidRPr="00D25759">
        <w:t>Incredibly deep sound covering huge 5-octave note range (8 strings, 24 frets, drop E tuning, expandable to drop B tuning).</w:t>
      </w:r>
    </w:p>
    <w:p w14:paraId="1C2CC04A" w14:textId="77777777" w:rsidR="008935ED" w:rsidRPr="00D25759" w:rsidRDefault="008935ED" w:rsidP="00DB7475">
      <w:pPr>
        <w:numPr>
          <w:ilvl w:val="0"/>
          <w:numId w:val="36"/>
        </w:numPr>
        <w:spacing w:line="240" w:lineRule="auto"/>
        <w:ind w:left="714" w:hanging="357"/>
      </w:pPr>
      <w:r w:rsidRPr="00D25759">
        <w:t>Multi-channel layering technology, incorporating a custom library of specially recorded samples taken from every fret of all 8 strings of a real guitar.</w:t>
      </w:r>
    </w:p>
    <w:p w14:paraId="7BD9997E" w14:textId="77777777" w:rsidR="008935ED" w:rsidRPr="00D25759" w:rsidRDefault="008935ED" w:rsidP="00DB7475">
      <w:pPr>
        <w:numPr>
          <w:ilvl w:val="0"/>
          <w:numId w:val="36"/>
        </w:numPr>
        <w:spacing w:line="240" w:lineRule="auto"/>
        <w:ind w:left="714" w:hanging="357"/>
      </w:pPr>
      <w:r w:rsidRPr="00D25759">
        <w:t xml:space="preserve">Floating Fret Position technology, which imitates change of fret position of a guitarist's hand on the neck. This gives you the possibility of playing on up to 200 guitar frets using just 60 keys of a standard keyboard! </w:t>
      </w:r>
    </w:p>
    <w:p w14:paraId="65E262F8" w14:textId="77777777" w:rsidR="00E1407A" w:rsidRPr="00D25759" w:rsidRDefault="00E1407A" w:rsidP="00DB7475">
      <w:pPr>
        <w:numPr>
          <w:ilvl w:val="0"/>
          <w:numId w:val="36"/>
        </w:numPr>
        <w:spacing w:line="240" w:lineRule="auto"/>
      </w:pPr>
      <w:r w:rsidRPr="00D25759">
        <w:t>Ready-to-use Double Track and Quad Track patches with a single MIDI input.</w:t>
      </w:r>
    </w:p>
    <w:p w14:paraId="38FBA906" w14:textId="77777777" w:rsidR="00E1407A" w:rsidRPr="00D25759" w:rsidRDefault="008935ED" w:rsidP="00DB7475">
      <w:pPr>
        <w:numPr>
          <w:ilvl w:val="0"/>
          <w:numId w:val="36"/>
        </w:numPr>
        <w:spacing w:line="240" w:lineRule="auto"/>
      </w:pPr>
      <w:r w:rsidRPr="00D25759">
        <w:t xml:space="preserve">Standard and </w:t>
      </w:r>
      <w:r w:rsidR="00E1407A" w:rsidRPr="00D25759">
        <w:t>Baritone guitar tuning</w:t>
      </w:r>
      <w:r w:rsidRPr="00D25759">
        <w:t>s</w:t>
      </w:r>
    </w:p>
    <w:p w14:paraId="2990185C" w14:textId="77777777" w:rsidR="00E1407A" w:rsidRPr="00D25759" w:rsidRDefault="00E1407A" w:rsidP="00DB7475">
      <w:pPr>
        <w:numPr>
          <w:ilvl w:val="0"/>
          <w:numId w:val="36"/>
        </w:numPr>
        <w:spacing w:line="240" w:lineRule="auto"/>
      </w:pPr>
      <w:r w:rsidRPr="00D25759">
        <w:t>Bass mode: drops pitch to 8-string bass guitar tuning, letting you produce bass parts as well.</w:t>
      </w:r>
    </w:p>
    <w:p w14:paraId="18033859" w14:textId="77777777" w:rsidR="00093F54" w:rsidRPr="00D25759" w:rsidRDefault="00093F54" w:rsidP="00DB7475">
      <w:pPr>
        <w:numPr>
          <w:ilvl w:val="0"/>
          <w:numId w:val="36"/>
        </w:numPr>
      </w:pPr>
      <w:r w:rsidRPr="00D25759">
        <w:t>Our original Guitar Touch technology letting you easily imitate basic guitar techniques (strumming, plucking, sliding, bending, muting, etc..), using standard MIDI keyboard and MIDI controllers, such as Pitch Bender, Modulation Wheel, Sustain Pedal, Aftertouch.</w:t>
      </w:r>
    </w:p>
    <w:p w14:paraId="4E956747" w14:textId="77777777" w:rsidR="00E1407A" w:rsidRPr="00D25759" w:rsidRDefault="00E1407A" w:rsidP="00DB7475">
      <w:pPr>
        <w:numPr>
          <w:ilvl w:val="0"/>
          <w:numId w:val="36"/>
        </w:numPr>
        <w:spacing w:line="240" w:lineRule="auto"/>
        <w:ind w:left="714" w:hanging="357"/>
      </w:pPr>
      <w:r w:rsidRPr="00D25759">
        <w:t>Advanced Humanize section allowing to add realism to the performance both live and step-recorded in a MIDI track.</w:t>
      </w:r>
    </w:p>
    <w:p w14:paraId="54A7EA6E" w14:textId="77777777" w:rsidR="00093F54" w:rsidRDefault="008935ED" w:rsidP="00DB7475">
      <w:pPr>
        <w:numPr>
          <w:ilvl w:val="0"/>
          <w:numId w:val="36"/>
        </w:numPr>
      </w:pPr>
      <w:r w:rsidRPr="00D25759">
        <w:t>Guitar Rhythm Pattern technology providing powerful Pattern Manager completed with huge MusicLab Guitar Pattern Library for easily creating guitar accompaniment tracks. All you have to do is to find the appropriate rhythm pattern(s) in the Pattern Manager tree view, copy it to the needed number of measures, start your sequencer and use MIDI keyboard to play chord changes, or alternatively add chords to a MIDI track via sequencer's editor.</w:t>
      </w:r>
      <w:r w:rsidR="00093F54" w:rsidRPr="00093F54">
        <w:t xml:space="preserve"> </w:t>
      </w:r>
    </w:p>
    <w:p w14:paraId="48D95D6B" w14:textId="1C3B6CD5" w:rsidR="00093F54" w:rsidRPr="00D25759" w:rsidRDefault="00093F54" w:rsidP="00DB7475">
      <w:pPr>
        <w:numPr>
          <w:ilvl w:val="0"/>
          <w:numId w:val="36"/>
        </w:numPr>
      </w:pPr>
      <w:r w:rsidRPr="00D25759">
        <w:t xml:space="preserve">Song Mode turning </w:t>
      </w:r>
      <w:r w:rsidR="005D2891">
        <w:t>RealEight 6</w:t>
      </w:r>
      <w:r w:rsidRPr="00D25759">
        <w:t xml:space="preserve"> into a powerful and easy-to-use </w:t>
      </w:r>
      <w:proofErr w:type="spellStart"/>
      <w:r w:rsidRPr="00D25759">
        <w:t>songwriting</w:t>
      </w:r>
      <w:proofErr w:type="spellEnd"/>
      <w:r w:rsidRPr="00D25759">
        <w:t xml:space="preserve"> tool allowing you in no time create perfect guitar backing tracks for your songs. Simply insert chord symbols and rhythm patterns into the built-in Song Track - and your guitar part is ready!</w:t>
      </w:r>
    </w:p>
    <w:p w14:paraId="55E1BB72" w14:textId="77777777" w:rsidR="008935ED" w:rsidRPr="00D25759" w:rsidRDefault="008935ED" w:rsidP="008935ED">
      <w:pPr>
        <w:ind w:left="360"/>
      </w:pPr>
      <w:r w:rsidRPr="00D25759">
        <w:t>These technologies allow to closely emulate live guitar sound and techniques, letting you perform guitar parts with a whole new level of realistic expression.</w:t>
      </w:r>
    </w:p>
    <w:p w14:paraId="4FE0DBA1" w14:textId="38C1C3A5" w:rsidR="00557B9E" w:rsidRPr="008D38F7" w:rsidRDefault="00557B9E" w:rsidP="00557B9E">
      <w:pPr>
        <w:pStyle w:val="Heading1"/>
      </w:pPr>
      <w:bookmarkStart w:id="10" w:name="_Toc529545864"/>
      <w:bookmarkStart w:id="11" w:name="_Toc20758376"/>
      <w:bookmarkStart w:id="12" w:name="_Toc20763221"/>
      <w:bookmarkStart w:id="13" w:name="_Toc62840814"/>
      <w:bookmarkStart w:id="14" w:name="_Toc62898961"/>
      <w:bookmarkStart w:id="15" w:name="_Toc108456225"/>
      <w:bookmarkStart w:id="16" w:name="_Toc529545867"/>
      <w:bookmarkStart w:id="17" w:name="_Toc20758378"/>
      <w:bookmarkStart w:id="18" w:name="_Toc20763223"/>
      <w:bookmarkStart w:id="19" w:name="_Toc62840815"/>
      <w:bookmarkStart w:id="20" w:name="_Toc62898962"/>
      <w:bookmarkStart w:id="21" w:name="_Toc417404144"/>
      <w:bookmarkStart w:id="22" w:name="_Toc62863237"/>
      <w:bookmarkStart w:id="23" w:name="_Toc62896006"/>
      <w:bookmarkStart w:id="24" w:name="_Toc79224629"/>
      <w:bookmarkStart w:id="25" w:name="_Toc79224815"/>
      <w:bookmarkStart w:id="26" w:name="_Toc79224919"/>
      <w:bookmarkStart w:id="27" w:name="_Toc79226126"/>
      <w:bookmarkStart w:id="28" w:name="_Toc308106828"/>
      <w:r w:rsidRPr="008D38F7">
        <w:lastRenderedPageBreak/>
        <w:t xml:space="preserve">What’s new in </w:t>
      </w:r>
      <w:r w:rsidR="005D2891">
        <w:t>RealEight 6</w:t>
      </w:r>
      <w:bookmarkEnd w:id="10"/>
      <w:bookmarkEnd w:id="11"/>
      <w:bookmarkEnd w:id="12"/>
      <w:bookmarkEnd w:id="13"/>
      <w:bookmarkEnd w:id="14"/>
      <w:bookmarkEnd w:id="15"/>
    </w:p>
    <w:bookmarkEnd w:id="16"/>
    <w:bookmarkEnd w:id="17"/>
    <w:bookmarkEnd w:id="18"/>
    <w:bookmarkEnd w:id="19"/>
    <w:bookmarkEnd w:id="20"/>
    <w:p w14:paraId="467E11D9" w14:textId="77777777" w:rsidR="005D2891" w:rsidRPr="002634FA" w:rsidRDefault="005D2891" w:rsidP="005D2891">
      <w:pPr>
        <w:pStyle w:val="Heading4"/>
        <w:rPr>
          <w:noProof/>
          <w:lang w:val="en-US"/>
        </w:rPr>
      </w:pPr>
      <w:r>
        <w:rPr>
          <w:noProof/>
        </w:rPr>
        <w:t>200+ new guitar sounds</w:t>
      </w:r>
    </w:p>
    <w:p w14:paraId="6D7F91BD" w14:textId="77777777" w:rsidR="005D2891" w:rsidRDefault="005D2891" w:rsidP="005D2891">
      <w:pPr>
        <w:pStyle w:val="ListParagraph"/>
        <w:numPr>
          <w:ilvl w:val="0"/>
          <w:numId w:val="62"/>
        </w:numPr>
        <w:spacing w:after="0" w:line="240" w:lineRule="auto"/>
        <w:contextualSpacing w:val="0"/>
      </w:pPr>
      <w:r>
        <w:t>Over 200 carefully crafted new sounds, which will greatly improve your sonic library.</w:t>
      </w:r>
    </w:p>
    <w:p w14:paraId="5206ECAE" w14:textId="77777777" w:rsidR="005D2891" w:rsidRDefault="005D2891" w:rsidP="005D2891">
      <w:pPr>
        <w:pStyle w:val="ListParagraph"/>
        <w:numPr>
          <w:ilvl w:val="0"/>
          <w:numId w:val="62"/>
        </w:numPr>
        <w:spacing w:after="0" w:line="240" w:lineRule="auto"/>
        <w:contextualSpacing w:val="0"/>
      </w:pPr>
      <w:r>
        <w:t xml:space="preserve">You can use amp simulator plug-ins right within our instruments plus save and recall factory and user presets without leaving our instrument window. </w:t>
      </w:r>
    </w:p>
    <w:p w14:paraId="6EB2B423" w14:textId="77777777" w:rsidR="005D2891" w:rsidRDefault="005D2891" w:rsidP="005D2891">
      <w:pPr>
        <w:pStyle w:val="ListParagraph"/>
        <w:numPr>
          <w:ilvl w:val="0"/>
          <w:numId w:val="62"/>
        </w:numPr>
        <w:spacing w:after="0" w:line="240" w:lineRule="auto"/>
        <w:contextualSpacing w:val="0"/>
      </w:pPr>
      <w:r>
        <w:t>Backward compatible with previous versions of RealLPC.</w:t>
      </w:r>
    </w:p>
    <w:p w14:paraId="58B59641" w14:textId="77777777" w:rsidR="005D2891" w:rsidRDefault="005D2891" w:rsidP="005D2891">
      <w:pPr>
        <w:pStyle w:val="ListParagraph"/>
        <w:numPr>
          <w:ilvl w:val="0"/>
          <w:numId w:val="62"/>
        </w:numPr>
        <w:spacing w:after="0" w:line="240" w:lineRule="auto"/>
        <w:contextualSpacing w:val="0"/>
      </w:pPr>
      <w:r>
        <w:t>Strumming engine authenticity improvements.</w:t>
      </w:r>
    </w:p>
    <w:p w14:paraId="4952190C" w14:textId="77777777" w:rsidR="005D2891" w:rsidRDefault="005D2891" w:rsidP="005D2891">
      <w:pPr>
        <w:pStyle w:val="ListParagraph"/>
        <w:numPr>
          <w:ilvl w:val="0"/>
          <w:numId w:val="62"/>
        </w:numPr>
        <w:spacing w:after="0" w:line="240" w:lineRule="auto"/>
        <w:contextualSpacing w:val="0"/>
      </w:pPr>
      <w:r>
        <w:t>DAW compatibility improvements.</w:t>
      </w:r>
    </w:p>
    <w:p w14:paraId="7CF0B223" w14:textId="77777777" w:rsidR="00BE7DA9" w:rsidRPr="00D25759" w:rsidRDefault="00BE7DA9" w:rsidP="00557B9E">
      <w:pPr>
        <w:pStyle w:val="Heading1"/>
      </w:pPr>
      <w:bookmarkStart w:id="29" w:name="_Toc108456226"/>
      <w:r w:rsidRPr="00D25759">
        <w:lastRenderedPageBreak/>
        <w:t>Installing RealEight</w:t>
      </w:r>
      <w:bookmarkEnd w:id="21"/>
      <w:bookmarkEnd w:id="22"/>
      <w:bookmarkEnd w:id="23"/>
      <w:bookmarkEnd w:id="29"/>
    </w:p>
    <w:p w14:paraId="38EED4B0" w14:textId="77777777" w:rsidR="00BE7DA9" w:rsidRPr="00B92ACF" w:rsidRDefault="00BE7DA9" w:rsidP="00557B9E">
      <w:pPr>
        <w:pStyle w:val="Heading2"/>
        <w:rPr>
          <w:sz w:val="26"/>
        </w:rPr>
      </w:pPr>
      <w:bookmarkStart w:id="30" w:name="_Toc126492823"/>
      <w:bookmarkStart w:id="31" w:name="_Toc417404145"/>
      <w:bookmarkStart w:id="32" w:name="_Toc108456227"/>
      <w:r w:rsidRPr="00D25759">
        <w:t>Installing RealEight PC version</w:t>
      </w:r>
      <w:bookmarkEnd w:id="30"/>
      <w:bookmarkEnd w:id="31"/>
      <w:bookmarkEnd w:id="32"/>
    </w:p>
    <w:p w14:paraId="3D623409" w14:textId="77777777" w:rsidR="00BE7DA9" w:rsidRPr="00D25759" w:rsidRDefault="00BE7DA9" w:rsidP="00BE7DA9">
      <w:pPr>
        <w:spacing w:before="120"/>
      </w:pPr>
      <w:r w:rsidRPr="00D25759">
        <w:t>Double-click RealEight Installer file and follow the on-screen instructions.</w:t>
      </w:r>
    </w:p>
    <w:p w14:paraId="7B731DC6" w14:textId="42481755" w:rsidR="00BE7DA9" w:rsidRPr="00D25759" w:rsidRDefault="00BE7DA9" w:rsidP="00BE7DA9">
      <w:pPr>
        <w:spacing w:before="120"/>
      </w:pPr>
      <w:r w:rsidRPr="00D25759">
        <w:t xml:space="preserve">In case your VST2 plugins folder is not registered correctly RealEight installer will not automatically install </w:t>
      </w:r>
      <w:r w:rsidRPr="00D25759">
        <w:rPr>
          <w:i/>
        </w:rPr>
        <w:t>RealEight.dll</w:t>
      </w:r>
      <w:r w:rsidRPr="00D25759">
        <w:t xml:space="preserve"> in the correct folder. </w:t>
      </w:r>
      <w:r w:rsidR="005D2891" w:rsidRPr="00D25759">
        <w:t>So,</w:t>
      </w:r>
      <w:r w:rsidRPr="00D25759">
        <w:t xml:space="preserve"> to let your VST host ‘find’ RealEight you have to set your VST host to scan MusicLab VST2 folder below. </w:t>
      </w:r>
    </w:p>
    <w:p w14:paraId="5D5F67E6" w14:textId="1215D201" w:rsidR="005D2891" w:rsidRDefault="005D2891" w:rsidP="005D2891">
      <w:bookmarkStart w:id="33" w:name="_Toc126642976"/>
      <w:bookmarkStart w:id="34" w:name="_Toc330991723"/>
      <w:bookmarkStart w:id="35" w:name="_Toc417404146"/>
      <w:r>
        <w:t xml:space="preserve">RealEight default installation folders: </w:t>
      </w:r>
    </w:p>
    <w:p w14:paraId="3021BA56" w14:textId="1CDF1272" w:rsidR="005D2891" w:rsidRPr="00DB3E6F" w:rsidRDefault="005D2891" w:rsidP="005D2891">
      <w:pPr>
        <w:rPr>
          <w:b/>
          <w:bCs/>
          <w:iCs/>
        </w:rPr>
      </w:pPr>
      <w:r>
        <w:t xml:space="preserve">32bit: </w:t>
      </w:r>
      <w:r w:rsidRPr="00DB3E6F">
        <w:rPr>
          <w:b/>
          <w:bCs/>
          <w:iCs/>
        </w:rPr>
        <w:t>C:\Program Files (X</w:t>
      </w:r>
      <w:proofErr w:type="gramStart"/>
      <w:r w:rsidRPr="00DB3E6F">
        <w:rPr>
          <w:b/>
          <w:bCs/>
          <w:iCs/>
        </w:rPr>
        <w:t>86)\MusicLab\</w:t>
      </w:r>
      <w:r>
        <w:rPr>
          <w:b/>
          <w:bCs/>
          <w:iCs/>
        </w:rPr>
        <w:t>RealEight</w:t>
      </w:r>
      <w:proofErr w:type="gramEnd"/>
      <w:r>
        <w:rPr>
          <w:b/>
          <w:bCs/>
          <w:iCs/>
        </w:rPr>
        <w:t xml:space="preserve"> 6</w:t>
      </w:r>
    </w:p>
    <w:p w14:paraId="18F633E3" w14:textId="337C9445" w:rsidR="005D2891" w:rsidRPr="00DB3E6F" w:rsidRDefault="005D2891" w:rsidP="005D2891">
      <w:pPr>
        <w:rPr>
          <w:b/>
          <w:bCs/>
          <w:iCs/>
        </w:rPr>
      </w:pPr>
      <w:r>
        <w:t xml:space="preserve">64bit: </w:t>
      </w:r>
      <w:r w:rsidRPr="00DB3E6F">
        <w:rPr>
          <w:b/>
          <w:bCs/>
          <w:iCs/>
        </w:rPr>
        <w:t>C:\Program Files\MusicLab\</w:t>
      </w:r>
      <w:r>
        <w:rPr>
          <w:b/>
          <w:bCs/>
          <w:iCs/>
        </w:rPr>
        <w:t>RealEight 6</w:t>
      </w:r>
    </w:p>
    <w:p w14:paraId="0C620B07" w14:textId="77777777" w:rsidR="00BE7DA9" w:rsidRPr="00D25759" w:rsidRDefault="00BE7DA9" w:rsidP="00557B9E">
      <w:pPr>
        <w:pStyle w:val="Heading2"/>
        <w:rPr>
          <w:color w:val="FF0000"/>
          <w:sz w:val="26"/>
        </w:rPr>
      </w:pPr>
      <w:bookmarkStart w:id="36" w:name="_Toc108456228"/>
      <w:r w:rsidRPr="00D25759">
        <w:t>Installing RealEight Mac version</w:t>
      </w:r>
      <w:bookmarkEnd w:id="33"/>
      <w:bookmarkEnd w:id="34"/>
      <w:bookmarkEnd w:id="35"/>
      <w:bookmarkEnd w:id="36"/>
    </w:p>
    <w:p w14:paraId="284DCBFC" w14:textId="77777777" w:rsidR="00BE7DA9" w:rsidRPr="00D25759" w:rsidRDefault="00BE7DA9" w:rsidP="00BE7DA9">
      <w:pPr>
        <w:spacing w:before="120"/>
      </w:pPr>
      <w:r w:rsidRPr="00D25759">
        <w:t>Double-click RealEight Installer icon and follow the on-screen instructions.</w:t>
      </w:r>
    </w:p>
    <w:p w14:paraId="4B5B83F9" w14:textId="2D47456E" w:rsidR="004F3418" w:rsidRPr="0083790C" w:rsidRDefault="004F3418" w:rsidP="004F3418">
      <w:pPr>
        <w:rPr>
          <w:rFonts w:ascii="Times New Roman" w:hAnsi="Times New Roman"/>
        </w:rPr>
      </w:pPr>
    </w:p>
    <w:p w14:paraId="35373D3C" w14:textId="3DFF3B25" w:rsidR="005D2891" w:rsidRPr="00CF2529" w:rsidRDefault="005D2891" w:rsidP="005D2891">
      <w:pPr>
        <w:pStyle w:val="Heading1"/>
      </w:pPr>
      <w:bookmarkStart w:id="37" w:name="_Toc108455001"/>
      <w:bookmarkStart w:id="38" w:name="_Toc108456229"/>
      <w:bookmarkEnd w:id="24"/>
      <w:bookmarkEnd w:id="25"/>
      <w:bookmarkEnd w:id="26"/>
      <w:bookmarkEnd w:id="27"/>
      <w:bookmarkEnd w:id="28"/>
      <w:r w:rsidRPr="00CF2529">
        <w:lastRenderedPageBreak/>
        <w:t xml:space="preserve">Launching </w:t>
      </w:r>
      <w:r>
        <w:t>RealEight</w:t>
      </w:r>
      <w:bookmarkEnd w:id="37"/>
      <w:bookmarkEnd w:id="38"/>
    </w:p>
    <w:p w14:paraId="64A5C339" w14:textId="77777777" w:rsidR="00F72345" w:rsidRPr="00CF2529" w:rsidRDefault="00F72345" w:rsidP="00934525">
      <w:pPr>
        <w:rPr>
          <w:sz w:val="26"/>
        </w:rPr>
      </w:pPr>
      <w:r w:rsidRPr="00CF2529">
        <w:t xml:space="preserve">Launching </w:t>
      </w:r>
      <w:r w:rsidR="00E1407A">
        <w:t>RealEight</w:t>
      </w:r>
      <w:r w:rsidRPr="00CF2529">
        <w:t xml:space="preserve"> as a VST</w:t>
      </w:r>
      <w:r w:rsidR="00102DB9">
        <w:t>/AU</w:t>
      </w:r>
      <w:r w:rsidRPr="00CF2529">
        <w:t xml:space="preserve"> instrument:</w:t>
      </w:r>
    </w:p>
    <w:p w14:paraId="463F3DDE" w14:textId="77777777" w:rsidR="00F72345" w:rsidRPr="00CF2529" w:rsidRDefault="00F72345" w:rsidP="0018732E">
      <w:pPr>
        <w:numPr>
          <w:ilvl w:val="0"/>
          <w:numId w:val="8"/>
        </w:numPr>
        <w:spacing w:before="120"/>
        <w:ind w:left="714" w:hanging="357"/>
      </w:pPr>
      <w:r w:rsidRPr="00CF2529">
        <w:t xml:space="preserve">Open </w:t>
      </w:r>
      <w:r w:rsidR="00102DB9">
        <w:t>your DAW (host application).</w:t>
      </w:r>
    </w:p>
    <w:p w14:paraId="03355787" w14:textId="77777777" w:rsidR="00102DB9" w:rsidRDefault="00102DB9" w:rsidP="0018732E">
      <w:pPr>
        <w:numPr>
          <w:ilvl w:val="0"/>
          <w:numId w:val="8"/>
        </w:numPr>
        <w:spacing w:before="120"/>
        <w:ind w:left="714" w:hanging="357"/>
      </w:pPr>
      <w:r>
        <w:t>Create Software Instrument track.</w:t>
      </w:r>
    </w:p>
    <w:p w14:paraId="306B7C68" w14:textId="77777777" w:rsidR="00F72345" w:rsidRPr="00CF2529" w:rsidRDefault="00102DB9" w:rsidP="0018732E">
      <w:pPr>
        <w:numPr>
          <w:ilvl w:val="0"/>
          <w:numId w:val="8"/>
        </w:numPr>
        <w:spacing w:before="120"/>
        <w:ind w:left="714" w:hanging="357"/>
      </w:pPr>
      <w:r>
        <w:t>Add</w:t>
      </w:r>
      <w:r w:rsidR="00F72345" w:rsidRPr="00CF2529">
        <w:t xml:space="preserve"> </w:t>
      </w:r>
      <w:r w:rsidR="00E1407A">
        <w:t>RealEight</w:t>
      </w:r>
      <w:r w:rsidR="00DC12C6" w:rsidRPr="00CF2529">
        <w:t xml:space="preserve"> </w:t>
      </w:r>
      <w:r>
        <w:t>to the track</w:t>
      </w:r>
      <w:r w:rsidR="005A6647" w:rsidRPr="00CF2529">
        <w:t>.</w:t>
      </w:r>
    </w:p>
    <w:p w14:paraId="26907BA0" w14:textId="77777777" w:rsidR="00F72345" w:rsidRPr="00CF2529" w:rsidRDefault="00F72345" w:rsidP="0018732E">
      <w:pPr>
        <w:numPr>
          <w:ilvl w:val="0"/>
          <w:numId w:val="8"/>
        </w:numPr>
        <w:spacing w:before="120"/>
        <w:ind w:left="714" w:hanging="357"/>
      </w:pPr>
      <w:r w:rsidRPr="00CF2529">
        <w:t xml:space="preserve">Open the </w:t>
      </w:r>
      <w:r w:rsidR="00E1407A">
        <w:t>RealEight</w:t>
      </w:r>
      <w:r w:rsidRPr="00CF2529">
        <w:t xml:space="preserve"> window by </w:t>
      </w:r>
      <w:r w:rsidR="00102DB9">
        <w:t>double-</w:t>
      </w:r>
      <w:r w:rsidRPr="00CF2529">
        <w:t xml:space="preserve">clicking the </w:t>
      </w:r>
      <w:r w:rsidR="00E1407A">
        <w:t>RealEight</w:t>
      </w:r>
      <w:r w:rsidR="00102DB9">
        <w:t xml:space="preserve"> button/icon</w:t>
      </w:r>
      <w:r w:rsidRPr="00CF2529">
        <w:t>.</w:t>
      </w:r>
    </w:p>
    <w:p w14:paraId="0FE36B71" w14:textId="77777777" w:rsidR="00BE7DA9" w:rsidRPr="00EC026A" w:rsidRDefault="00BE7DA9" w:rsidP="00BE7DA9">
      <w:pPr>
        <w:numPr>
          <w:ilvl w:val="0"/>
          <w:numId w:val="8"/>
        </w:numPr>
        <w:spacing w:before="120" w:after="0" w:line="240" w:lineRule="auto"/>
        <w:ind w:left="714" w:hanging="357"/>
      </w:pPr>
      <w:r w:rsidRPr="00EC026A">
        <w:t>Launching RealEight multi output version:</w:t>
      </w:r>
      <w:r w:rsidRPr="00EC026A">
        <w:br/>
        <w:t xml:space="preserve">One of the most powerful RealEight features is the ability to simulate ‘double-tracked’ or even ‘quad-tracked’ guitar part. To use this </w:t>
      </w:r>
      <w:proofErr w:type="gramStart"/>
      <w:r w:rsidRPr="00EC026A">
        <w:t>feature</w:t>
      </w:r>
      <w:proofErr w:type="gramEnd"/>
      <w:r w:rsidRPr="00EC026A">
        <w:t xml:space="preserve"> you must run RealEight multi output version, RealEight (4 mono) or RealEight (4 stereo), depending on mono or stereo amps/FXs you are going to use. These plugins provide 4 outs in your DAW’s mixer. In a DAW’s mixer pan each output being used, then add the amps/FXs of your choice on each channel.</w:t>
      </w:r>
    </w:p>
    <w:p w14:paraId="229D7803" w14:textId="77777777" w:rsidR="00F72345" w:rsidRPr="00EC026A" w:rsidRDefault="00F72345" w:rsidP="003943B5">
      <w:pPr>
        <w:numPr>
          <w:ilvl w:val="0"/>
          <w:numId w:val="8"/>
        </w:numPr>
        <w:spacing w:before="120" w:after="0" w:line="240" w:lineRule="auto"/>
        <w:ind w:left="714" w:hanging="357"/>
      </w:pPr>
      <w:r w:rsidRPr="00EC026A">
        <w:t xml:space="preserve">Launching </w:t>
      </w:r>
      <w:r w:rsidR="00E1407A" w:rsidRPr="00EC026A">
        <w:t>RealEight</w:t>
      </w:r>
      <w:r w:rsidRPr="00EC026A">
        <w:t xml:space="preserve"> as a standalone version:</w:t>
      </w:r>
    </w:p>
    <w:p w14:paraId="0E11DA24" w14:textId="021F64C8" w:rsidR="00C06BBD" w:rsidRPr="00EC026A" w:rsidRDefault="003943B5" w:rsidP="00FC1B3D">
      <w:pPr>
        <w:ind w:left="360"/>
      </w:pPr>
      <w:r w:rsidRPr="00EC026A">
        <w:rPr>
          <w:b/>
        </w:rPr>
        <w:t>PC:</w:t>
      </w:r>
      <w:r w:rsidRPr="00EC026A">
        <w:t xml:space="preserve"> </w:t>
      </w:r>
      <w:r w:rsidR="00CD7329" w:rsidRPr="00EC026A">
        <w:t xml:space="preserve">In </w:t>
      </w:r>
      <w:r w:rsidR="00F72345" w:rsidRPr="00EC026A">
        <w:t xml:space="preserve">Start Menu go to </w:t>
      </w:r>
      <w:r w:rsidR="00992390" w:rsidRPr="00EC026A">
        <w:rPr>
          <w:i/>
        </w:rPr>
        <w:t xml:space="preserve">Programs/MusicLab </w:t>
      </w:r>
      <w:r w:rsidR="005D2891">
        <w:rPr>
          <w:i/>
        </w:rPr>
        <w:t>RealEight 6</w:t>
      </w:r>
      <w:r w:rsidR="00992390" w:rsidRPr="00EC026A">
        <w:t xml:space="preserve"> </w:t>
      </w:r>
      <w:r w:rsidR="002D1EFE" w:rsidRPr="00EC026A">
        <w:t xml:space="preserve">folder and </w:t>
      </w:r>
      <w:r w:rsidR="00A31E84" w:rsidRPr="00EC026A">
        <w:t>click the</w:t>
      </w:r>
      <w:r w:rsidR="002D1EFE" w:rsidRPr="00EC026A">
        <w:t xml:space="preserve"> </w:t>
      </w:r>
      <w:r w:rsidR="00E1407A" w:rsidRPr="00EC026A">
        <w:t>RealEight</w:t>
      </w:r>
      <w:r w:rsidR="002D1EFE" w:rsidRPr="00EC026A">
        <w:t xml:space="preserve"> icon.</w:t>
      </w:r>
      <w:bookmarkStart w:id="39" w:name="_Toc79224630"/>
      <w:bookmarkStart w:id="40" w:name="_Toc79224816"/>
      <w:bookmarkStart w:id="41" w:name="_Toc79224920"/>
      <w:bookmarkStart w:id="42" w:name="_Toc79226127"/>
    </w:p>
    <w:p w14:paraId="5DEA62C1" w14:textId="223F5917" w:rsidR="005E610E" w:rsidRDefault="003943B5" w:rsidP="00C936A3">
      <w:pPr>
        <w:ind w:left="360"/>
        <w:rPr>
          <w:i/>
        </w:rPr>
      </w:pPr>
      <w:r w:rsidRPr="00EC026A">
        <w:rPr>
          <w:b/>
        </w:rPr>
        <w:t>MAC:</w:t>
      </w:r>
      <w:r w:rsidRPr="00EC026A">
        <w:t xml:space="preserve"> </w:t>
      </w:r>
      <w:r w:rsidR="00A31E84" w:rsidRPr="00EC026A">
        <w:t xml:space="preserve">Run </w:t>
      </w:r>
      <w:r w:rsidR="00A31E84" w:rsidRPr="00EC026A">
        <w:rPr>
          <w:i/>
        </w:rPr>
        <w:t>HD/Applications/</w:t>
      </w:r>
      <w:r w:rsidR="005D2891">
        <w:rPr>
          <w:i/>
        </w:rPr>
        <w:t>RealEight</w:t>
      </w:r>
      <w:bookmarkEnd w:id="39"/>
      <w:bookmarkEnd w:id="40"/>
      <w:bookmarkEnd w:id="41"/>
      <w:bookmarkEnd w:id="42"/>
    </w:p>
    <w:p w14:paraId="681EEAD6" w14:textId="77777777" w:rsidR="00952B76" w:rsidRDefault="00952B76" w:rsidP="00952B76">
      <w:pPr>
        <w:pStyle w:val="Heading2"/>
      </w:pPr>
      <w:bookmarkStart w:id="43" w:name="_Toc62863238"/>
      <w:bookmarkStart w:id="44" w:name="_Toc62896007"/>
      <w:bookmarkStart w:id="45" w:name="_Toc108456230"/>
      <w:r>
        <w:t>Managing Sound Bank</w:t>
      </w:r>
      <w:bookmarkEnd w:id="43"/>
      <w:bookmarkEnd w:id="44"/>
      <w:bookmarkEnd w:id="45"/>
    </w:p>
    <w:p w14:paraId="052410A7" w14:textId="12973482" w:rsidR="00952B76" w:rsidRPr="004F3418" w:rsidRDefault="00952B76" w:rsidP="00952B76">
      <w:r w:rsidRPr="004F3418">
        <w:t xml:space="preserve">Note, that the installer will create 44.1 kHz sample rate sound bank. In case your audio settings </w:t>
      </w:r>
      <w:r w:rsidR="00AC0B3A" w:rsidRPr="004F3418">
        <w:t>have</w:t>
      </w:r>
      <w:r w:rsidRPr="004F3418">
        <w:t xml:space="preserve"> other than 44.1 kHz sample rate</w:t>
      </w:r>
      <w:r w:rsidR="00AC0B3A">
        <w:t xml:space="preserve"> set</w:t>
      </w:r>
      <w:r w:rsidRPr="004F3418">
        <w:t xml:space="preserve">, </w:t>
      </w:r>
      <w:r>
        <w:t>RealEight</w:t>
      </w:r>
      <w:r w:rsidRPr="004F3418">
        <w:t xml:space="preserve"> on launching will ask if you want to optimize the sound bank to match your audio settings.</w:t>
      </w:r>
    </w:p>
    <w:p w14:paraId="539F8246" w14:textId="77777777" w:rsidR="00952B76" w:rsidRPr="004F3418" w:rsidRDefault="00952B76" w:rsidP="00952B76">
      <w:pPr>
        <w:jc w:val="center"/>
      </w:pPr>
      <w:r>
        <w:rPr>
          <w:noProof/>
        </w:rPr>
        <w:drawing>
          <wp:inline distT="0" distB="0" distL="0" distR="0" wp14:anchorId="27BA0084" wp14:editId="25B29CEC">
            <wp:extent cx="4705350" cy="8763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05350" cy="876300"/>
                    </a:xfrm>
                    <a:prstGeom prst="rect">
                      <a:avLst/>
                    </a:prstGeom>
                    <a:noFill/>
                    <a:ln>
                      <a:noFill/>
                    </a:ln>
                  </pic:spPr>
                </pic:pic>
              </a:graphicData>
            </a:graphic>
          </wp:inline>
        </w:drawing>
      </w:r>
    </w:p>
    <w:p w14:paraId="2955ACB2" w14:textId="77777777" w:rsidR="00952B76" w:rsidRPr="004F3418" w:rsidRDefault="00952B76" w:rsidP="00952B76">
      <w:r w:rsidRPr="004F3418">
        <w:t xml:space="preserve">Selecting ‘Create Optimized Bank’ button will bring up </w:t>
      </w:r>
      <w:r>
        <w:t>RealEight</w:t>
      </w:r>
      <w:r w:rsidRPr="004F3418">
        <w:t xml:space="preserve"> Bank Manager, which will automatically create the needed sample rate sound bank. </w:t>
      </w:r>
    </w:p>
    <w:p w14:paraId="56CEE667" w14:textId="77777777" w:rsidR="00952B76" w:rsidRPr="004F3418" w:rsidRDefault="00952B76" w:rsidP="00952B76">
      <w:r w:rsidRPr="004F3418">
        <w:t>You can as well manually run Bank Manager to create sound bank(s) optimized for sample rate(s) you normally use in your audio work.</w:t>
      </w:r>
    </w:p>
    <w:p w14:paraId="5A69F108" w14:textId="77777777" w:rsidR="00952B76" w:rsidRPr="004F3418" w:rsidRDefault="00952B76" w:rsidP="00952B76">
      <w:r w:rsidRPr="004F3418">
        <w:t>To run Bank Manager:</w:t>
      </w:r>
      <w:r w:rsidRPr="004F3418">
        <w:br/>
      </w:r>
      <w:r w:rsidRPr="004F3418">
        <w:rPr>
          <w:b/>
        </w:rPr>
        <w:t>PC:</w:t>
      </w:r>
      <w:r w:rsidRPr="004F3418">
        <w:t xml:space="preserve"> Go to Start menu-&gt;All Programs-&gt;MusicLab </w:t>
      </w:r>
      <w:r>
        <w:t>RealEight 6</w:t>
      </w:r>
      <w:r w:rsidRPr="004F3418">
        <w:t>-&gt;</w:t>
      </w:r>
      <w:r>
        <w:t>RealEight</w:t>
      </w:r>
      <w:r w:rsidRPr="004F3418">
        <w:t xml:space="preserve"> Bank Manager, or alternatively double-click </w:t>
      </w:r>
      <w:r w:rsidRPr="00452DD1">
        <w:t>the RealEightStgMan.exe</w:t>
      </w:r>
      <w:r w:rsidRPr="004F3418">
        <w:t xml:space="preserve"> icon found in </w:t>
      </w:r>
      <w:r>
        <w:t>RealEight</w:t>
      </w:r>
      <w:r w:rsidRPr="004F3418">
        <w:t xml:space="preserve"> installation folder (by default: </w:t>
      </w:r>
      <w:r w:rsidRPr="004F3418">
        <w:rPr>
          <w:i/>
        </w:rPr>
        <w:t>C:\Program Files\MusicLab\</w:t>
      </w:r>
      <w:r>
        <w:rPr>
          <w:i/>
        </w:rPr>
        <w:t>RealEight 6</w:t>
      </w:r>
      <w:r w:rsidRPr="004F3418">
        <w:t>).</w:t>
      </w:r>
      <w:r w:rsidRPr="004F3418">
        <w:br/>
      </w:r>
      <w:r w:rsidRPr="004F3418">
        <w:rPr>
          <w:b/>
        </w:rPr>
        <w:t>Mac:</w:t>
      </w:r>
      <w:r w:rsidRPr="004F3418">
        <w:t xml:space="preserve"> Run </w:t>
      </w:r>
      <w:r>
        <w:t>RealEight</w:t>
      </w:r>
      <w:r w:rsidRPr="004F3418">
        <w:t xml:space="preserve"> standalone version and select Sound Bank Manager in </w:t>
      </w:r>
      <w:r>
        <w:t>RealEight</w:t>
      </w:r>
      <w:r w:rsidRPr="004F3418">
        <w:t xml:space="preserve"> Application menu.</w:t>
      </w:r>
    </w:p>
    <w:p w14:paraId="2D50A429" w14:textId="77777777" w:rsidR="00952B76" w:rsidRPr="004F3418" w:rsidRDefault="00952B76" w:rsidP="00952B76">
      <w:r w:rsidRPr="004F3418">
        <w:t xml:space="preserve"> In the opened Bank Manager window check the appropriate sample rate box(es) and click Apply button to start sound bank creating. </w:t>
      </w:r>
    </w:p>
    <w:p w14:paraId="09B69416" w14:textId="77777777" w:rsidR="00952B76" w:rsidRPr="004F3418" w:rsidRDefault="00952B76" w:rsidP="00952B76">
      <w:pPr>
        <w:jc w:val="center"/>
      </w:pPr>
      <w:r>
        <w:rPr>
          <w:noProof/>
        </w:rPr>
        <w:lastRenderedPageBreak/>
        <w:drawing>
          <wp:inline distT="0" distB="0" distL="0" distR="0" wp14:anchorId="503AE2D3" wp14:editId="7E1C915D">
            <wp:extent cx="4285714" cy="2857143"/>
            <wp:effectExtent l="0" t="0" r="635" b="635"/>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285714" cy="2857143"/>
                    </a:xfrm>
                    <a:prstGeom prst="rect">
                      <a:avLst/>
                    </a:prstGeom>
                  </pic:spPr>
                </pic:pic>
              </a:graphicData>
            </a:graphic>
          </wp:inline>
        </w:drawing>
      </w:r>
    </w:p>
    <w:p w14:paraId="73498FCF" w14:textId="3C5BC5A4" w:rsidR="00952B76" w:rsidRPr="00C936A3" w:rsidRDefault="00952B76" w:rsidP="00952B76">
      <w:pPr>
        <w:ind w:left="360"/>
        <w:rPr>
          <w:i/>
        </w:rPr>
      </w:pPr>
      <w:r w:rsidRPr="004F3418">
        <w:t>Close Bank Manager when sound bank installation is completed. Note, that higher sample rate value will install larger target sound bank.</w:t>
      </w:r>
    </w:p>
    <w:p w14:paraId="03DB717D" w14:textId="68C9E991" w:rsidR="00BE7DA9" w:rsidRPr="00EC026A" w:rsidRDefault="005D2891" w:rsidP="003B1AD5">
      <w:pPr>
        <w:pStyle w:val="Heading2"/>
      </w:pPr>
      <w:bookmarkStart w:id="46" w:name="_Toc417404150"/>
      <w:bookmarkStart w:id="47" w:name="_Toc62863240"/>
      <w:bookmarkStart w:id="48" w:name="_Toc62896009"/>
      <w:bookmarkStart w:id="49" w:name="_Toc108456231"/>
      <w:bookmarkStart w:id="50" w:name="_Toc79224631"/>
      <w:bookmarkStart w:id="51" w:name="_Toc79224817"/>
      <w:bookmarkStart w:id="52" w:name="_Toc79224921"/>
      <w:bookmarkStart w:id="53" w:name="_Toc79226128"/>
      <w:bookmarkStart w:id="54" w:name="_Toc308106830"/>
      <w:r>
        <w:t>Loading</w:t>
      </w:r>
      <w:r w:rsidR="00BE7DA9" w:rsidRPr="00EC026A">
        <w:t xml:space="preserve"> Guitar Patches</w:t>
      </w:r>
      <w:bookmarkEnd w:id="46"/>
      <w:bookmarkEnd w:id="47"/>
      <w:bookmarkEnd w:id="48"/>
      <w:bookmarkEnd w:id="49"/>
    </w:p>
    <w:p w14:paraId="149D870E" w14:textId="77777777" w:rsidR="00BE7DA9" w:rsidRPr="00EC026A" w:rsidRDefault="00BE7DA9" w:rsidP="00BE7DA9">
      <w:r w:rsidRPr="00EC026A">
        <w:t>RealEight installs three versions of RealEight soft instrument: RealEight, RealEight (4 mono), RealEight (4 stereo). RealEight is normal plugin with single stereo output, RealEight (4 mono) provides 4 mono outputs in your DAW, while RealEight (4 stereo) provides 4 stereo outputs respectively. Choosing between them depends on what guitar patch you are going to use</w:t>
      </w:r>
      <w:r w:rsidR="00BB5F2A" w:rsidRPr="00EC026A">
        <w:t>.</w:t>
      </w:r>
    </w:p>
    <w:p w14:paraId="7A52D1DD" w14:textId="77777777" w:rsidR="00BE7DA9" w:rsidRPr="00EC026A" w:rsidRDefault="00BE7DA9" w:rsidP="00BE7DA9">
      <w:r w:rsidRPr="00EC026A">
        <w:t>RealEight has three guitar patches</w:t>
      </w:r>
      <w:r w:rsidR="00BB5F2A" w:rsidRPr="00EC026A">
        <w:t>:</w:t>
      </w:r>
      <w:r w:rsidRPr="00EC026A">
        <w:t xml:space="preserve"> </w:t>
      </w:r>
      <w:r w:rsidR="00BB5F2A" w:rsidRPr="00EC026A">
        <w:t xml:space="preserve">Single, Double-track, and Quad-track, </w:t>
      </w:r>
      <w:r w:rsidRPr="00EC026A">
        <w:t xml:space="preserve">loadable by </w:t>
      </w:r>
      <w:r w:rsidRPr="00B92ACF">
        <w:t xml:space="preserve">clicking the appropriate </w:t>
      </w:r>
      <w:proofErr w:type="gramStart"/>
      <w:r w:rsidR="006A0F8B" w:rsidRPr="00B92ACF">
        <w:t>M</w:t>
      </w:r>
      <w:r w:rsidR="00BB5F2A" w:rsidRPr="00B92ACF">
        <w:t>ulti-track</w:t>
      </w:r>
      <w:proofErr w:type="gramEnd"/>
      <w:r w:rsidR="00BB5F2A" w:rsidRPr="00B92ACF">
        <w:t xml:space="preserve"> </w:t>
      </w:r>
      <w:r w:rsidR="006A0F8B" w:rsidRPr="00B92ACF">
        <w:t>button.</w:t>
      </w:r>
    </w:p>
    <w:p w14:paraId="564A0AD0" w14:textId="6CDC9848" w:rsidR="00BB5F2A" w:rsidRPr="00EC026A" w:rsidRDefault="006625E6" w:rsidP="00BB5F2A">
      <w:pPr>
        <w:jc w:val="center"/>
      </w:pPr>
      <w:r w:rsidRPr="00EC026A">
        <w:rPr>
          <w:noProof/>
        </w:rPr>
        <w:drawing>
          <wp:inline distT="0" distB="0" distL="0" distR="0" wp14:anchorId="110CC1BF" wp14:editId="40648F5C">
            <wp:extent cx="2352675" cy="2952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52675" cy="295275"/>
                    </a:xfrm>
                    <a:prstGeom prst="rect">
                      <a:avLst/>
                    </a:prstGeom>
                    <a:noFill/>
                    <a:ln>
                      <a:noFill/>
                    </a:ln>
                  </pic:spPr>
                </pic:pic>
              </a:graphicData>
            </a:graphic>
          </wp:inline>
        </w:drawing>
      </w:r>
    </w:p>
    <w:p w14:paraId="718DAD65" w14:textId="77777777" w:rsidR="00BE7DA9" w:rsidRPr="00EC026A" w:rsidRDefault="00BE7DA9" w:rsidP="00BE7DA9">
      <w:pPr>
        <w:pStyle w:val="Heading3"/>
      </w:pPr>
      <w:bookmarkStart w:id="55" w:name="_Toc417404151"/>
      <w:r w:rsidRPr="00EC026A">
        <w:t>Single</w:t>
      </w:r>
      <w:bookmarkEnd w:id="55"/>
    </w:p>
    <w:p w14:paraId="6341E1BE" w14:textId="77777777" w:rsidR="00BE7DA9" w:rsidRPr="00EC026A" w:rsidRDefault="00BE7DA9" w:rsidP="00BE7DA9">
      <w:r w:rsidRPr="00EC026A">
        <w:t>On launching RealEight will automatically load Single guitar patch, which is mono guitar sample set and can be used in any version of RealEight plugin.</w:t>
      </w:r>
    </w:p>
    <w:p w14:paraId="717E1F25" w14:textId="77777777" w:rsidR="00BE7DA9" w:rsidRPr="00EC026A" w:rsidRDefault="00BE7DA9" w:rsidP="00BE7DA9">
      <w:pPr>
        <w:pStyle w:val="Heading3"/>
        <w:rPr>
          <w:lang w:val="en-US"/>
        </w:rPr>
      </w:pPr>
      <w:bookmarkStart w:id="56" w:name="_Toc417404152"/>
      <w:r w:rsidRPr="00EC026A">
        <w:t>Double</w:t>
      </w:r>
      <w:bookmarkEnd w:id="56"/>
      <w:r w:rsidR="00BB5F2A" w:rsidRPr="00EC026A">
        <w:rPr>
          <w:lang w:val="en-US"/>
        </w:rPr>
        <w:t>-track</w:t>
      </w:r>
    </w:p>
    <w:p w14:paraId="0E7DC894" w14:textId="77777777" w:rsidR="00BE7DA9" w:rsidRPr="00EC026A" w:rsidRDefault="00BE7DA9" w:rsidP="00BE7DA9">
      <w:r w:rsidRPr="00EC026A">
        <w:t>Double</w:t>
      </w:r>
      <w:r w:rsidR="00BB5F2A" w:rsidRPr="00EC026A">
        <w:t>-track</w:t>
      </w:r>
      <w:r w:rsidRPr="00EC026A">
        <w:t>, when loaded in RealEight single output version, is a stereo guitar patch panned hard left and hard right.</w:t>
      </w:r>
    </w:p>
    <w:p w14:paraId="0A848C3E" w14:textId="77777777" w:rsidR="00BE7DA9" w:rsidRPr="00EC026A" w:rsidRDefault="00BE7DA9" w:rsidP="00BE7DA9">
      <w:r w:rsidRPr="00EC026A">
        <w:t>When used in multi output versions Double</w:t>
      </w:r>
      <w:r w:rsidR="00BB5F2A" w:rsidRPr="00EC026A">
        <w:t>-track</w:t>
      </w:r>
      <w:r w:rsidRPr="00EC026A">
        <w:t xml:space="preserve"> patch gives you the ability to easily simulate double-tracked guitar parts. To use this </w:t>
      </w:r>
      <w:proofErr w:type="gramStart"/>
      <w:r w:rsidRPr="00EC026A">
        <w:t>feature</w:t>
      </w:r>
      <w:proofErr w:type="gramEnd"/>
      <w:r w:rsidRPr="00EC026A">
        <w:t xml:space="preserve"> you must run RealEight (4 mono) or RealEight (4 stereo) version – these plugins provide 4 outs in your host’s mixer. Double</w:t>
      </w:r>
      <w:r w:rsidR="00BB5F2A" w:rsidRPr="00EC026A">
        <w:t>-track</w:t>
      </w:r>
      <w:r w:rsidRPr="00EC026A">
        <w:t xml:space="preserve"> patch will use first two of them. In host’s mixer, pan each output being used hard left and hard right, then add the amps + FX of your choice. For best results, we recommend different amps/settings for each output. Play or sequence notes on the MIDI track assigned to RealEight, and enjoy a wide, double-tracked sound!</w:t>
      </w:r>
    </w:p>
    <w:p w14:paraId="1A04DC06" w14:textId="77777777" w:rsidR="00BE7DA9" w:rsidRPr="00EC026A" w:rsidRDefault="00BE7DA9" w:rsidP="00BE7DA9">
      <w:pPr>
        <w:pStyle w:val="Heading3"/>
        <w:rPr>
          <w:lang w:val="en-US"/>
        </w:rPr>
      </w:pPr>
      <w:bookmarkStart w:id="57" w:name="_Toc417404153"/>
      <w:r w:rsidRPr="00EC026A">
        <w:lastRenderedPageBreak/>
        <w:t>Quad</w:t>
      </w:r>
      <w:bookmarkEnd w:id="57"/>
      <w:r w:rsidR="00BB5F2A" w:rsidRPr="00EC026A">
        <w:rPr>
          <w:lang w:val="en-US"/>
        </w:rPr>
        <w:t>-track</w:t>
      </w:r>
    </w:p>
    <w:p w14:paraId="4779A02E" w14:textId="77777777" w:rsidR="00BE7DA9" w:rsidRPr="00EC026A" w:rsidRDefault="00BE7DA9" w:rsidP="00BE7DA9">
      <w:r w:rsidRPr="00EC026A">
        <w:t>Quad</w:t>
      </w:r>
      <w:r w:rsidR="00BB5F2A" w:rsidRPr="00EC026A">
        <w:t>-track</w:t>
      </w:r>
      <w:r w:rsidRPr="00EC026A">
        <w:t xml:space="preserve"> patch can only be used in RealEight multi out version. Quad patch gives you ready-to-use quad-track output with single MIDI In (keyboard or track), allowing you to easily create quad-tracked guitar parts. For quad-tracking, the process is the same as for double-tracking, but with FOUR audio outputs. You can try panning these outputs differently in your host mixer, too (e.g.: 100%Left - 8</w:t>
      </w:r>
      <w:r w:rsidR="003D4660" w:rsidRPr="00EC026A">
        <w:t>0%Left - 80%Right – 100%Right).</w:t>
      </w:r>
    </w:p>
    <w:p w14:paraId="2002E1ED" w14:textId="77777777" w:rsidR="00BE7DA9" w:rsidRPr="00EC026A" w:rsidRDefault="00BE7DA9" w:rsidP="00BE7DA9">
      <w:r w:rsidRPr="00EC026A">
        <w:t>The loaded patch name will be displayed on the central Info screen.</w:t>
      </w:r>
    </w:p>
    <w:p w14:paraId="29A1F314" w14:textId="0F0A1816" w:rsidR="00BE7DA9" w:rsidRDefault="006625E6" w:rsidP="00BE7DA9">
      <w:pPr>
        <w:jc w:val="center"/>
        <w:rPr>
          <w:noProof/>
        </w:rPr>
      </w:pPr>
      <w:r w:rsidRPr="00EC026A">
        <w:rPr>
          <w:noProof/>
        </w:rPr>
        <w:drawing>
          <wp:inline distT="0" distB="0" distL="0" distR="0" wp14:anchorId="31717EA0" wp14:editId="77158130">
            <wp:extent cx="2400300" cy="5334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00300" cy="533400"/>
                    </a:xfrm>
                    <a:prstGeom prst="rect">
                      <a:avLst/>
                    </a:prstGeom>
                    <a:noFill/>
                    <a:ln>
                      <a:noFill/>
                    </a:ln>
                  </pic:spPr>
                </pic:pic>
              </a:graphicData>
            </a:graphic>
          </wp:inline>
        </w:drawing>
      </w:r>
    </w:p>
    <w:p w14:paraId="44F6FFA9" w14:textId="77777777" w:rsidR="00B55840" w:rsidRPr="00EC026A" w:rsidRDefault="00B55840" w:rsidP="003B1AD5">
      <w:pPr>
        <w:pStyle w:val="Heading2"/>
      </w:pPr>
      <w:bookmarkStart w:id="58" w:name="_Toc62863241"/>
      <w:bookmarkStart w:id="59" w:name="_Toc62896010"/>
      <w:bookmarkStart w:id="60" w:name="_Toc108456232"/>
      <w:r w:rsidRPr="00EC026A">
        <w:t>Standard</w:t>
      </w:r>
      <w:r w:rsidR="003227CC" w:rsidRPr="00EC026A">
        <w:t>,</w:t>
      </w:r>
      <w:r w:rsidRPr="00EC026A">
        <w:t xml:space="preserve"> Baritone</w:t>
      </w:r>
      <w:r w:rsidR="003227CC" w:rsidRPr="00EC026A">
        <w:t>, and Bass</w:t>
      </w:r>
      <w:r w:rsidRPr="00EC026A">
        <w:t xml:space="preserve"> tunings</w:t>
      </w:r>
      <w:bookmarkEnd w:id="58"/>
      <w:bookmarkEnd w:id="59"/>
      <w:bookmarkEnd w:id="60"/>
    </w:p>
    <w:p w14:paraId="52BAD57A" w14:textId="77777777" w:rsidR="003B1D30" w:rsidRPr="00EC026A" w:rsidRDefault="00D72FFD" w:rsidP="003B1D30">
      <w:r w:rsidRPr="00EC026A">
        <w:t>RealEight has three tuning selections: Standard, Baritone, and Bass</w:t>
      </w:r>
      <w:r w:rsidR="006A0F8B" w:rsidRPr="00EC026A">
        <w:t>,</w:t>
      </w:r>
      <w:r w:rsidRPr="00EC026A">
        <w:t xml:space="preserve"> available by cli</w:t>
      </w:r>
      <w:r w:rsidR="006A0F8B" w:rsidRPr="00EC026A">
        <w:t>cking the appropriate T</w:t>
      </w:r>
      <w:r w:rsidRPr="00EC026A">
        <w:t>uning button.</w:t>
      </w:r>
    </w:p>
    <w:p w14:paraId="649C966A" w14:textId="218C0BF0" w:rsidR="003B1D30" w:rsidRPr="00EC026A" w:rsidRDefault="006625E6" w:rsidP="003B1D30">
      <w:pPr>
        <w:jc w:val="center"/>
      </w:pPr>
      <w:r w:rsidRPr="00EC026A">
        <w:rPr>
          <w:noProof/>
        </w:rPr>
        <w:drawing>
          <wp:inline distT="0" distB="0" distL="0" distR="0" wp14:anchorId="6A13897A" wp14:editId="34E3C868">
            <wp:extent cx="1752600" cy="3238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52600" cy="323850"/>
                    </a:xfrm>
                    <a:prstGeom prst="rect">
                      <a:avLst/>
                    </a:prstGeom>
                    <a:noFill/>
                    <a:ln>
                      <a:noFill/>
                    </a:ln>
                  </pic:spPr>
                </pic:pic>
              </a:graphicData>
            </a:graphic>
          </wp:inline>
        </w:drawing>
      </w:r>
    </w:p>
    <w:p w14:paraId="66434C54" w14:textId="77777777" w:rsidR="00D72FFD" w:rsidRPr="00EC026A" w:rsidRDefault="00D72FFD" w:rsidP="00D72FFD">
      <w:pPr>
        <w:pStyle w:val="Heading3"/>
        <w:rPr>
          <w:lang w:val="en-US"/>
        </w:rPr>
      </w:pPr>
      <w:r w:rsidRPr="00EC026A">
        <w:t>S</w:t>
      </w:r>
      <w:r w:rsidRPr="00EC026A">
        <w:rPr>
          <w:lang w:val="en-US"/>
        </w:rPr>
        <w:t>TD</w:t>
      </w:r>
    </w:p>
    <w:p w14:paraId="3ED41AF7" w14:textId="77777777" w:rsidR="00D72FFD" w:rsidRPr="00EC026A" w:rsidRDefault="00D72FFD" w:rsidP="00D72FFD">
      <w:r w:rsidRPr="00EC026A">
        <w:t>8-string guitar standard tuning</w:t>
      </w:r>
      <w:r w:rsidR="00152DD7" w:rsidRPr="00EC026A">
        <w:t>:</w:t>
      </w:r>
      <w:r w:rsidRPr="00EC026A">
        <w:t xml:space="preserve"> F#-B-E-A-D-G-b-e, with </w:t>
      </w:r>
      <w:r w:rsidR="00152DD7" w:rsidRPr="00EC026A">
        <w:t>8th</w:t>
      </w:r>
      <w:r w:rsidRPr="00EC026A">
        <w:t xml:space="preserve"> string </w:t>
      </w:r>
      <w:r w:rsidR="00152DD7" w:rsidRPr="00EC026A">
        <w:t>lowered</w:t>
      </w:r>
      <w:r w:rsidRPr="00EC026A">
        <w:t xml:space="preserve"> to E</w:t>
      </w:r>
      <w:r w:rsidR="00BA78FB" w:rsidRPr="00EC026A">
        <w:t xml:space="preserve"> (Drop E, expandable to Drop B)</w:t>
      </w:r>
      <w:r w:rsidR="006A0F8B" w:rsidRPr="00EC026A">
        <w:t>.</w:t>
      </w:r>
    </w:p>
    <w:p w14:paraId="6A1B5782" w14:textId="77777777" w:rsidR="00D72FFD" w:rsidRPr="00EC026A" w:rsidRDefault="00D72FFD" w:rsidP="00D72FFD">
      <w:pPr>
        <w:pStyle w:val="Heading3"/>
        <w:rPr>
          <w:lang w:val="en-US"/>
        </w:rPr>
      </w:pPr>
      <w:r w:rsidRPr="00EC026A">
        <w:rPr>
          <w:lang w:val="en-US"/>
        </w:rPr>
        <w:t>BARI</w:t>
      </w:r>
    </w:p>
    <w:p w14:paraId="35F91801" w14:textId="77777777" w:rsidR="00D72FFD" w:rsidRPr="00EC026A" w:rsidRDefault="00D72FFD" w:rsidP="00D72FFD">
      <w:r w:rsidRPr="00EC026A">
        <w:t>7-string baritone guitar tuning</w:t>
      </w:r>
      <w:r w:rsidR="00152DD7" w:rsidRPr="00EC026A">
        <w:t>:</w:t>
      </w:r>
      <w:r w:rsidRPr="00EC026A">
        <w:t xml:space="preserve"> F#-B-E-A-D-f#-b</w:t>
      </w:r>
      <w:r w:rsidR="00152DD7" w:rsidRPr="00EC026A">
        <w:t xml:space="preserve"> with 7th string lowered to E</w:t>
      </w:r>
      <w:r w:rsidR="00BA78FB" w:rsidRPr="00EC026A">
        <w:t xml:space="preserve"> (Drop E, expandable to Drop B)</w:t>
      </w:r>
      <w:r w:rsidR="006A0F8B" w:rsidRPr="00EC026A">
        <w:t>. The 1st string will be disabled on Virtual Fretboard.</w:t>
      </w:r>
    </w:p>
    <w:p w14:paraId="301AA8EB" w14:textId="77777777" w:rsidR="00D72FFD" w:rsidRPr="00EC026A" w:rsidRDefault="00D72FFD" w:rsidP="00D72FFD">
      <w:pPr>
        <w:pStyle w:val="Heading3"/>
        <w:rPr>
          <w:lang w:val="en-US"/>
        </w:rPr>
      </w:pPr>
      <w:r w:rsidRPr="00EC026A">
        <w:rPr>
          <w:lang w:val="en-US"/>
        </w:rPr>
        <w:t>BASS</w:t>
      </w:r>
    </w:p>
    <w:p w14:paraId="09CF0EF3" w14:textId="77777777" w:rsidR="00152DD7" w:rsidRPr="00EC026A" w:rsidRDefault="00152DD7" w:rsidP="00152DD7">
      <w:pPr>
        <w:rPr>
          <w:lang w:eastAsia="x-none"/>
        </w:rPr>
      </w:pPr>
      <w:r w:rsidRPr="00EC026A">
        <w:rPr>
          <w:lang w:eastAsia="x-none"/>
        </w:rPr>
        <w:t>Activating Bass button will drop pitch to 8-string bass guitar tuning: F#-B-E-A-D-G-C-F. Notes played by MIDI will now trigger lower by octave sounds, thus keeping the whole keyboard layout unchanged. Bass mode allows to use RealEight for bass parts as well</w:t>
      </w:r>
      <w:r w:rsidR="006A0F8B" w:rsidRPr="00EC026A">
        <w:rPr>
          <w:lang w:eastAsia="x-none"/>
        </w:rPr>
        <w:t>.</w:t>
      </w:r>
    </w:p>
    <w:p w14:paraId="677D3001" w14:textId="251246A1" w:rsidR="00D72FFD" w:rsidRDefault="006A0F8B" w:rsidP="00D72FFD">
      <w:pPr>
        <w:rPr>
          <w:i/>
        </w:rPr>
      </w:pPr>
      <w:r w:rsidRPr="00EC026A">
        <w:rPr>
          <w:i/>
        </w:rPr>
        <w:t>Note, that Bass tuning is available only in Solo mode.</w:t>
      </w:r>
    </w:p>
    <w:p w14:paraId="13CC990A" w14:textId="77777777" w:rsidR="005D2891" w:rsidRPr="00830973" w:rsidRDefault="005D2891" w:rsidP="005D2891">
      <w:pPr>
        <w:pStyle w:val="Heading2"/>
        <w:pageBreakBefore/>
        <w:rPr>
          <w:noProof/>
        </w:rPr>
      </w:pPr>
      <w:bookmarkStart w:id="61" w:name="_Toc108362043"/>
      <w:bookmarkStart w:id="62" w:name="_Toc108445509"/>
      <w:bookmarkStart w:id="63" w:name="_Toc108455006"/>
      <w:bookmarkStart w:id="64" w:name="_Toc108456233"/>
      <w:r>
        <w:rPr>
          <w:noProof/>
        </w:rPr>
        <w:lastRenderedPageBreak/>
        <w:t>Using Guitar Amplifier</w:t>
      </w:r>
      <w:bookmarkEnd w:id="61"/>
      <w:bookmarkEnd w:id="62"/>
      <w:bookmarkEnd w:id="63"/>
      <w:bookmarkEnd w:id="64"/>
    </w:p>
    <w:p w14:paraId="2B17E0D6" w14:textId="77777777" w:rsidR="005D2891" w:rsidRDefault="005D2891" w:rsidP="005D2891">
      <w:r>
        <w:t>Our instruments host most popular guitar amp sim plug-ins inside. You can use our own guitar tone presets, create your own ones and recall them in one click without the necessity of leaving the instrument window.</w:t>
      </w:r>
    </w:p>
    <w:p w14:paraId="4E19412A" w14:textId="77777777" w:rsidR="005D2891" w:rsidRDefault="005D2891" w:rsidP="005D2891">
      <w:r>
        <w:t xml:space="preserve">We have created over 200 guitar tone presets for open source </w:t>
      </w:r>
      <w:proofErr w:type="spellStart"/>
      <w:r>
        <w:t>Guitarix</w:t>
      </w:r>
      <w:proofErr w:type="spellEnd"/>
      <w:r>
        <w:t xml:space="preserve"> plug-in so that you don’t have to purchase an additional guitar sim plug-in in case you don’t have one already.</w:t>
      </w:r>
      <w:r w:rsidRPr="00830973">
        <w:t xml:space="preserve"> </w:t>
      </w:r>
    </w:p>
    <w:p w14:paraId="39E5D6C7" w14:textId="1AB6DEA5" w:rsidR="005D2891" w:rsidRPr="00830973" w:rsidRDefault="00AC0B3A" w:rsidP="005D2891">
      <w:pPr>
        <w:jc w:val="center"/>
      </w:pPr>
      <w:r>
        <w:rPr>
          <w:noProof/>
        </w:rPr>
        <w:drawing>
          <wp:inline distT="0" distB="0" distL="0" distR="0" wp14:anchorId="74882F5D" wp14:editId="278DF14E">
            <wp:extent cx="1961905" cy="733333"/>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961905" cy="733333"/>
                    </a:xfrm>
                    <a:prstGeom prst="rect">
                      <a:avLst/>
                    </a:prstGeom>
                  </pic:spPr>
                </pic:pic>
              </a:graphicData>
            </a:graphic>
          </wp:inline>
        </w:drawing>
      </w:r>
    </w:p>
    <w:p w14:paraId="416D670F" w14:textId="446F5EC8" w:rsidR="005D2891" w:rsidRDefault="005D2891" w:rsidP="005D2891">
      <w:r>
        <w:t xml:space="preserve">When you open RealEight, Guitar Amplifier is ON by default. You can turn it OFF by clicking on square button. </w:t>
      </w:r>
    </w:p>
    <w:p w14:paraId="1D179154" w14:textId="13F147BD" w:rsidR="005D2891" w:rsidRDefault="00AC0B3A" w:rsidP="005D2891">
      <w:pPr>
        <w:jc w:val="center"/>
      </w:pPr>
      <w:r>
        <w:rPr>
          <w:noProof/>
        </w:rPr>
        <w:drawing>
          <wp:inline distT="0" distB="0" distL="0" distR="0" wp14:anchorId="2A59E12C" wp14:editId="552021B6">
            <wp:extent cx="2123810" cy="3066667"/>
            <wp:effectExtent l="0" t="0" r="0" b="635"/>
            <wp:docPr id="674" name="Picture 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123810" cy="3066667"/>
                    </a:xfrm>
                    <a:prstGeom prst="rect">
                      <a:avLst/>
                    </a:prstGeom>
                  </pic:spPr>
                </pic:pic>
              </a:graphicData>
            </a:graphic>
          </wp:inline>
        </w:drawing>
      </w:r>
    </w:p>
    <w:p w14:paraId="2C2F060E" w14:textId="77777777" w:rsidR="005D2891" w:rsidRDefault="005D2891" w:rsidP="005D2891">
      <w:r>
        <w:t>You can choose presets from three categories: Acoustic, Electric and Bass. Acoustic category offers two subcategories: Acoustic and Effect. Electric category offers five subcategories: Clean, Crunch, Distortion, Effect and Lead. Bass category offers two subcategories: Bass and Effect.</w:t>
      </w:r>
    </w:p>
    <w:p w14:paraId="230805F4" w14:textId="771E9FB3" w:rsidR="005D2891" w:rsidRDefault="00AC0B3A" w:rsidP="005D2891">
      <w:pPr>
        <w:jc w:val="center"/>
      </w:pPr>
      <w:r>
        <w:rPr>
          <w:noProof/>
        </w:rPr>
        <w:drawing>
          <wp:inline distT="0" distB="0" distL="0" distR="0" wp14:anchorId="6CE181EC" wp14:editId="22422A28">
            <wp:extent cx="2133333" cy="1047619"/>
            <wp:effectExtent l="0" t="0" r="635" b="635"/>
            <wp:docPr id="675" name="Picture 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133333" cy="1047619"/>
                    </a:xfrm>
                    <a:prstGeom prst="rect">
                      <a:avLst/>
                    </a:prstGeom>
                  </pic:spPr>
                </pic:pic>
              </a:graphicData>
            </a:graphic>
          </wp:inline>
        </w:drawing>
      </w:r>
    </w:p>
    <w:p w14:paraId="05D92455" w14:textId="77777777" w:rsidR="005D2891" w:rsidRDefault="005D2891" w:rsidP="005D2891">
      <w:pPr>
        <w:rPr>
          <w:lang w:val="en-US"/>
        </w:rPr>
      </w:pPr>
      <w:r>
        <w:rPr>
          <w:lang w:val="en-US"/>
        </w:rPr>
        <w:t xml:space="preserve">You can save and load guitar amplifier presets by clicking on “…” button. </w:t>
      </w:r>
    </w:p>
    <w:p w14:paraId="76537750" w14:textId="43B6EAAA" w:rsidR="005D2891" w:rsidRDefault="00AC0B3A" w:rsidP="005D2891">
      <w:pPr>
        <w:jc w:val="center"/>
        <w:rPr>
          <w:lang w:val="en-US"/>
        </w:rPr>
      </w:pPr>
      <w:r>
        <w:rPr>
          <w:noProof/>
        </w:rPr>
        <w:lastRenderedPageBreak/>
        <w:drawing>
          <wp:inline distT="0" distB="0" distL="0" distR="0" wp14:anchorId="5B55663B" wp14:editId="763FC38A">
            <wp:extent cx="2114286" cy="1038095"/>
            <wp:effectExtent l="0" t="0" r="635" b="0"/>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114286" cy="1038095"/>
                    </a:xfrm>
                    <a:prstGeom prst="rect">
                      <a:avLst/>
                    </a:prstGeom>
                  </pic:spPr>
                </pic:pic>
              </a:graphicData>
            </a:graphic>
          </wp:inline>
        </w:drawing>
      </w:r>
    </w:p>
    <w:p w14:paraId="7B153F3B" w14:textId="77777777" w:rsidR="005D2891" w:rsidRPr="00453622" w:rsidRDefault="005D2891" w:rsidP="005D2891">
      <w:pPr>
        <w:rPr>
          <w:lang w:val="en-US"/>
        </w:rPr>
      </w:pPr>
      <w:r w:rsidRPr="005671F8">
        <w:rPr>
          <w:lang w:val="en-US"/>
        </w:rPr>
        <w:t xml:space="preserve">By clicking </w:t>
      </w:r>
      <w:r>
        <w:rPr>
          <w:lang w:val="en-US"/>
        </w:rPr>
        <w:t>“</w:t>
      </w:r>
      <w:r w:rsidRPr="005671F8">
        <w:rPr>
          <w:lang w:val="en-US"/>
        </w:rPr>
        <w:t>Select Guitar Amplifier</w:t>
      </w:r>
      <w:r>
        <w:rPr>
          <w:lang w:val="en-US"/>
        </w:rPr>
        <w:t>” button you can select your</w:t>
      </w:r>
      <w:r w:rsidRPr="00453622">
        <w:rPr>
          <w:lang w:val="en-US"/>
        </w:rPr>
        <w:t xml:space="preserve"> </w:t>
      </w:r>
      <w:r>
        <w:rPr>
          <w:lang w:val="en-US"/>
        </w:rPr>
        <w:t>preferred Guitar Amplifier.</w:t>
      </w:r>
    </w:p>
    <w:p w14:paraId="7927AE58" w14:textId="77777777" w:rsidR="005D2891" w:rsidRDefault="005D2891" w:rsidP="005D2891">
      <w:pPr>
        <w:jc w:val="center"/>
        <w:rPr>
          <w:lang w:val="en-US"/>
        </w:rPr>
      </w:pPr>
      <w:r>
        <w:rPr>
          <w:noProof/>
        </w:rPr>
        <w:drawing>
          <wp:inline distT="0" distB="0" distL="0" distR="0" wp14:anchorId="50ACC864" wp14:editId="0F908152">
            <wp:extent cx="2352381" cy="2638095"/>
            <wp:effectExtent l="0" t="0" r="0" b="0"/>
            <wp:docPr id="573" name="Picture 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352381" cy="2638095"/>
                    </a:xfrm>
                    <a:prstGeom prst="rect">
                      <a:avLst/>
                    </a:prstGeom>
                  </pic:spPr>
                </pic:pic>
              </a:graphicData>
            </a:graphic>
          </wp:inline>
        </w:drawing>
      </w:r>
    </w:p>
    <w:p w14:paraId="0258662D" w14:textId="77777777" w:rsidR="005D2891" w:rsidRPr="00EF0A58" w:rsidRDefault="005D2891" w:rsidP="005D2891">
      <w:pPr>
        <w:rPr>
          <w:lang w:val="en-US"/>
        </w:rPr>
      </w:pPr>
      <w:r>
        <w:rPr>
          <w:lang w:val="en-US"/>
        </w:rPr>
        <w:t>Please note, when you save/load Guitar Settings file guitar amplifier preset information saves/loads as well.</w:t>
      </w:r>
    </w:p>
    <w:p w14:paraId="145477BC" w14:textId="08122475" w:rsidR="005D2891" w:rsidRDefault="00AC0B3A" w:rsidP="005D2891">
      <w:pPr>
        <w:jc w:val="center"/>
      </w:pPr>
      <w:r>
        <w:rPr>
          <w:noProof/>
        </w:rPr>
        <w:drawing>
          <wp:inline distT="0" distB="0" distL="0" distR="0" wp14:anchorId="3B0D585F" wp14:editId="0A041360">
            <wp:extent cx="3152381" cy="4304762"/>
            <wp:effectExtent l="0" t="0" r="0" b="635"/>
            <wp:docPr id="677" name="Picture 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152381" cy="4304762"/>
                    </a:xfrm>
                    <a:prstGeom prst="rect">
                      <a:avLst/>
                    </a:prstGeom>
                  </pic:spPr>
                </pic:pic>
              </a:graphicData>
            </a:graphic>
          </wp:inline>
        </w:drawing>
      </w:r>
    </w:p>
    <w:p w14:paraId="492C57FE" w14:textId="0782214C" w:rsidR="005D2891" w:rsidRPr="00EC026A" w:rsidRDefault="005D2891" w:rsidP="005D2891">
      <w:r>
        <w:lastRenderedPageBreak/>
        <w:t>Select presets by clicking on “&lt;&gt;” buttons.</w:t>
      </w:r>
      <w:r w:rsidRPr="00FA0598">
        <w:rPr>
          <w:lang w:val="en-US"/>
        </w:rPr>
        <w:t xml:space="preserve"> </w:t>
      </w:r>
      <w:r>
        <w:rPr>
          <w:lang w:val="en-US"/>
        </w:rPr>
        <w:t xml:space="preserve">Click Edit button to finetune your Guitar Amplifier. </w:t>
      </w:r>
      <w:r>
        <w:t>You can add different blocks by clicking on “+” button</w:t>
      </w:r>
      <w:r w:rsidRPr="00830973">
        <w:t>.</w:t>
      </w:r>
      <w:r>
        <w:t xml:space="preserve"> “</w:t>
      </w:r>
      <w:proofErr w:type="gramStart"/>
      <w:r>
        <w:t>–“ button</w:t>
      </w:r>
      <w:proofErr w:type="gramEnd"/>
      <w:r>
        <w:t xml:space="preserve"> deletes block.</w:t>
      </w:r>
    </w:p>
    <w:p w14:paraId="48A78B40" w14:textId="77777777" w:rsidR="00F72345" w:rsidRPr="00CF2529" w:rsidRDefault="003B1AD5" w:rsidP="003B1AD5">
      <w:pPr>
        <w:pStyle w:val="Heading2"/>
      </w:pPr>
      <w:r>
        <w:br w:type="page"/>
      </w:r>
      <w:bookmarkStart w:id="65" w:name="_Toc62863242"/>
      <w:bookmarkStart w:id="66" w:name="_Toc62896011"/>
      <w:bookmarkStart w:id="67" w:name="_Toc108456234"/>
      <w:r w:rsidR="00F72345" w:rsidRPr="00CF2529">
        <w:lastRenderedPageBreak/>
        <w:t>Virtual Fretboard</w:t>
      </w:r>
      <w:bookmarkEnd w:id="50"/>
      <w:bookmarkEnd w:id="51"/>
      <w:bookmarkEnd w:id="52"/>
      <w:bookmarkEnd w:id="53"/>
      <w:bookmarkEnd w:id="54"/>
      <w:bookmarkEnd w:id="65"/>
      <w:bookmarkEnd w:id="66"/>
      <w:bookmarkEnd w:id="67"/>
    </w:p>
    <w:p w14:paraId="5E95FDE0" w14:textId="77777777" w:rsidR="00B55840" w:rsidRPr="00EC026A" w:rsidRDefault="00B55840" w:rsidP="00172660">
      <w:bookmarkStart w:id="68" w:name="_Toc308106831"/>
      <w:r w:rsidRPr="00EC026A">
        <w:t xml:space="preserve">In RealEight we have realized the </w:t>
      </w:r>
      <w:r w:rsidRPr="00EC026A">
        <w:rPr>
          <w:b/>
          <w:bCs/>
        </w:rPr>
        <w:t>Floating Fret Position</w:t>
      </w:r>
      <w:r w:rsidRPr="00EC026A">
        <w:t xml:space="preserve"> principle, which imitates change of fret position of a guitarist's hand on the neck. This gives a unique possibility of playing on up to 200 guitar frets using just 60 keys of a standard keyboard! This, along with the fact that we have sampled 24 frets of all eight strings for all of our RealEight sounds, allows you to emulate a guitar performance with maximum sonic accuracy.</w:t>
      </w:r>
    </w:p>
    <w:p w14:paraId="3B395C3B" w14:textId="77777777" w:rsidR="00B55840" w:rsidRPr="00EC026A" w:rsidRDefault="00B55840" w:rsidP="00172660">
      <w:r w:rsidRPr="00EC026A">
        <w:t xml:space="preserve">In the </w:t>
      </w:r>
      <w:proofErr w:type="spellStart"/>
      <w:r w:rsidRPr="00EC026A">
        <w:t>center</w:t>
      </w:r>
      <w:proofErr w:type="spellEnd"/>
      <w:r w:rsidRPr="00EC026A">
        <w:t xml:space="preserve"> of the RealEight window is the virtual </w:t>
      </w:r>
      <w:r w:rsidRPr="00EC026A">
        <w:rPr>
          <w:b/>
        </w:rPr>
        <w:t>Fretboard</w:t>
      </w:r>
      <w:r w:rsidRPr="00EC026A">
        <w:t xml:space="preserve">, one of the important elements of the plug-in, which allows you to visualize and control the Floating Fret Position while playing the guitar part. </w:t>
      </w:r>
    </w:p>
    <w:p w14:paraId="229425D1" w14:textId="41A640BE" w:rsidR="00B55840" w:rsidRPr="00EC026A" w:rsidRDefault="006625E6" w:rsidP="00172660">
      <w:r w:rsidRPr="00EC026A">
        <w:rPr>
          <w:noProof/>
        </w:rPr>
        <w:drawing>
          <wp:inline distT="0" distB="0" distL="0" distR="0" wp14:anchorId="0A8E06DC" wp14:editId="6F9BA8C3">
            <wp:extent cx="6057900" cy="9144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57900" cy="914400"/>
                    </a:xfrm>
                    <a:prstGeom prst="rect">
                      <a:avLst/>
                    </a:prstGeom>
                    <a:noFill/>
                    <a:ln>
                      <a:noFill/>
                    </a:ln>
                  </pic:spPr>
                </pic:pic>
              </a:graphicData>
            </a:graphic>
          </wp:inline>
        </w:drawing>
      </w:r>
    </w:p>
    <w:p w14:paraId="287B895C" w14:textId="77777777" w:rsidR="00B55840" w:rsidRPr="00EC026A" w:rsidRDefault="00B55840" w:rsidP="00172660">
      <w:r w:rsidRPr="00EC026A">
        <w:t xml:space="preserve">The Fretboard has a number of functions: </w:t>
      </w:r>
    </w:p>
    <w:p w14:paraId="26515E5F" w14:textId="77777777" w:rsidR="00B55840" w:rsidRPr="00EC026A" w:rsidRDefault="00B55840" w:rsidP="00B55840">
      <w:pPr>
        <w:numPr>
          <w:ilvl w:val="0"/>
          <w:numId w:val="1"/>
        </w:numPr>
        <w:spacing w:before="120" w:after="0" w:line="240" w:lineRule="auto"/>
        <w:ind w:left="714" w:hanging="357"/>
      </w:pPr>
      <w:r w:rsidRPr="00EC026A">
        <w:rPr>
          <w:b/>
          <w:bCs/>
        </w:rPr>
        <w:t xml:space="preserve">Preview </w:t>
      </w:r>
      <w:r w:rsidRPr="00EC026A">
        <w:t>- allows audio previewing the loaded guitar patch by simply clicking on strings.</w:t>
      </w:r>
    </w:p>
    <w:p w14:paraId="1A9E3516" w14:textId="77777777" w:rsidR="00B55840" w:rsidRPr="00EC026A" w:rsidRDefault="00B55840" w:rsidP="00B55840">
      <w:pPr>
        <w:numPr>
          <w:ilvl w:val="0"/>
          <w:numId w:val="1"/>
        </w:numPr>
        <w:spacing w:before="120" w:after="0" w:line="240" w:lineRule="auto"/>
        <w:ind w:left="714" w:hanging="357"/>
      </w:pPr>
      <w:r w:rsidRPr="00EC026A">
        <w:rPr>
          <w:b/>
          <w:bCs/>
        </w:rPr>
        <w:t>Display notes</w:t>
      </w:r>
      <w:r w:rsidRPr="00EC026A">
        <w:t xml:space="preserve"> - shows the performed notes (with names) in accordance with visual representation on the fretboard and real sound (you see the notes displayed on string and fret of exactly the same sound samples currently playing).</w:t>
      </w:r>
    </w:p>
    <w:p w14:paraId="426746E9" w14:textId="77777777" w:rsidR="00B55840" w:rsidRPr="00EC026A" w:rsidRDefault="00B55840" w:rsidP="00B55840">
      <w:pPr>
        <w:numPr>
          <w:ilvl w:val="0"/>
          <w:numId w:val="1"/>
        </w:numPr>
        <w:spacing w:before="120" w:after="0" w:line="240" w:lineRule="auto"/>
        <w:ind w:left="714" w:hanging="357"/>
      </w:pPr>
      <w:r w:rsidRPr="00EC026A">
        <w:rPr>
          <w:b/>
          <w:bCs/>
        </w:rPr>
        <w:t xml:space="preserve">Fret Position Auto </w:t>
      </w:r>
      <w:r w:rsidRPr="00EC026A">
        <w:t xml:space="preserve">control (the </w:t>
      </w:r>
      <w:r w:rsidRPr="00EC026A">
        <w:rPr>
          <w:b/>
          <w:bCs/>
        </w:rPr>
        <w:t>Auto</w:t>
      </w:r>
      <w:r w:rsidRPr="00EC026A">
        <w:t xml:space="preserve"> button is pressed) - realizes automatic fret position change in Solo and Harmony modes, which moves the ‘Capo’ strip along the Fretboard depending on the sequence of performed notes. </w:t>
      </w:r>
    </w:p>
    <w:p w14:paraId="0F184226" w14:textId="77777777" w:rsidR="00B55840" w:rsidRPr="00EC026A" w:rsidRDefault="00B55840" w:rsidP="00B55840">
      <w:pPr>
        <w:numPr>
          <w:ilvl w:val="0"/>
          <w:numId w:val="1"/>
        </w:numPr>
        <w:spacing w:before="120" w:after="0" w:line="240" w:lineRule="auto"/>
        <w:ind w:left="714" w:hanging="357"/>
      </w:pPr>
      <w:r w:rsidRPr="00EC026A">
        <w:rPr>
          <w:b/>
          <w:bCs/>
        </w:rPr>
        <w:t xml:space="preserve">Fret Position Manual </w:t>
      </w:r>
      <w:r w:rsidRPr="00EC026A">
        <w:t xml:space="preserve">control (the </w:t>
      </w:r>
      <w:r w:rsidRPr="00EC026A">
        <w:rPr>
          <w:b/>
          <w:bCs/>
        </w:rPr>
        <w:t>Auto</w:t>
      </w:r>
      <w:r w:rsidRPr="00EC026A">
        <w:t xml:space="preserve"> button is released) - allows manually changing fret position by right clicking on any fret. A ‘Capo’ strip will appear on the fretboard, which will prevent playing samples from any fret lower on the neck than the ‘Capo’ position (except for the 8th string).</w:t>
      </w:r>
    </w:p>
    <w:p w14:paraId="5B6C8069" w14:textId="77777777" w:rsidR="00155A0F" w:rsidRDefault="00155A0F">
      <w:pPr>
        <w:spacing w:after="0" w:line="240" w:lineRule="auto"/>
        <w:rPr>
          <w:rFonts w:ascii="Montserrat SemiBold" w:hAnsi="Montserrat SemiBold"/>
          <w:bCs/>
          <w:caps/>
          <w:sz w:val="32"/>
          <w:szCs w:val="32"/>
        </w:rPr>
      </w:pPr>
      <w:bookmarkStart w:id="69" w:name="_Toc62863243"/>
      <w:bookmarkStart w:id="70" w:name="_Toc62896012"/>
      <w:r>
        <w:br w:type="page"/>
      </w:r>
    </w:p>
    <w:p w14:paraId="30AE55B1" w14:textId="026E457D" w:rsidR="007A3CC3" w:rsidRPr="00CF2529" w:rsidRDefault="007A3CC3" w:rsidP="003B1AD5">
      <w:pPr>
        <w:pStyle w:val="Heading2"/>
      </w:pPr>
      <w:bookmarkStart w:id="71" w:name="_Toc108456235"/>
      <w:r w:rsidRPr="00CD4B69">
        <w:lastRenderedPageBreak/>
        <w:t>Virtual</w:t>
      </w:r>
      <w:r w:rsidRPr="00CF2529">
        <w:t xml:space="preserve"> Keyboard</w:t>
      </w:r>
      <w:bookmarkEnd w:id="68"/>
      <w:bookmarkEnd w:id="69"/>
      <w:bookmarkEnd w:id="70"/>
      <w:bookmarkEnd w:id="71"/>
    </w:p>
    <w:p w14:paraId="2B1A2F62" w14:textId="77777777" w:rsidR="007A3CC3" w:rsidRPr="00CF2529" w:rsidRDefault="007A3CC3" w:rsidP="00044DB6">
      <w:pPr>
        <w:spacing w:after="240"/>
      </w:pPr>
      <w:r w:rsidRPr="00CF2529">
        <w:t xml:space="preserve">In the lower part of </w:t>
      </w:r>
      <w:r w:rsidR="00E1407A">
        <w:t>RealEight</w:t>
      </w:r>
      <w:r w:rsidRPr="00CF2529">
        <w:t xml:space="preserve"> window you see</w:t>
      </w:r>
      <w:r w:rsidR="00365605" w:rsidRPr="00CF2529">
        <w:t xml:space="preserve"> a</w:t>
      </w:r>
      <w:r w:rsidRPr="00CF2529">
        <w:t xml:space="preserve"> virtual keyboard that visualizes </w:t>
      </w:r>
      <w:r w:rsidR="00E1407A">
        <w:t>RealEight</w:t>
      </w:r>
      <w:r w:rsidR="00A27EF7" w:rsidRPr="00CF2529">
        <w:t xml:space="preserve"> </w:t>
      </w:r>
      <w:r w:rsidRPr="00CF2529">
        <w:t>keyboard layout (Main and Repeat zones), indicates activated Key Switches in Solo mode, and shows all MIDI</w:t>
      </w:r>
      <w:r w:rsidR="00C166FB" w:rsidRPr="00CF2529">
        <w:t xml:space="preserve"> notes incoming to </w:t>
      </w:r>
      <w:r w:rsidR="00E1407A">
        <w:t>RealEight</w:t>
      </w:r>
      <w:r w:rsidR="00BB6DD6" w:rsidRPr="00CF2529">
        <w:t xml:space="preserve"> or played on virtual fretboard with a mouse</w:t>
      </w:r>
      <w:r w:rsidR="00C166FB" w:rsidRPr="00CF2529">
        <w:t>:</w:t>
      </w:r>
    </w:p>
    <w:p w14:paraId="26989267" w14:textId="09D6BCD4" w:rsidR="00BB6DD6" w:rsidRDefault="00155A0F" w:rsidP="00C136FF">
      <w:pPr>
        <w:jc w:val="center"/>
      </w:pPr>
      <w:bookmarkStart w:id="72" w:name="_Toc79224632"/>
      <w:bookmarkStart w:id="73" w:name="_Toc79224818"/>
      <w:bookmarkStart w:id="74" w:name="_Toc79224922"/>
      <w:bookmarkStart w:id="75" w:name="_Toc79226129"/>
      <w:r>
        <w:rPr>
          <w:noProof/>
        </w:rPr>
        <w:drawing>
          <wp:inline distT="0" distB="0" distL="0" distR="0" wp14:anchorId="0E16CBEA" wp14:editId="78ECB518">
            <wp:extent cx="6120130" cy="699770"/>
            <wp:effectExtent l="0" t="0" r="0" b="5080"/>
            <wp:docPr id="569" name="Picture 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 name="Picture 569"/>
                    <pic:cNvPicPr/>
                  </pic:nvPicPr>
                  <pic:blipFill>
                    <a:blip r:embed="rId23">
                      <a:extLst>
                        <a:ext uri="{28A0092B-C50C-407E-A947-70E740481C1C}">
                          <a14:useLocalDpi xmlns:a14="http://schemas.microsoft.com/office/drawing/2010/main" val="0"/>
                        </a:ext>
                      </a:extLst>
                    </a:blip>
                    <a:stretch>
                      <a:fillRect/>
                    </a:stretch>
                  </pic:blipFill>
                  <pic:spPr>
                    <a:xfrm>
                      <a:off x="0" y="0"/>
                      <a:ext cx="6120130" cy="699770"/>
                    </a:xfrm>
                    <a:prstGeom prst="rect">
                      <a:avLst/>
                    </a:prstGeom>
                  </pic:spPr>
                </pic:pic>
              </a:graphicData>
            </a:graphic>
          </wp:inline>
        </w:drawing>
      </w:r>
    </w:p>
    <w:p w14:paraId="46353E0D" w14:textId="77777777" w:rsidR="00C136FF" w:rsidRPr="00C136FF" w:rsidRDefault="00C136FF" w:rsidP="00C136FF">
      <w:pPr>
        <w:jc w:val="center"/>
      </w:pPr>
    </w:p>
    <w:p w14:paraId="039A6140" w14:textId="1922271F" w:rsidR="00CD4B69" w:rsidRDefault="00BB6DD6" w:rsidP="00C534C9">
      <w:r w:rsidRPr="00CF2529">
        <w:t>Additionally</w:t>
      </w:r>
      <w:r w:rsidR="00007BCA" w:rsidRPr="00CF2529">
        <w:t>,</w:t>
      </w:r>
      <w:r w:rsidRPr="00CF2529">
        <w:t xml:space="preserve"> virtual keyboard duplicates the external MIDI keyboard input, so everything you can play by MIDI can be produced on virtual keyboard with a mouse.</w:t>
      </w:r>
      <w:r w:rsidR="00C349F0" w:rsidRPr="00CF2529">
        <w:t xml:space="preserve"> Shift-click</w:t>
      </w:r>
      <w:r w:rsidR="00C852DD" w:rsidRPr="00CF2529">
        <w:t xml:space="preserve">ing will hold </w:t>
      </w:r>
      <w:r w:rsidR="00007BCA" w:rsidRPr="00CF2529">
        <w:t xml:space="preserve">down </w:t>
      </w:r>
      <w:r w:rsidR="00C852DD" w:rsidRPr="00CF2529">
        <w:t>the pressed key</w:t>
      </w:r>
      <w:r w:rsidR="00C349F0" w:rsidRPr="00CF2529">
        <w:t xml:space="preserve"> allowing to preview chords/Key Switch FXs.</w:t>
      </w:r>
    </w:p>
    <w:p w14:paraId="0FEDD227" w14:textId="77777777" w:rsidR="00155A0F" w:rsidRPr="00A76774" w:rsidRDefault="00155A0F" w:rsidP="00155A0F">
      <w:r w:rsidRPr="00A76774">
        <w:t>Hold Pedal button at the right visualizes Hold Pedal controller (CC#64) MIDI activity, as well as serves as toggle for switching Hold Pedal on/off Hold Pedal.</w:t>
      </w:r>
    </w:p>
    <w:p w14:paraId="31A3E382" w14:textId="77777777" w:rsidR="00155A0F" w:rsidRPr="008F3542" w:rsidRDefault="00155A0F" w:rsidP="00155A0F">
      <w:pPr>
        <w:rPr>
          <w:rFonts w:asciiTheme="minorHAnsi" w:hAnsiTheme="minorHAnsi"/>
        </w:rPr>
      </w:pPr>
      <w:r w:rsidRPr="00A76774">
        <w:t>Pitch Wheel and Modulation Wheel indicators at the left visualize Pitch Bender and</w:t>
      </w:r>
      <w:r w:rsidRPr="00A76774">
        <w:rPr>
          <w:rFonts w:asciiTheme="minorHAnsi" w:hAnsiTheme="minorHAnsi"/>
        </w:rPr>
        <w:t xml:space="preserve"> </w:t>
      </w:r>
      <w:r w:rsidRPr="00A76774">
        <w:t>Modulation controllers MIDI activity</w:t>
      </w:r>
      <w:r w:rsidRPr="00A76774">
        <w:rPr>
          <w:rFonts w:asciiTheme="minorHAnsi" w:hAnsiTheme="minorHAnsi"/>
        </w:rPr>
        <w:t>.</w:t>
      </w:r>
    </w:p>
    <w:p w14:paraId="4E43890F" w14:textId="77777777" w:rsidR="00155A0F" w:rsidRDefault="00155A0F" w:rsidP="00C534C9">
      <w:pPr>
        <w:rPr>
          <w:rFonts w:ascii="Arial" w:hAnsi="Arial" w:cs="Arial"/>
          <w:bCs/>
          <w:sz w:val="32"/>
          <w:szCs w:val="28"/>
        </w:rPr>
      </w:pPr>
    </w:p>
    <w:p w14:paraId="549196A3" w14:textId="77777777" w:rsidR="00587E5C" w:rsidRPr="00E375B0" w:rsidRDefault="00E1407A" w:rsidP="00DE06C7">
      <w:pPr>
        <w:pStyle w:val="Heading1"/>
        <w:rPr>
          <w:rFonts w:cs="Arial"/>
        </w:rPr>
      </w:pPr>
      <w:bookmarkStart w:id="76" w:name="_Toc308106832"/>
      <w:bookmarkStart w:id="77" w:name="_Toc62863244"/>
      <w:bookmarkStart w:id="78" w:name="_Toc62896013"/>
      <w:bookmarkStart w:id="79" w:name="_Toc108456236"/>
      <w:r w:rsidRPr="00CA045D">
        <w:lastRenderedPageBreak/>
        <w:t>RealEight</w:t>
      </w:r>
      <w:r w:rsidR="00587E5C" w:rsidRPr="00CA045D">
        <w:t xml:space="preserve"> Global Modes</w:t>
      </w:r>
      <w:bookmarkEnd w:id="76"/>
      <w:bookmarkEnd w:id="77"/>
      <w:bookmarkEnd w:id="78"/>
      <w:bookmarkEnd w:id="79"/>
    </w:p>
    <w:p w14:paraId="704CC281" w14:textId="22387159" w:rsidR="00C534C9" w:rsidRDefault="005D2891" w:rsidP="00C534C9">
      <w:pPr>
        <w:rPr>
          <w:rFonts w:ascii="Times New Roman" w:hAnsi="Times New Roman"/>
        </w:rPr>
      </w:pPr>
      <w:r>
        <w:t>RealEight 6</w:t>
      </w:r>
      <w:r w:rsidR="00C534C9" w:rsidRPr="00CF2529">
        <w:t xml:space="preserve"> provides </w:t>
      </w:r>
      <w:r w:rsidR="002C0EC2">
        <w:t>6</w:t>
      </w:r>
      <w:r w:rsidR="00C534C9" w:rsidRPr="00CF2529">
        <w:t xml:space="preserve"> Global Modes implementing different </w:t>
      </w:r>
      <w:r w:rsidR="002C0EC2">
        <w:t>working</w:t>
      </w:r>
      <w:r w:rsidR="00C534C9" w:rsidRPr="00CF2529">
        <w:t xml:space="preserve"> methods:</w:t>
      </w:r>
    </w:p>
    <w:p w14:paraId="4BCEC028" w14:textId="1C25A141" w:rsidR="00AC12AB" w:rsidRPr="00AC12AB" w:rsidRDefault="006625E6" w:rsidP="00014987">
      <w:pPr>
        <w:jc w:val="center"/>
        <w:rPr>
          <w:rFonts w:ascii="Times New Roman" w:hAnsi="Times New Roman"/>
        </w:rPr>
      </w:pPr>
      <w:r>
        <w:rPr>
          <w:noProof/>
        </w:rPr>
        <w:drawing>
          <wp:inline distT="0" distB="0" distL="0" distR="0" wp14:anchorId="5DD848D0" wp14:editId="2F6A4D56">
            <wp:extent cx="6115050" cy="3238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15050" cy="323850"/>
                    </a:xfrm>
                    <a:prstGeom prst="rect">
                      <a:avLst/>
                    </a:prstGeom>
                    <a:noFill/>
                    <a:ln>
                      <a:noFill/>
                    </a:ln>
                  </pic:spPr>
                </pic:pic>
              </a:graphicData>
            </a:graphic>
          </wp:inline>
        </w:drawing>
      </w:r>
    </w:p>
    <w:p w14:paraId="55AE8A95" w14:textId="77777777" w:rsidR="00C534C9" w:rsidRPr="00CF2529" w:rsidRDefault="00C534C9" w:rsidP="00DB7475">
      <w:pPr>
        <w:numPr>
          <w:ilvl w:val="0"/>
          <w:numId w:val="16"/>
        </w:numPr>
        <w:ind w:left="714" w:hanging="357"/>
      </w:pPr>
      <w:r w:rsidRPr="00CF2529">
        <w:rPr>
          <w:b/>
        </w:rPr>
        <w:t>MIDI Keyboard</w:t>
      </w:r>
      <w:r w:rsidRPr="00CF2529">
        <w:t xml:space="preserve"> - MIDI keyboard/MIDI track input</w:t>
      </w:r>
    </w:p>
    <w:p w14:paraId="39C6C7F3" w14:textId="77777777" w:rsidR="001F7A69" w:rsidRPr="00563585" w:rsidRDefault="001F7A69" w:rsidP="001F7A69">
      <w:pPr>
        <w:numPr>
          <w:ilvl w:val="0"/>
          <w:numId w:val="16"/>
        </w:numPr>
        <w:ind w:left="714" w:hanging="357"/>
      </w:pPr>
      <w:bookmarkStart w:id="80" w:name="_Hlk62754843"/>
      <w:r w:rsidRPr="00830973">
        <w:rPr>
          <w:b/>
          <w:bCs/>
        </w:rPr>
        <w:t>Multi</w:t>
      </w:r>
      <w:r w:rsidRPr="00830973">
        <w:t xml:space="preserve"> - a universal mode allowing you to perform various guitar accompaniment techniques that use chords, such as Strumming, Bass and Strum, Bass and String picking, and much more.</w:t>
      </w:r>
    </w:p>
    <w:bookmarkEnd w:id="80"/>
    <w:p w14:paraId="24075DFB" w14:textId="77777777" w:rsidR="00C534C9" w:rsidRDefault="00C534C9" w:rsidP="00DB7475">
      <w:pPr>
        <w:numPr>
          <w:ilvl w:val="0"/>
          <w:numId w:val="16"/>
        </w:numPr>
        <w:ind w:left="714" w:hanging="357"/>
      </w:pPr>
      <w:r w:rsidRPr="00CF2529">
        <w:rPr>
          <w:b/>
        </w:rPr>
        <w:t>Pattern</w:t>
      </w:r>
      <w:r w:rsidRPr="00CF2529">
        <w:t xml:space="preserve"> </w:t>
      </w:r>
      <w:r w:rsidR="002C0EC2">
        <w:t>-</w:t>
      </w:r>
      <w:r w:rsidRPr="00CF2529">
        <w:t xml:space="preserve"> automatic accompaniment using rhythm patterns from MusicLab Guitar Pattern Library</w:t>
      </w:r>
    </w:p>
    <w:p w14:paraId="49AD3695" w14:textId="77777777" w:rsidR="00F95EC5" w:rsidRPr="00CD4B69" w:rsidRDefault="00F95EC5" w:rsidP="00DB7475">
      <w:pPr>
        <w:numPr>
          <w:ilvl w:val="0"/>
          <w:numId w:val="16"/>
        </w:numPr>
      </w:pPr>
      <w:r w:rsidRPr="00CD4B69">
        <w:rPr>
          <w:b/>
        </w:rPr>
        <w:t>Song</w:t>
      </w:r>
      <w:r w:rsidRPr="00CD4B69">
        <w:t xml:space="preserve"> </w:t>
      </w:r>
      <w:r w:rsidR="002C0EC2" w:rsidRPr="00CD4B69">
        <w:t>-</w:t>
      </w:r>
      <w:r w:rsidRPr="00CD4B69">
        <w:t xml:space="preserve"> </w:t>
      </w:r>
      <w:proofErr w:type="spellStart"/>
      <w:r w:rsidRPr="00CD4B69">
        <w:t>songwriting</w:t>
      </w:r>
      <w:proofErr w:type="spellEnd"/>
      <w:r w:rsidRPr="00CD4B69">
        <w:t xml:space="preserve"> tool featuring the </w:t>
      </w:r>
      <w:r w:rsidR="00DF2D32" w:rsidRPr="00CD4B69">
        <w:t xml:space="preserve">built-in </w:t>
      </w:r>
      <w:r w:rsidRPr="00CD4B69">
        <w:t xml:space="preserve">Song track where you can insert chords and patterns to construct </w:t>
      </w:r>
      <w:r w:rsidR="002C0EC2" w:rsidRPr="00CD4B69">
        <w:t>the complete</w:t>
      </w:r>
      <w:r w:rsidRPr="00CD4B69">
        <w:t xml:space="preserve"> guitar</w:t>
      </w:r>
      <w:r w:rsidR="002C0EC2" w:rsidRPr="00CD4B69">
        <w:t xml:space="preserve"> accompaniment</w:t>
      </w:r>
      <w:r w:rsidRPr="00CD4B69">
        <w:t xml:space="preserve"> part</w:t>
      </w:r>
    </w:p>
    <w:p w14:paraId="4C1DFD1A" w14:textId="77777777" w:rsidR="00211747" w:rsidRPr="00CF2529" w:rsidRDefault="00211747" w:rsidP="00C936A3"/>
    <w:p w14:paraId="3583B459" w14:textId="77777777" w:rsidR="00E960F8" w:rsidRPr="00CD4B69" w:rsidRDefault="00CF1AF3" w:rsidP="00DE06C7">
      <w:pPr>
        <w:pStyle w:val="Heading1"/>
      </w:pPr>
      <w:bookmarkStart w:id="81" w:name="_Toc308106833"/>
      <w:bookmarkStart w:id="82" w:name="_Toc62863245"/>
      <w:bookmarkStart w:id="83" w:name="_Toc62896014"/>
      <w:bookmarkStart w:id="84" w:name="_Toc108456237"/>
      <w:r w:rsidRPr="00CD4B69">
        <w:lastRenderedPageBreak/>
        <w:t xml:space="preserve">MIDI </w:t>
      </w:r>
      <w:r w:rsidR="00C534C9" w:rsidRPr="00CD4B69">
        <w:t>K</w:t>
      </w:r>
      <w:r w:rsidR="00464E78">
        <w:t>eyboard</w:t>
      </w:r>
      <w:r w:rsidR="00C534C9" w:rsidRPr="00CD4B69">
        <w:t xml:space="preserve"> </w:t>
      </w:r>
      <w:r w:rsidR="00A93153" w:rsidRPr="00CD4B69">
        <w:t>Global Mode</w:t>
      </w:r>
      <w:bookmarkEnd w:id="81"/>
      <w:bookmarkEnd w:id="82"/>
      <w:bookmarkEnd w:id="83"/>
      <w:bookmarkEnd w:id="84"/>
    </w:p>
    <w:p w14:paraId="18AA955F" w14:textId="77777777" w:rsidR="00F72345" w:rsidRPr="00E375B0" w:rsidRDefault="00F72345" w:rsidP="00E375B0">
      <w:pPr>
        <w:pStyle w:val="Heading2"/>
      </w:pPr>
      <w:bookmarkStart w:id="85" w:name="_Toc308106834"/>
      <w:bookmarkStart w:id="86" w:name="_Toc62863246"/>
      <w:bookmarkStart w:id="87" w:name="_Toc62896015"/>
      <w:bookmarkStart w:id="88" w:name="_Toc108456238"/>
      <w:r w:rsidRPr="00E375B0">
        <w:t xml:space="preserve">User Keyboard </w:t>
      </w:r>
      <w:bookmarkEnd w:id="72"/>
      <w:bookmarkEnd w:id="73"/>
      <w:bookmarkEnd w:id="74"/>
      <w:bookmarkEnd w:id="75"/>
      <w:r w:rsidR="007A210B" w:rsidRPr="00E375B0">
        <w:t>Layout</w:t>
      </w:r>
      <w:bookmarkEnd w:id="85"/>
      <w:bookmarkEnd w:id="86"/>
      <w:bookmarkEnd w:id="87"/>
      <w:bookmarkEnd w:id="88"/>
    </w:p>
    <w:p w14:paraId="63312B96" w14:textId="72965A48" w:rsidR="00B55840" w:rsidRPr="00752B5E" w:rsidRDefault="006625E6" w:rsidP="00B55840">
      <w:r>
        <w:rPr>
          <w:noProof/>
          <w:lang w:eastAsia="ru-RU"/>
        </w:rPr>
        <mc:AlternateContent>
          <mc:Choice Requires="wpg">
            <w:drawing>
              <wp:anchor distT="0" distB="0" distL="114300" distR="114300" simplePos="0" relativeHeight="251657216" behindDoc="0" locked="0" layoutInCell="1" allowOverlap="1" wp14:anchorId="4D6E4D2C" wp14:editId="184A39C1">
                <wp:simplePos x="0" y="0"/>
                <wp:positionH relativeFrom="column">
                  <wp:posOffset>0</wp:posOffset>
                </wp:positionH>
                <wp:positionV relativeFrom="paragraph">
                  <wp:posOffset>1035685</wp:posOffset>
                </wp:positionV>
                <wp:extent cx="5861685" cy="1974215"/>
                <wp:effectExtent l="15240" t="470535" r="9525" b="3175"/>
                <wp:wrapSquare wrapText="bothSides"/>
                <wp:docPr id="546" name="Group 18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61685" cy="1974215"/>
                          <a:chOff x="1034" y="1314"/>
                          <a:chExt cx="9231" cy="3109"/>
                        </a:xfrm>
                      </wpg:grpSpPr>
                      <wpg:grpSp>
                        <wpg:cNvPr id="547" name="Group 1824"/>
                        <wpg:cNvGrpSpPr>
                          <a:grpSpLocks/>
                        </wpg:cNvGrpSpPr>
                        <wpg:grpSpPr bwMode="auto">
                          <a:xfrm>
                            <a:off x="1034" y="1314"/>
                            <a:ext cx="9231" cy="3109"/>
                            <a:chOff x="1034" y="1314"/>
                            <a:chExt cx="9231" cy="3109"/>
                          </a:xfrm>
                        </wpg:grpSpPr>
                        <pic:pic xmlns:pic="http://schemas.openxmlformats.org/drawingml/2006/picture">
                          <pic:nvPicPr>
                            <pic:cNvPr id="548" name="Picture 182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1314" y="1314"/>
                              <a:ext cx="8715" cy="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49" name="Line 1826"/>
                          <wps:cNvCnPr>
                            <a:cxnSpLocks noChangeShapeType="1"/>
                          </wps:cNvCnPr>
                          <wps:spPr bwMode="auto">
                            <a:xfrm>
                              <a:off x="7622" y="2800"/>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0" name="Text Box 1827"/>
                          <wps:cNvSpPr txBox="1">
                            <a:spLocks noChangeArrowheads="1"/>
                          </wps:cNvSpPr>
                          <wps:spPr bwMode="auto">
                            <a:xfrm>
                              <a:off x="7974" y="4060"/>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021437" w14:textId="77777777" w:rsidR="003E1337" w:rsidRPr="00963250" w:rsidRDefault="003E1337" w:rsidP="00752B5E">
                                <w:pPr>
                                  <w:jc w:val="center"/>
                                  <w:rPr>
                                    <w:sz w:val="20"/>
                                    <w:szCs w:val="20"/>
                                  </w:rPr>
                                </w:pPr>
                                <w:r w:rsidRPr="00963250">
                                  <w:rPr>
                                    <w:sz w:val="20"/>
                                    <w:szCs w:val="20"/>
                                  </w:rPr>
                                  <w:t>Repeat zone</w:t>
                                </w:r>
                                <w:r>
                                  <w:rPr>
                                    <w:sz w:val="20"/>
                                    <w:szCs w:val="20"/>
                                  </w:rPr>
                                  <w:t>s</w:t>
                                </w:r>
                              </w:p>
                            </w:txbxContent>
                          </wps:txbx>
                          <wps:bodyPr rot="0" vert="horz" wrap="square" lIns="0" tIns="0" rIns="0" bIns="0" anchor="t" anchorCtr="0" upright="1">
                            <a:noAutofit/>
                          </wps:bodyPr>
                        </wps:wsp>
                        <wps:wsp>
                          <wps:cNvPr id="551" name="Line 1828"/>
                          <wps:cNvCnPr>
                            <a:cxnSpLocks noChangeShapeType="1"/>
                          </wps:cNvCnPr>
                          <wps:spPr bwMode="auto">
                            <a:xfrm>
                              <a:off x="1917" y="2815"/>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2" name="Text Box 1829"/>
                          <wps:cNvSpPr txBox="1">
                            <a:spLocks noChangeArrowheads="1"/>
                          </wps:cNvSpPr>
                          <wps:spPr bwMode="auto">
                            <a:xfrm>
                              <a:off x="4194" y="3698"/>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164D78" w14:textId="77777777" w:rsidR="003E1337" w:rsidRPr="00963250" w:rsidRDefault="003E1337" w:rsidP="00752B5E">
                                <w:pPr>
                                  <w:jc w:val="center"/>
                                  <w:rPr>
                                    <w:sz w:val="20"/>
                                    <w:szCs w:val="20"/>
                                  </w:rPr>
                                </w:pPr>
                                <w:r w:rsidRPr="00963250">
                                  <w:rPr>
                                    <w:sz w:val="20"/>
                                    <w:szCs w:val="20"/>
                                  </w:rPr>
                                  <w:t>Main zone</w:t>
                                </w:r>
                              </w:p>
                            </w:txbxContent>
                          </wps:txbx>
                          <wps:bodyPr rot="0" vert="horz" wrap="square" lIns="0" tIns="0" rIns="0" bIns="0" anchor="t" anchorCtr="0" upright="1">
                            <a:noAutofit/>
                          </wps:bodyPr>
                        </wps:wsp>
                        <wps:wsp>
                          <wps:cNvPr id="553" name="Line 1830"/>
                          <wps:cNvCnPr>
                            <a:cxnSpLocks noChangeShapeType="1"/>
                          </wps:cNvCnPr>
                          <wps:spPr bwMode="auto">
                            <a:xfrm flipH="1">
                              <a:off x="1914" y="3880"/>
                              <a:ext cx="223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4" name="Line 1831"/>
                          <wps:cNvCnPr>
                            <a:cxnSpLocks noChangeShapeType="1"/>
                          </wps:cNvCnPr>
                          <wps:spPr bwMode="auto">
                            <a:xfrm>
                              <a:off x="5499" y="3880"/>
                              <a:ext cx="211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5" name="Line 1832"/>
                          <wps:cNvCnPr>
                            <a:cxnSpLocks noChangeShapeType="1"/>
                          </wps:cNvCnPr>
                          <wps:spPr bwMode="auto">
                            <a:xfrm flipH="1">
                              <a:off x="7614" y="3871"/>
                              <a:ext cx="2391" cy="9"/>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6" name="Line 1833"/>
                          <wps:cNvCnPr>
                            <a:cxnSpLocks noChangeShapeType="1"/>
                          </wps:cNvCnPr>
                          <wps:spPr bwMode="auto">
                            <a:xfrm flipH="1">
                              <a:off x="1314" y="3880"/>
                              <a:ext cx="600" cy="5"/>
                            </a:xfrm>
                            <a:prstGeom prst="line">
                              <a:avLst/>
                            </a:prstGeom>
                            <a:noFill/>
                            <a:ln w="6350">
                              <a:solidFill>
                                <a:srgbClr val="000000"/>
                              </a:solidFill>
                              <a:round/>
                              <a:headEnd type="triangl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7" name="Line 1834"/>
                          <wps:cNvCnPr>
                            <a:cxnSpLocks noChangeShapeType="1"/>
                          </wps:cNvCnPr>
                          <wps:spPr bwMode="auto">
                            <a:xfrm>
                              <a:off x="1674" y="3880"/>
                              <a:ext cx="3" cy="36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8" name="Line 1835"/>
                          <wps:cNvCnPr>
                            <a:cxnSpLocks noChangeShapeType="1"/>
                          </wps:cNvCnPr>
                          <wps:spPr bwMode="auto">
                            <a:xfrm>
                              <a:off x="1674" y="4238"/>
                              <a:ext cx="6300" cy="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59" name="Line 1836"/>
                          <wps:cNvCnPr>
                            <a:cxnSpLocks noChangeShapeType="1"/>
                          </wps:cNvCnPr>
                          <wps:spPr bwMode="auto">
                            <a:xfrm>
                              <a:off x="8694" y="3878"/>
                              <a:ext cx="0" cy="18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60" name="Line 1837"/>
                          <wps:cNvCnPr>
                            <a:cxnSpLocks noChangeShapeType="1"/>
                          </wps:cNvCnPr>
                          <wps:spPr bwMode="auto">
                            <a:xfrm flipH="1">
                              <a:off x="10007" y="3871"/>
                              <a:ext cx="227"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561" name="Line 1838"/>
                          <wps:cNvCnPr>
                            <a:cxnSpLocks noChangeShapeType="1"/>
                          </wps:cNvCnPr>
                          <wps:spPr bwMode="auto">
                            <a:xfrm flipH="1">
                              <a:off x="1092" y="3882"/>
                              <a:ext cx="227"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562" name="Line 1839"/>
                          <wps:cNvCnPr>
                            <a:cxnSpLocks noChangeShapeType="1"/>
                          </wps:cNvCnPr>
                          <wps:spPr bwMode="auto">
                            <a:xfrm flipV="1">
                              <a:off x="5023" y="1323"/>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563" name="Line 1840"/>
                          <wps:cNvCnPr>
                            <a:cxnSpLocks noChangeShapeType="1"/>
                          </wps:cNvCnPr>
                          <wps:spPr bwMode="auto">
                            <a:xfrm flipV="1">
                              <a:off x="3814" y="1324"/>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564" name="Line 1841"/>
                          <wps:cNvCnPr>
                            <a:cxnSpLocks noChangeShapeType="1"/>
                          </wps:cNvCnPr>
                          <wps:spPr bwMode="auto">
                            <a:xfrm flipH="1">
                              <a:off x="10038" y="2794"/>
                              <a:ext cx="227"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565" name="Line 1842"/>
                          <wps:cNvCnPr>
                            <a:cxnSpLocks noChangeShapeType="1"/>
                          </wps:cNvCnPr>
                          <wps:spPr bwMode="auto">
                            <a:xfrm flipH="1">
                              <a:off x="10038" y="1330"/>
                              <a:ext cx="227"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566" name="Line 1843"/>
                          <wps:cNvCnPr>
                            <a:cxnSpLocks noChangeShapeType="1"/>
                          </wps:cNvCnPr>
                          <wps:spPr bwMode="auto">
                            <a:xfrm flipH="1">
                              <a:off x="1038" y="2786"/>
                              <a:ext cx="227"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567" name="Line 1844"/>
                          <wps:cNvCnPr>
                            <a:cxnSpLocks noChangeShapeType="1"/>
                          </wps:cNvCnPr>
                          <wps:spPr bwMode="auto">
                            <a:xfrm flipH="1">
                              <a:off x="1034" y="1330"/>
                              <a:ext cx="227"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s:wsp>
                        <wps:cNvPr id="568" name="Rectangle 1845"/>
                        <wps:cNvSpPr>
                          <a:spLocks noChangeArrowheads="1"/>
                        </wps:cNvSpPr>
                        <wps:spPr bwMode="auto">
                          <a:xfrm rot="2844757">
                            <a:off x="4846" y="337"/>
                            <a:ext cx="818" cy="3358"/>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type="none" w="sm" len="sm"/>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6E4D2C" id="Group 1823" o:spid="_x0000_s1026" style="position:absolute;margin-left:0;margin-top:81.55pt;width:461.55pt;height:155.45pt;z-index:251657216" coordorigin="1034,1314" coordsize="9231,31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">
                <v:group id="Group 1824" o:spid="_x0000_s1027" style="position:absolute;left:1034;top:1314;width:9231;height:3109" coordorigin="1034,1314" coordsize="9231,3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25" o:spid="_x0000_s1028" type="#_x0000_t75" style="position:absolute;left:1314;top:1314;width:8715;height:1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">
                    <v:imagedata r:id="rId26" o:title=""/>
                  </v:shape>
                  <v:line id="Line 1826" o:spid="_x0000_s1029" style="position:absolute;visibility:visible;mso-wrap-style:square" from="7622,2800" to="7622,3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" strokeweight=".5pt">
                    <v:stroke dashstyle="1 1" endarrowwidth="narrow" endarrowlength="short"/>
                  </v:line>
                  <v:shapetype id="_x0000_t202" coordsize="21600,21600" o:spt="202" path="m,l,21600r21600,l21600,xe">
                    <v:stroke joinstyle="miter"/>
                    <v:path gradientshapeok="t" o:connecttype="rect"/>
                  </v:shapetype>
                  <v:shape id="Text Box 1827" o:spid="_x0000_s1030" type="#_x0000_t202" style="position:absolute;left:7974;top:4060;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" filled="f" stroked="f">
                    <v:textbox inset="0,0,0,0">
                      <w:txbxContent>
                        <w:p w14:paraId="04021437" w14:textId="77777777" w:rsidR="003E1337" w:rsidRPr="00963250" w:rsidRDefault="003E1337" w:rsidP="00752B5E">
                          <w:pPr>
                            <w:jc w:val="center"/>
                            <w:rPr>
                              <w:sz w:val="20"/>
                              <w:szCs w:val="20"/>
                            </w:rPr>
                          </w:pPr>
                          <w:r w:rsidRPr="00963250">
                            <w:rPr>
                              <w:sz w:val="20"/>
                              <w:szCs w:val="20"/>
                            </w:rPr>
                            <w:t>Repeat zone</w:t>
                          </w:r>
                          <w:r>
                            <w:rPr>
                              <w:sz w:val="20"/>
                              <w:szCs w:val="20"/>
                            </w:rPr>
                            <w:t>s</w:t>
                          </w:r>
                        </w:p>
                      </w:txbxContent>
                    </v:textbox>
                  </v:shape>
                  <v:line id="Line 1828" o:spid="_x0000_s1031" style="position:absolute;visibility:visible;mso-wrap-style:square" from="1917,2815" to="1917,3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" strokeweight=".5pt">
                    <v:stroke dashstyle="1 1" endarrowwidth="narrow" endarrowlength="short"/>
                  </v:line>
                  <v:shape id="Text Box 1829" o:spid="_x0000_s1032" type="#_x0000_t202" style="position:absolute;left:4194;top:3698;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" filled="f" stroked="f">
                    <v:textbox inset="0,0,0,0">
                      <w:txbxContent>
                        <w:p w14:paraId="29164D78" w14:textId="77777777" w:rsidR="003E1337" w:rsidRPr="00963250" w:rsidRDefault="003E1337" w:rsidP="00752B5E">
                          <w:pPr>
                            <w:jc w:val="center"/>
                            <w:rPr>
                              <w:sz w:val="20"/>
                              <w:szCs w:val="20"/>
                            </w:rPr>
                          </w:pPr>
                          <w:r w:rsidRPr="00963250">
                            <w:rPr>
                              <w:sz w:val="20"/>
                              <w:szCs w:val="20"/>
                            </w:rPr>
                            <w:t>Main zone</w:t>
                          </w:r>
                        </w:p>
                      </w:txbxContent>
                    </v:textbox>
                  </v:shape>
                  <v:line id="Line 1830" o:spid="_x0000_s1033" style="position:absolute;flip:x;visibility:visible;mso-wrap-style:square" from="1914,3880" to="4149,3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" strokeweight=".5pt">
                    <v:stroke endarrow="block" endarrowwidth="narrow" endarrowlength="short"/>
                  </v:line>
                  <v:line id="Line 1831" o:spid="_x0000_s1034" style="position:absolute;visibility:visible;mso-wrap-style:square" from="5499,3880" to="7614,3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" strokeweight=".5pt">
                    <v:stroke endarrow="block" endarrowwidth="narrow" endarrowlength="short"/>
                  </v:line>
                  <v:line id="Line 1832" o:spid="_x0000_s1035" style="position:absolute;flip:x;visibility:visible;mso-wrap-style:square" from="7614,3871" to="10005,3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" strokeweight=".5pt">
                    <v:stroke endarrow="block" endarrowwidth="narrow" endarrowlength="short"/>
                  </v:line>
                  <v:line id="Line 1833" o:spid="_x0000_s1036" style="position:absolute;flip:x;visibility:visible;mso-wrap-style:square" from="1314,3880" to="1914,38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" strokeweight=".5pt">
                    <v:stroke startarrow="block" startarrowwidth="narrow" startarrowlength="short" endarrowwidth="narrow" endarrowlength="short"/>
                  </v:line>
                  <v:line id="Line 1834" o:spid="_x0000_s1037" style="position:absolute;visibility:visible;mso-wrap-style:square" from="1674,3880" to="1677,4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" strokeweight=".25pt">
                    <v:stroke dashstyle="1 1" endarrowwidth="narrow" endarrowlength="short"/>
                  </v:line>
                  <v:line id="Line 1835" o:spid="_x0000_s1038" style="position:absolute;visibility:visible;mso-wrap-style:square" from="1674,4238" to="7974,42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" strokeweight=".25pt">
                    <v:stroke dashstyle="1 1" endarrowwidth="narrow" endarrowlength="short"/>
                  </v:line>
                  <v:line id="Line 1836" o:spid="_x0000_s1039" style="position:absolute;visibility:visible;mso-wrap-style:square" from="8694,3878" to="8694,4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" strokeweight=".25pt">
                    <v:stroke dashstyle="1 1" endarrowwidth="narrow" endarrowlength="short"/>
                  </v:line>
                  <v:line id="Line 1837" o:spid="_x0000_s1040" style="position:absolute;flip:x;visibility:visible;mso-wrap-style:square" from="10007,3871" to="10234,38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" strokeweight="1.5pt">
                    <v:stroke dashstyle="1 1" endcap="round"/>
                  </v:line>
                  <v:line id="Line 1838" o:spid="_x0000_s1041" style="position:absolute;flip:x;visibility:visible;mso-wrap-style:square" from="1092,3882" to="1319,3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" strokeweight="1.5pt">
                    <v:stroke dashstyle="1 1" endcap="round"/>
                  </v:line>
                  <v:line id="Line 1839" o:spid="_x0000_s1042" style="position:absolute;flip:y;visibility:visible;mso-wrap-style:square" from="5023,1323" to="6622,2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" strokeweight=".5pt">
                    <v:stroke endarrowwidth="narrow" endarrowlength="short"/>
                  </v:line>
                  <v:line id="Line 1840" o:spid="_x0000_s1043" style="position:absolute;flip:y;visibility:visible;mso-wrap-style:square" from="3814,1324" to="5413,2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" strokeweight=".5pt">
                    <v:stroke endarrowwidth="narrow" endarrowlength="short"/>
                  </v:line>
                  <v:line id="Line 1841" o:spid="_x0000_s1044" style="position:absolute;flip:x;visibility:visible;mso-wrap-style:square" from="10038,2794" to="10265,2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" strokeweight="1.5pt">
                    <v:stroke dashstyle="1 1" endcap="round"/>
                  </v:line>
                  <v:line id="Line 1842" o:spid="_x0000_s1045" style="position:absolute;flip:x;visibility:visible;mso-wrap-style:square" from="10038,1330" to="10265,1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" strokeweight="1.5pt">
                    <v:stroke dashstyle="1 1" endcap="round"/>
                  </v:line>
                  <v:line id="Line 1843" o:spid="_x0000_s1046" style="position:absolute;flip:x;visibility:visible;mso-wrap-style:square" from="1038,2786" to="1265,2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" strokeweight="1.5pt">
                    <v:stroke dashstyle="1 1" endcap="round"/>
                  </v:line>
                  <v:line id="Line 1844" o:spid="_x0000_s1047" style="position:absolute;flip:x;visibility:visible;mso-wrap-style:square" from="1034,1330" to="1261,13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" strokeweight="1.5pt">
                    <v:stroke dashstyle="1 1" endcap="round"/>
                  </v:line>
                </v:group>
                <v:rect id="Rectangle 1845" o:spid="_x0000_s1048" style="position:absolute;left:4846;top:337;width:818;height:3358;rotation:3107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" stroked="f" strokeweight=".5pt">
                  <v:stroke endarrowwidth="narrow" endarrowlength="short"/>
                </v:rect>
                <w10:wrap type="square"/>
              </v:group>
            </w:pict>
          </mc:Fallback>
        </mc:AlternateContent>
      </w:r>
      <w:r w:rsidR="00B55840" w:rsidRPr="00752B5E">
        <w:t xml:space="preserve">When connected to RealEight MIDI input the external keyboard is divided into 3 zones: </w:t>
      </w:r>
      <w:r w:rsidR="00B55840" w:rsidRPr="00752B5E">
        <w:rPr>
          <w:b/>
          <w:bCs/>
        </w:rPr>
        <w:t>Main zone</w:t>
      </w:r>
      <w:r w:rsidR="00B55840" w:rsidRPr="00752B5E">
        <w:t xml:space="preserve"> (E0 – E5), left (C-1 - D#0) and right (F5 – A6) </w:t>
      </w:r>
      <w:r w:rsidR="00B55840" w:rsidRPr="00752B5E">
        <w:rPr>
          <w:b/>
          <w:bCs/>
        </w:rPr>
        <w:t>Repeat zones</w:t>
      </w:r>
      <w:r w:rsidR="00B55840" w:rsidRPr="00752B5E">
        <w:t xml:space="preserve">. </w:t>
      </w:r>
    </w:p>
    <w:p w14:paraId="7061FDAB" w14:textId="77777777" w:rsidR="00B62669" w:rsidRPr="00B55840" w:rsidRDefault="00E17394" w:rsidP="003A3E9E">
      <w:pPr>
        <w:spacing w:before="240"/>
        <w:rPr>
          <w:bCs/>
        </w:rPr>
      </w:pPr>
      <w:r w:rsidRPr="00CF2529">
        <w:t xml:space="preserve">In Solo mode </w:t>
      </w:r>
      <w:r w:rsidR="00B55840">
        <w:t xml:space="preserve">with Drop B tuning selectable in Bass zone left combo box, the left part of </w:t>
      </w:r>
      <w:r w:rsidR="00B55840" w:rsidRPr="00CF2529">
        <w:rPr>
          <w:b/>
          <w:bCs/>
        </w:rPr>
        <w:t>Main zone</w:t>
      </w:r>
      <w:r w:rsidR="00B55840">
        <w:rPr>
          <w:bCs/>
        </w:rPr>
        <w:t xml:space="preserve"> expa</w:t>
      </w:r>
      <w:r w:rsidR="00B55840" w:rsidRPr="00CF2529">
        <w:rPr>
          <w:bCs/>
        </w:rPr>
        <w:t xml:space="preserve">nds to </w:t>
      </w:r>
      <w:r w:rsidR="00B55840">
        <w:rPr>
          <w:bCs/>
        </w:rPr>
        <w:t>B-</w:t>
      </w:r>
      <w:r w:rsidR="00B55840" w:rsidRPr="00CF2529">
        <w:rPr>
          <w:bCs/>
        </w:rPr>
        <w:t>1.</w:t>
      </w:r>
    </w:p>
    <w:p w14:paraId="7A4D83B3" w14:textId="3B93FD34" w:rsidR="00F72345" w:rsidRPr="00CF2529" w:rsidRDefault="00F72345" w:rsidP="00B62669">
      <w:pPr>
        <w:spacing w:before="120"/>
      </w:pPr>
      <w:r w:rsidRPr="00CF2529">
        <w:t>Main zone serves for playing melodic parts (Solo and Harmony modes) and entering chords (Chords, Bass &amp; Chord, Bass &amp; Pick modes).</w:t>
      </w:r>
    </w:p>
    <w:p w14:paraId="0AC27087" w14:textId="77777777" w:rsidR="00F72345" w:rsidRPr="00CF2529" w:rsidRDefault="00F72345" w:rsidP="00B62669">
      <w:pPr>
        <w:spacing w:before="120"/>
      </w:pPr>
      <w:r w:rsidRPr="00CF2529">
        <w:t>Any key of the Repeat zone repeats notes and chords played in the Main zone.</w:t>
      </w:r>
    </w:p>
    <w:p w14:paraId="6063A051" w14:textId="77777777" w:rsidR="00F72345" w:rsidRPr="00CF2529" w:rsidRDefault="00F72345" w:rsidP="00B62669">
      <w:pPr>
        <w:spacing w:before="120"/>
      </w:pPr>
      <w:r w:rsidRPr="00CF2529">
        <w:t>This way of keyboard mapping allows you to play guitar parts with 2 hands - you play various notes or chords in the Main zone with one hand and repeat them by pressing the pre-mapped keys in Repeat zone with the other hand without changing its position. This is very important for careful</w:t>
      </w:r>
      <w:r w:rsidR="00365605" w:rsidRPr="00CF2529">
        <w:t>ly</w:t>
      </w:r>
      <w:r w:rsidRPr="00CF2529">
        <w:t xml:space="preserve"> preserving rhythm pattern accuracy and groove feel.</w:t>
      </w:r>
    </w:p>
    <w:p w14:paraId="690A22E2" w14:textId="77777777" w:rsidR="00F72345" w:rsidRPr="00CF2529" w:rsidRDefault="00F72345" w:rsidP="00B62669">
      <w:pPr>
        <w:spacing w:before="120"/>
      </w:pPr>
      <w:r w:rsidRPr="00CF2529">
        <w:t>Using such a performance technique you can easily imitate the most characteristic details of guitar performance, such as tremolo, strumming, bass and strum, picking on your keyboard making them sound naturally as if they were played on</w:t>
      </w:r>
      <w:r w:rsidR="00BA32FA" w:rsidRPr="00CF2529">
        <w:t xml:space="preserve"> a</w:t>
      </w:r>
      <w:r w:rsidRPr="00CF2529">
        <w:t xml:space="preserve"> real guitar.</w:t>
      </w:r>
    </w:p>
    <w:p w14:paraId="44E921AD" w14:textId="77777777" w:rsidR="00F72345" w:rsidRPr="00CF2529" w:rsidRDefault="00F72345" w:rsidP="00B62669">
      <w:pPr>
        <w:spacing w:before="120"/>
      </w:pPr>
      <w:r w:rsidRPr="00CF2529">
        <w:t>Repeat Key zone functions:</w:t>
      </w:r>
    </w:p>
    <w:p w14:paraId="3EBDC111" w14:textId="77777777" w:rsidR="00F72345" w:rsidRPr="00CF2529" w:rsidRDefault="00B62669" w:rsidP="0018732E">
      <w:pPr>
        <w:numPr>
          <w:ilvl w:val="0"/>
          <w:numId w:val="9"/>
        </w:numPr>
        <w:spacing w:before="120"/>
        <w:ind w:left="714" w:hanging="357"/>
      </w:pPr>
      <w:r w:rsidRPr="00CF2529">
        <w:t>I</w:t>
      </w:r>
      <w:r w:rsidR="00F72345" w:rsidRPr="00CF2529">
        <w:t xml:space="preserve">n Solo, Harmony, Chords, and Bass &amp; Chord modes you can repeat notes and chords played in the Main zone (any white key repeats the full sound, while black key repeats the muted sound). </w:t>
      </w:r>
      <w:proofErr w:type="gramStart"/>
      <w:r w:rsidR="00F72345" w:rsidRPr="00CF2529">
        <w:t>Also</w:t>
      </w:r>
      <w:proofErr w:type="gramEnd"/>
      <w:r w:rsidR="00F72345" w:rsidRPr="00CF2529">
        <w:t xml:space="preserve"> with the keys of Repeat zone you can alternate up/down/muted strokes to produce strumming and tremolo techniques (C, E, G – trigger up stroke; D, F, A - down stroke; C#, F#, A# - muted up stroke; D#, G# - muted down stroke) with both single notes and intervals/chords</w:t>
      </w:r>
      <w:r w:rsidR="005A6647" w:rsidRPr="00CF2529">
        <w:t>.</w:t>
      </w:r>
      <w:r w:rsidR="00F72345" w:rsidRPr="00CF2529">
        <w:t xml:space="preserve"> </w:t>
      </w:r>
    </w:p>
    <w:p w14:paraId="10A46D24" w14:textId="77777777" w:rsidR="00F72345" w:rsidRPr="00CF2529" w:rsidRDefault="00B62669" w:rsidP="0018732E">
      <w:pPr>
        <w:numPr>
          <w:ilvl w:val="0"/>
          <w:numId w:val="9"/>
        </w:numPr>
        <w:spacing w:before="120"/>
        <w:ind w:left="714" w:hanging="357"/>
      </w:pPr>
      <w:r w:rsidRPr="00CF2529">
        <w:lastRenderedPageBreak/>
        <w:t>I</w:t>
      </w:r>
      <w:r w:rsidR="00F72345" w:rsidRPr="00CF2529">
        <w:t>n Bass &amp; Chord mode you can trigger Bass I (Root) and Bass II (alternative bass) notes as well as upper string strums</w:t>
      </w:r>
    </w:p>
    <w:p w14:paraId="0EFBA7E4" w14:textId="77777777" w:rsidR="00F72345" w:rsidRPr="00CF2529" w:rsidRDefault="00B62669" w:rsidP="0018732E">
      <w:pPr>
        <w:numPr>
          <w:ilvl w:val="0"/>
          <w:numId w:val="9"/>
        </w:numPr>
        <w:spacing w:before="120"/>
        <w:ind w:left="714" w:hanging="357"/>
      </w:pPr>
      <w:r w:rsidRPr="00CF2529">
        <w:t>I</w:t>
      </w:r>
      <w:r w:rsidR="00F72345" w:rsidRPr="00CF2529">
        <w:t>n Bass</w:t>
      </w:r>
      <w:r w:rsidR="00365605" w:rsidRPr="00CF2529">
        <w:t xml:space="preserve"> </w:t>
      </w:r>
      <w:r w:rsidR="00F72345" w:rsidRPr="00CF2529">
        <w:t>&amp; Pick mode Repeat keys trigger individual voices (strings) of a chord taken in the Main zone.</w:t>
      </w:r>
    </w:p>
    <w:p w14:paraId="676496F0" w14:textId="77777777" w:rsidR="00923C58" w:rsidRPr="00CF2529" w:rsidRDefault="00923C58" w:rsidP="0018732E">
      <w:pPr>
        <w:numPr>
          <w:ilvl w:val="0"/>
          <w:numId w:val="9"/>
        </w:numPr>
        <w:spacing w:before="120"/>
        <w:ind w:left="714" w:hanging="357"/>
      </w:pPr>
      <w:r w:rsidRPr="00CF2529">
        <w:t>In Solo mode Repeat keys</w:t>
      </w:r>
      <w:r w:rsidR="00365605" w:rsidRPr="00CF2529">
        <w:t>,</w:t>
      </w:r>
      <w:r w:rsidRPr="00CF2529">
        <w:t xml:space="preserve"> when activated in Key Switch panel</w:t>
      </w:r>
      <w:r w:rsidR="00365605" w:rsidRPr="00CF2529">
        <w:t>,</w:t>
      </w:r>
      <w:r w:rsidRPr="00CF2529">
        <w:t xml:space="preserve"> can also</w:t>
      </w:r>
      <w:r w:rsidR="00365605" w:rsidRPr="00CF2529">
        <w:t xml:space="preserve"> be</w:t>
      </w:r>
      <w:r w:rsidRPr="00CF2529">
        <w:t xml:space="preserve"> used as Key Switches to switch on various FXs</w:t>
      </w:r>
      <w:r w:rsidR="005A6647" w:rsidRPr="00CF2529">
        <w:t>.</w:t>
      </w:r>
      <w:r w:rsidRPr="00CF2529">
        <w:t xml:space="preserve"> </w:t>
      </w:r>
    </w:p>
    <w:p w14:paraId="18FF6F79" w14:textId="77777777" w:rsidR="00F72345" w:rsidRPr="00CD4B69" w:rsidRDefault="00F72345" w:rsidP="00E375B0">
      <w:pPr>
        <w:pStyle w:val="Heading2"/>
      </w:pPr>
      <w:bookmarkStart w:id="89" w:name="_Toc79224633"/>
      <w:bookmarkStart w:id="90" w:name="_Toc79224819"/>
      <w:bookmarkStart w:id="91" w:name="_Toc79224923"/>
      <w:bookmarkStart w:id="92" w:name="_Toc79226130"/>
      <w:bookmarkStart w:id="93" w:name="_Toc308106835"/>
      <w:bookmarkStart w:id="94" w:name="_Toc62863247"/>
      <w:bookmarkStart w:id="95" w:name="_Toc62896016"/>
      <w:bookmarkStart w:id="96" w:name="_Toc108456239"/>
      <w:r w:rsidRPr="00CD4B69">
        <w:t>Performance Modes</w:t>
      </w:r>
      <w:bookmarkEnd w:id="89"/>
      <w:bookmarkEnd w:id="90"/>
      <w:bookmarkEnd w:id="91"/>
      <w:bookmarkEnd w:id="92"/>
      <w:bookmarkEnd w:id="93"/>
      <w:bookmarkEnd w:id="94"/>
      <w:bookmarkEnd w:id="95"/>
      <w:bookmarkEnd w:id="96"/>
    </w:p>
    <w:p w14:paraId="1A643938" w14:textId="77777777" w:rsidR="00F72345" w:rsidRPr="00CF2529" w:rsidRDefault="00E1407A">
      <w:r>
        <w:t>RealEight</w:t>
      </w:r>
      <w:r w:rsidR="00BC2786" w:rsidRPr="00CF2529">
        <w:t xml:space="preserve"> MIDI Keyboard Global Mode</w:t>
      </w:r>
      <w:r w:rsidR="00F72345" w:rsidRPr="00CF2529">
        <w:t xml:space="preserve"> includes 5 separate guitar performance modes, each of which is a separate performance tool meant for imitating special guitar performance style:</w:t>
      </w:r>
    </w:p>
    <w:p w14:paraId="11F3DF08" w14:textId="77777777" w:rsidR="00F72345" w:rsidRPr="00CF2529" w:rsidRDefault="00F72345" w:rsidP="00DB7475">
      <w:pPr>
        <w:numPr>
          <w:ilvl w:val="0"/>
          <w:numId w:val="11"/>
        </w:numPr>
        <w:spacing w:before="120"/>
      </w:pPr>
      <w:r w:rsidRPr="00CF2529">
        <w:rPr>
          <w:b/>
          <w:bCs/>
        </w:rPr>
        <w:t>Solo</w:t>
      </w:r>
      <w:r w:rsidRPr="00CF2529">
        <w:t xml:space="preserve"> - polyphonic mode for performing melodic parts</w:t>
      </w:r>
      <w:r w:rsidR="005A6647" w:rsidRPr="00CF2529">
        <w:t>.</w:t>
      </w:r>
    </w:p>
    <w:p w14:paraId="53BFE689" w14:textId="77777777" w:rsidR="00F72345" w:rsidRPr="00CF2529" w:rsidRDefault="00F72345" w:rsidP="00DB7475">
      <w:pPr>
        <w:numPr>
          <w:ilvl w:val="0"/>
          <w:numId w:val="11"/>
        </w:numPr>
        <w:spacing w:before="120"/>
      </w:pPr>
      <w:r w:rsidRPr="00CF2529">
        <w:rPr>
          <w:b/>
          <w:bCs/>
        </w:rPr>
        <w:t>Harmony</w:t>
      </w:r>
      <w:r w:rsidRPr="00CF2529">
        <w:t xml:space="preserve"> - monophonic mode for performing parallel interval melodic parts</w:t>
      </w:r>
      <w:r w:rsidR="005A6647" w:rsidRPr="00CF2529">
        <w:t>.</w:t>
      </w:r>
    </w:p>
    <w:p w14:paraId="03FBEB31" w14:textId="77777777" w:rsidR="00F72345" w:rsidRPr="00CF2529" w:rsidRDefault="00F72345" w:rsidP="00DB7475">
      <w:pPr>
        <w:numPr>
          <w:ilvl w:val="0"/>
          <w:numId w:val="11"/>
        </w:numPr>
        <w:spacing w:before="120"/>
      </w:pPr>
      <w:r w:rsidRPr="00CF2529">
        <w:rPr>
          <w:b/>
          <w:bCs/>
        </w:rPr>
        <w:t>Chords</w:t>
      </w:r>
      <w:r w:rsidRPr="00CF2529">
        <w:t xml:space="preserve"> - chord mode for performing accompaniment strumming parts</w:t>
      </w:r>
      <w:r w:rsidR="005A6647" w:rsidRPr="00CF2529">
        <w:t>.</w:t>
      </w:r>
    </w:p>
    <w:p w14:paraId="727A6CF9" w14:textId="77777777" w:rsidR="00F72345" w:rsidRPr="00CF2529" w:rsidRDefault="00F72345" w:rsidP="00DB7475">
      <w:pPr>
        <w:numPr>
          <w:ilvl w:val="0"/>
          <w:numId w:val="11"/>
        </w:numPr>
        <w:spacing w:before="120"/>
      </w:pPr>
      <w:r w:rsidRPr="00CF2529">
        <w:rPr>
          <w:b/>
          <w:bCs/>
        </w:rPr>
        <w:t>Bass &amp; Chord</w:t>
      </w:r>
      <w:r w:rsidRPr="00CF2529">
        <w:t xml:space="preserve"> - chord mode for performing bass and strum parts</w:t>
      </w:r>
      <w:r w:rsidR="005A6647" w:rsidRPr="00CF2529">
        <w:t>.</w:t>
      </w:r>
    </w:p>
    <w:p w14:paraId="5DB372CF" w14:textId="77777777" w:rsidR="00F72345" w:rsidRPr="00CF2529" w:rsidRDefault="00F72345" w:rsidP="00DB7475">
      <w:pPr>
        <w:numPr>
          <w:ilvl w:val="0"/>
          <w:numId w:val="11"/>
        </w:numPr>
        <w:spacing w:before="120"/>
      </w:pPr>
      <w:r w:rsidRPr="00CF2529">
        <w:rPr>
          <w:b/>
          <w:bCs/>
        </w:rPr>
        <w:t>Bass &amp;</w:t>
      </w:r>
      <w:r w:rsidR="00E17394" w:rsidRPr="00CF2529">
        <w:rPr>
          <w:b/>
          <w:bCs/>
        </w:rPr>
        <w:t xml:space="preserve"> </w:t>
      </w:r>
      <w:r w:rsidRPr="00CF2529">
        <w:rPr>
          <w:b/>
          <w:bCs/>
        </w:rPr>
        <w:t>Pick</w:t>
      </w:r>
      <w:r w:rsidRPr="00CF2529">
        <w:t xml:space="preserve"> - chord mode for performing picking/plucking parts</w:t>
      </w:r>
      <w:r w:rsidR="005A6647" w:rsidRPr="00CF2529">
        <w:t>.</w:t>
      </w:r>
    </w:p>
    <w:p w14:paraId="48484DD5" w14:textId="77777777" w:rsidR="003E4B3D" w:rsidRPr="00CF2529" w:rsidRDefault="00F72345" w:rsidP="008039A5">
      <w:pPr>
        <w:spacing w:before="120" w:line="360" w:lineRule="auto"/>
      </w:pPr>
      <w:r w:rsidRPr="00CA045D">
        <w:t xml:space="preserve">The </w:t>
      </w:r>
      <w:r w:rsidR="00211747" w:rsidRPr="00CA045D">
        <w:t xml:space="preserve">performance </w:t>
      </w:r>
      <w:r w:rsidRPr="00CA045D">
        <w:t xml:space="preserve">modes are selected by clicking on a respective </w:t>
      </w:r>
      <w:r w:rsidR="00211747" w:rsidRPr="00CA045D">
        <w:t>tab:</w:t>
      </w:r>
    </w:p>
    <w:p w14:paraId="18DECE08" w14:textId="7D56C35B" w:rsidR="00211747" w:rsidRPr="008B411C" w:rsidRDefault="006625E6" w:rsidP="00121D0E">
      <w:pPr>
        <w:jc w:val="center"/>
      </w:pPr>
      <w:r>
        <w:rPr>
          <w:noProof/>
        </w:rPr>
        <w:drawing>
          <wp:inline distT="0" distB="0" distL="0" distR="0" wp14:anchorId="1B936342" wp14:editId="5A0E9AD5">
            <wp:extent cx="6115050" cy="54292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115050" cy="542925"/>
                    </a:xfrm>
                    <a:prstGeom prst="rect">
                      <a:avLst/>
                    </a:prstGeom>
                    <a:noFill/>
                    <a:ln>
                      <a:noFill/>
                    </a:ln>
                  </pic:spPr>
                </pic:pic>
              </a:graphicData>
            </a:graphic>
          </wp:inline>
        </w:drawing>
      </w:r>
    </w:p>
    <w:p w14:paraId="3692C0BB" w14:textId="77777777" w:rsidR="00F72345" w:rsidRPr="00CF2529" w:rsidRDefault="00F72345" w:rsidP="00E375B0">
      <w:pPr>
        <w:pStyle w:val="Heading2"/>
      </w:pPr>
      <w:bookmarkStart w:id="97" w:name="_Toc79224634"/>
      <w:bookmarkStart w:id="98" w:name="_Toc79224820"/>
      <w:bookmarkStart w:id="99" w:name="_Toc79224924"/>
      <w:bookmarkStart w:id="100" w:name="_Toc79226131"/>
      <w:bookmarkStart w:id="101" w:name="_Toc308106836"/>
      <w:bookmarkStart w:id="102" w:name="_Toc62863248"/>
      <w:bookmarkStart w:id="103" w:name="_Toc62896017"/>
      <w:bookmarkStart w:id="104" w:name="_Toc108456240"/>
      <w:r w:rsidRPr="00E375B0">
        <w:t>Solo</w:t>
      </w:r>
      <w:r w:rsidRPr="00CF2529">
        <w:t xml:space="preserve"> Mode</w:t>
      </w:r>
      <w:bookmarkEnd w:id="97"/>
      <w:bookmarkEnd w:id="98"/>
      <w:bookmarkEnd w:id="99"/>
      <w:bookmarkEnd w:id="100"/>
      <w:bookmarkEnd w:id="101"/>
      <w:bookmarkEnd w:id="102"/>
      <w:bookmarkEnd w:id="103"/>
      <w:bookmarkEnd w:id="104"/>
    </w:p>
    <w:p w14:paraId="36F885C6" w14:textId="77777777" w:rsidR="00FD646E" w:rsidRPr="00CF2529" w:rsidRDefault="00FD646E" w:rsidP="00FD646E">
      <w:r w:rsidRPr="00CA045D">
        <w:t>Click Solo tab to switc</w:t>
      </w:r>
      <w:r w:rsidR="00362CEE" w:rsidRPr="00CA045D">
        <w:t>h on the Solo performance mode.</w:t>
      </w:r>
    </w:p>
    <w:p w14:paraId="7730CD79" w14:textId="17551409" w:rsidR="00FD646E" w:rsidRPr="00CF2529" w:rsidRDefault="006625E6" w:rsidP="00FD646E">
      <w:pPr>
        <w:jc w:val="center"/>
      </w:pPr>
      <w:r>
        <w:rPr>
          <w:noProof/>
        </w:rPr>
        <w:drawing>
          <wp:inline distT="0" distB="0" distL="0" distR="0" wp14:anchorId="00539F64" wp14:editId="2FE5A0C3">
            <wp:extent cx="6115050" cy="22574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15050" cy="2257425"/>
                    </a:xfrm>
                    <a:prstGeom prst="rect">
                      <a:avLst/>
                    </a:prstGeom>
                    <a:noFill/>
                    <a:ln>
                      <a:noFill/>
                    </a:ln>
                  </pic:spPr>
                </pic:pic>
              </a:graphicData>
            </a:graphic>
          </wp:inline>
        </w:drawing>
      </w:r>
    </w:p>
    <w:p w14:paraId="2647A547" w14:textId="77777777" w:rsidR="00FD646E" w:rsidRPr="00CF2529" w:rsidRDefault="00F42B57" w:rsidP="00AC12AB">
      <w:pPr>
        <w:pStyle w:val="a"/>
      </w:pPr>
      <w:r w:rsidRPr="00CF2529">
        <w:t>Solo mode window</w:t>
      </w:r>
    </w:p>
    <w:p w14:paraId="259C5442" w14:textId="77777777" w:rsidR="00F42B57" w:rsidRPr="00CF2529" w:rsidRDefault="00F42B57" w:rsidP="00F42B57">
      <w:pPr>
        <w:jc w:val="center"/>
      </w:pPr>
    </w:p>
    <w:p w14:paraId="79593C0B" w14:textId="329C4B61" w:rsidR="002B5283" w:rsidRDefault="006625E6">
      <w:r>
        <w:rPr>
          <w:noProof/>
          <w:lang w:eastAsia="ru-RU"/>
        </w:rPr>
        <w:lastRenderedPageBreak/>
        <mc:AlternateContent>
          <mc:Choice Requires="wpg">
            <w:drawing>
              <wp:anchor distT="0" distB="0" distL="114300" distR="114300" simplePos="0" relativeHeight="251658240" behindDoc="0" locked="0" layoutInCell="1" allowOverlap="1" wp14:anchorId="23166C96" wp14:editId="3CD781D3">
                <wp:simplePos x="0" y="0"/>
                <wp:positionH relativeFrom="column">
                  <wp:posOffset>-59690</wp:posOffset>
                </wp:positionH>
                <wp:positionV relativeFrom="paragraph">
                  <wp:posOffset>143510</wp:posOffset>
                </wp:positionV>
                <wp:extent cx="6065520" cy="2473325"/>
                <wp:effectExtent l="3175" t="0" r="17780" b="0"/>
                <wp:wrapThrough wrapText="bothSides">
                  <wp:wrapPolygon edited="0">
                    <wp:start x="12173" y="1664"/>
                    <wp:lineTo x="2236" y="1908"/>
                    <wp:lineTo x="2236" y="2989"/>
                    <wp:lineTo x="2033" y="4320"/>
                    <wp:lineTo x="1832" y="5152"/>
                    <wp:lineTo x="1863" y="5651"/>
                    <wp:lineTo x="509" y="5734"/>
                    <wp:lineTo x="475" y="5984"/>
                    <wp:lineTo x="1151" y="6976"/>
                    <wp:lineTo x="1151" y="9638"/>
                    <wp:lineTo x="778" y="9971"/>
                    <wp:lineTo x="1085" y="10964"/>
                    <wp:lineTo x="1151" y="12295"/>
                    <wp:lineTo x="509" y="13293"/>
                    <wp:lineTo x="509" y="13542"/>
                    <wp:lineTo x="1151" y="13625"/>
                    <wp:lineTo x="1151" y="13958"/>
                    <wp:lineTo x="2171" y="14868"/>
                    <wp:lineTo x="2510" y="14951"/>
                    <wp:lineTo x="2510" y="17613"/>
                    <wp:lineTo x="1052" y="18029"/>
                    <wp:lineTo x="1018" y="18611"/>
                    <wp:lineTo x="1965" y="18944"/>
                    <wp:lineTo x="1965" y="20186"/>
                    <wp:lineTo x="2103" y="20186"/>
                    <wp:lineTo x="8478" y="20186"/>
                    <wp:lineTo x="19429" y="19443"/>
                    <wp:lineTo x="19429" y="18944"/>
                    <wp:lineTo x="21193" y="18777"/>
                    <wp:lineTo x="21159" y="18029"/>
                    <wp:lineTo x="17564" y="17613"/>
                    <wp:lineTo x="17564" y="16282"/>
                    <wp:lineTo x="18072" y="16199"/>
                    <wp:lineTo x="19124" y="15367"/>
                    <wp:lineTo x="19124" y="14951"/>
                    <wp:lineTo x="19463" y="14868"/>
                    <wp:lineTo x="21668" y="13792"/>
                    <wp:lineTo x="21668" y="13625"/>
                    <wp:lineTo x="20956" y="12295"/>
                    <wp:lineTo x="20956" y="6976"/>
                    <wp:lineTo x="21634" y="5984"/>
                    <wp:lineTo x="21600" y="5651"/>
                    <wp:lineTo x="19599" y="5485"/>
                    <wp:lineTo x="19226" y="4819"/>
                    <wp:lineTo x="18886" y="4320"/>
                    <wp:lineTo x="18276" y="3155"/>
                    <wp:lineTo x="18140" y="2573"/>
                    <wp:lineTo x="16444" y="2240"/>
                    <wp:lineTo x="12376" y="1664"/>
                    <wp:lineTo x="12173" y="1664"/>
                  </wp:wrapPolygon>
                </wp:wrapThrough>
                <wp:docPr id="507" name="Группа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65520" cy="2473325"/>
                          <a:chOff x="0" y="0"/>
                          <a:chExt cx="6065520" cy="2473325"/>
                        </a:xfrm>
                      </wpg:grpSpPr>
                      <pic:pic xmlns:pic="http://schemas.openxmlformats.org/drawingml/2006/picture">
                        <pic:nvPicPr>
                          <pic:cNvPr id="508" name="Picture 3" descr="kbd"/>
                          <pic:cNvPicPr>
                            <a:picLocks noChangeAspect="1"/>
                          </pic:cNvPicPr>
                        </pic:nvPicPr>
                        <pic:blipFill>
                          <a:blip r:embed="rId25">
                            <a:extLst>
                              <a:ext uri="{28A0092B-C50C-407E-A947-70E740481C1C}">
                                <a14:useLocalDpi xmlns:a14="http://schemas.microsoft.com/office/drawing/2010/main" val="0"/>
                              </a:ext>
                            </a:extLst>
                          </a:blip>
                          <a:srcRect/>
                          <a:stretch>
                            <a:fillRect/>
                          </a:stretch>
                        </pic:blipFill>
                        <pic:spPr bwMode="auto">
                          <a:xfrm>
                            <a:off x="342900" y="657225"/>
                            <a:ext cx="5534025" cy="95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09" name="Text Box 4"/>
                        <wps:cNvSpPr txBox="1">
                          <a:spLocks noChangeArrowheads="1"/>
                        </wps:cNvSpPr>
                        <wps:spPr bwMode="auto">
                          <a:xfrm>
                            <a:off x="4686300" y="38100"/>
                            <a:ext cx="80010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FFE461" w14:textId="77777777" w:rsidR="003E1337" w:rsidRPr="00EA5348" w:rsidRDefault="003E1337" w:rsidP="004931C9">
                              <w:pPr>
                                <w:rPr>
                                  <w:sz w:val="20"/>
                                  <w:szCs w:val="20"/>
                                </w:rPr>
                              </w:pPr>
                              <w:r>
                                <w:rPr>
                                  <w:sz w:val="20"/>
                                  <w:szCs w:val="20"/>
                                </w:rPr>
                                <w:t xml:space="preserve">   </w:t>
                              </w:r>
                              <w:r w:rsidRPr="00EA5348">
                                <w:rPr>
                                  <w:sz w:val="20"/>
                                  <w:szCs w:val="20"/>
                                </w:rPr>
                                <w:t xml:space="preserve">Muted </w:t>
                              </w:r>
                            </w:p>
                          </w:txbxContent>
                        </wps:txbx>
                        <wps:bodyPr rot="0" vert="horz" wrap="square" lIns="0" tIns="0" rIns="0" bIns="0" anchor="t" anchorCtr="0" upright="1">
                          <a:noAutofit/>
                        </wps:bodyPr>
                      </wps:wsp>
                      <wps:wsp>
                        <wps:cNvPr id="510" name="Line 6"/>
                        <wps:cNvCnPr>
                          <a:cxnSpLocks noChangeShapeType="1"/>
                        </wps:cNvCnPr>
                        <wps:spPr bwMode="auto">
                          <a:xfrm>
                            <a:off x="5029200" y="295275"/>
                            <a:ext cx="76200" cy="36195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1" name="Line 7"/>
                        <wps:cNvCnPr>
                          <a:cxnSpLocks noChangeShapeType="1"/>
                        </wps:cNvCnPr>
                        <wps:spPr bwMode="auto">
                          <a:xfrm>
                            <a:off x="5029200" y="295275"/>
                            <a:ext cx="266700" cy="36195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2" name="Line 8"/>
                        <wps:cNvCnPr>
                          <a:cxnSpLocks noChangeShapeType="1"/>
                        </wps:cNvCnPr>
                        <wps:spPr bwMode="auto">
                          <a:xfrm>
                            <a:off x="5029200" y="295275"/>
                            <a:ext cx="457200" cy="36195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3" name="Text Box 9"/>
                        <wps:cNvSpPr txBox="1">
                          <a:spLocks noChangeArrowheads="1"/>
                        </wps:cNvSpPr>
                        <wps:spPr bwMode="auto">
                          <a:xfrm>
                            <a:off x="4924425" y="1876425"/>
                            <a:ext cx="80010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31268" w14:textId="77777777" w:rsidR="003E1337" w:rsidRPr="00EA5348" w:rsidRDefault="003E1337" w:rsidP="004931C9">
                              <w:pPr>
                                <w:jc w:val="center"/>
                                <w:rPr>
                                  <w:sz w:val="20"/>
                                  <w:szCs w:val="20"/>
                                </w:rPr>
                              </w:pPr>
                              <w:r w:rsidRPr="00EA5348">
                                <w:rPr>
                                  <w:sz w:val="20"/>
                                  <w:szCs w:val="20"/>
                                </w:rPr>
                                <w:t>Full sound</w:t>
                              </w:r>
                            </w:p>
                          </w:txbxContent>
                        </wps:txbx>
                        <wps:bodyPr rot="0" vert="horz" wrap="square" lIns="0" tIns="0" rIns="0" bIns="0" anchor="t" anchorCtr="0" upright="1">
                          <a:noAutofit/>
                        </wps:bodyPr>
                      </wps:wsp>
                      <wps:wsp>
                        <wps:cNvPr id="514" name="Line 11"/>
                        <wps:cNvCnPr>
                          <a:cxnSpLocks noChangeShapeType="1"/>
                        </wps:cNvCnPr>
                        <wps:spPr bwMode="auto">
                          <a:xfrm flipH="1" flipV="1">
                            <a:off x="5019675" y="1485900"/>
                            <a:ext cx="123825" cy="34290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5" name="Line 12"/>
                        <wps:cNvCnPr>
                          <a:cxnSpLocks noChangeShapeType="1"/>
                        </wps:cNvCnPr>
                        <wps:spPr bwMode="auto">
                          <a:xfrm flipV="1">
                            <a:off x="5143500" y="1476375"/>
                            <a:ext cx="57150" cy="35242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6" name="Line 13"/>
                        <wps:cNvCnPr>
                          <a:cxnSpLocks noChangeShapeType="1"/>
                        </wps:cNvCnPr>
                        <wps:spPr bwMode="auto">
                          <a:xfrm flipV="1">
                            <a:off x="5143500" y="1504950"/>
                            <a:ext cx="247650" cy="32385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7" name="Line 14"/>
                        <wps:cNvCnPr>
                          <a:cxnSpLocks noChangeShapeType="1"/>
                        </wps:cNvCnPr>
                        <wps:spPr bwMode="auto">
                          <a:xfrm flipV="1">
                            <a:off x="5143500" y="1495425"/>
                            <a:ext cx="419100" cy="3333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8" name="Line 15"/>
                        <wps:cNvCnPr>
                          <a:cxnSpLocks noChangeShapeType="1"/>
                        </wps:cNvCnPr>
                        <wps:spPr bwMode="auto">
                          <a:xfrm flipV="1">
                            <a:off x="5143500" y="1485900"/>
                            <a:ext cx="619125" cy="34290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19" name="Text Box 17"/>
                        <wps:cNvSpPr txBox="1">
                          <a:spLocks noChangeArrowheads="1"/>
                        </wps:cNvSpPr>
                        <wps:spPr bwMode="auto">
                          <a:xfrm>
                            <a:off x="4901565" y="2242820"/>
                            <a:ext cx="80010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744DA" w14:textId="77777777" w:rsidR="003E1337" w:rsidRPr="00EA5348" w:rsidRDefault="003E1337" w:rsidP="004931C9">
                              <w:pPr>
                                <w:jc w:val="center"/>
                                <w:rPr>
                                  <w:sz w:val="20"/>
                                  <w:szCs w:val="20"/>
                                </w:rPr>
                              </w:pPr>
                              <w:r w:rsidRPr="00EA5348">
                                <w:rPr>
                                  <w:sz w:val="20"/>
                                  <w:szCs w:val="20"/>
                                </w:rPr>
                                <w:t>Repeat keys</w:t>
                              </w:r>
                            </w:p>
                          </w:txbxContent>
                        </wps:txbx>
                        <wps:bodyPr rot="0" vert="horz" wrap="square" lIns="0" tIns="0" rIns="0" bIns="0" anchor="t" anchorCtr="0" upright="1">
                          <a:noAutofit/>
                        </wps:bodyPr>
                      </wps:wsp>
                      <wps:wsp>
                        <wps:cNvPr id="520" name="Text Box 19"/>
                        <wps:cNvSpPr txBox="1">
                          <a:spLocks noChangeArrowheads="1"/>
                        </wps:cNvSpPr>
                        <wps:spPr bwMode="auto">
                          <a:xfrm>
                            <a:off x="2171700" y="2007870"/>
                            <a:ext cx="80010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B50F1" w14:textId="77777777" w:rsidR="003E1337" w:rsidRPr="00A36532" w:rsidRDefault="003E1337" w:rsidP="004931C9">
                              <w:pPr>
                                <w:jc w:val="center"/>
                              </w:pPr>
                              <w:r>
                                <w:t>Main zone</w:t>
                              </w:r>
                            </w:p>
                          </w:txbxContent>
                        </wps:txbx>
                        <wps:bodyPr rot="0" vert="horz" wrap="square" lIns="0" tIns="0" rIns="0" bIns="0" anchor="t" anchorCtr="0" upright="1">
                          <a:noAutofit/>
                        </wps:bodyPr>
                      </wps:wsp>
                      <wps:wsp>
                        <wps:cNvPr id="521" name="Line 21"/>
                        <wps:cNvCnPr>
                          <a:cxnSpLocks noChangeShapeType="1"/>
                        </wps:cNvCnPr>
                        <wps:spPr bwMode="auto">
                          <a:xfrm>
                            <a:off x="2987040" y="2098675"/>
                            <a:ext cx="1924685" cy="190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2" name="Line 22"/>
                        <wps:cNvCnPr>
                          <a:cxnSpLocks noChangeShapeType="1"/>
                        </wps:cNvCnPr>
                        <wps:spPr bwMode="auto">
                          <a:xfrm flipH="1" flipV="1">
                            <a:off x="4901565" y="2103120"/>
                            <a:ext cx="59118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3" name="Text Box 24"/>
                        <wps:cNvSpPr txBox="1">
                          <a:spLocks noChangeArrowheads="1"/>
                        </wps:cNvSpPr>
                        <wps:spPr bwMode="auto">
                          <a:xfrm>
                            <a:off x="342900" y="0"/>
                            <a:ext cx="80010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9B84C" w14:textId="77777777" w:rsidR="003E1337" w:rsidRPr="00EA5348" w:rsidRDefault="003E1337" w:rsidP="004931C9">
                              <w:pPr>
                                <w:rPr>
                                  <w:sz w:val="20"/>
                                  <w:szCs w:val="20"/>
                                </w:rPr>
                              </w:pPr>
                              <w:r>
                                <w:rPr>
                                  <w:sz w:val="20"/>
                                  <w:szCs w:val="20"/>
                                </w:rPr>
                                <w:t xml:space="preserve">    </w:t>
                              </w:r>
                              <w:r w:rsidRPr="00EA5348">
                                <w:rPr>
                                  <w:sz w:val="20"/>
                                  <w:szCs w:val="20"/>
                                </w:rPr>
                                <w:t>Muted</w:t>
                              </w:r>
                            </w:p>
                          </w:txbxContent>
                        </wps:txbx>
                        <wps:bodyPr rot="0" vert="horz" wrap="square" lIns="0" tIns="0" rIns="0" bIns="0" anchor="t" anchorCtr="0" upright="1">
                          <a:noAutofit/>
                        </wps:bodyPr>
                      </wps:wsp>
                      <wps:wsp>
                        <wps:cNvPr id="524" name="Line 25"/>
                        <wps:cNvCnPr>
                          <a:cxnSpLocks noChangeShapeType="1"/>
                        </wps:cNvCnPr>
                        <wps:spPr bwMode="auto">
                          <a:xfrm flipH="1">
                            <a:off x="533400" y="228600"/>
                            <a:ext cx="152400" cy="42862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5" name="Line 26"/>
                        <wps:cNvCnPr>
                          <a:cxnSpLocks noChangeShapeType="1"/>
                        </wps:cNvCnPr>
                        <wps:spPr bwMode="auto">
                          <a:xfrm>
                            <a:off x="685800" y="228600"/>
                            <a:ext cx="47625" cy="42862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6" name="Text Box 27"/>
                        <wps:cNvSpPr txBox="1">
                          <a:spLocks noChangeArrowheads="1"/>
                        </wps:cNvSpPr>
                        <wps:spPr bwMode="auto">
                          <a:xfrm>
                            <a:off x="0" y="685800"/>
                            <a:ext cx="2286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6CAF7B" w14:textId="77777777" w:rsidR="003E1337" w:rsidRPr="00EA5348" w:rsidRDefault="003E1337" w:rsidP="004931C9">
                              <w:pPr>
                                <w:jc w:val="center"/>
                                <w:rPr>
                                  <w:sz w:val="20"/>
                                  <w:szCs w:val="20"/>
                                </w:rPr>
                              </w:pPr>
                              <w:r w:rsidRPr="00EA5348">
                                <w:rPr>
                                  <w:sz w:val="20"/>
                                  <w:szCs w:val="20"/>
                                </w:rPr>
                                <w:t>Full sound</w:t>
                              </w:r>
                            </w:p>
                          </w:txbxContent>
                        </wps:txbx>
                        <wps:bodyPr rot="0" vert="vert270" wrap="square" lIns="0" tIns="0" rIns="0" bIns="0" anchor="t" anchorCtr="0" upright="1">
                          <a:noAutofit/>
                        </wps:bodyPr>
                      </wps:wsp>
                      <wps:wsp>
                        <wps:cNvPr id="527" name="Line 28"/>
                        <wps:cNvCnPr>
                          <a:cxnSpLocks noChangeShapeType="1"/>
                        </wps:cNvCnPr>
                        <wps:spPr bwMode="auto">
                          <a:xfrm>
                            <a:off x="228600" y="1143000"/>
                            <a:ext cx="400050" cy="2571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8" name="Line 29"/>
                        <wps:cNvCnPr>
                          <a:cxnSpLocks noChangeShapeType="1"/>
                        </wps:cNvCnPr>
                        <wps:spPr bwMode="auto">
                          <a:xfrm>
                            <a:off x="228600" y="1143000"/>
                            <a:ext cx="200025" cy="24765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29" name="Line 30"/>
                        <wps:cNvCnPr>
                          <a:cxnSpLocks noChangeShapeType="1"/>
                        </wps:cNvCnPr>
                        <wps:spPr bwMode="auto">
                          <a:xfrm flipH="1">
                            <a:off x="294005" y="2091055"/>
                            <a:ext cx="421902" cy="0"/>
                          </a:xfrm>
                          <a:prstGeom prst="line">
                            <a:avLst/>
                          </a:prstGeom>
                          <a:noFill/>
                          <a:ln w="6350">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0" name="Line 31"/>
                        <wps:cNvCnPr>
                          <a:cxnSpLocks noChangeShapeType="1"/>
                        </wps:cNvCnPr>
                        <wps:spPr bwMode="auto">
                          <a:xfrm>
                            <a:off x="571500" y="2095500"/>
                            <a:ext cx="1905" cy="22860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1" name="Text Box 34"/>
                        <wps:cNvSpPr txBox="1">
                          <a:spLocks noChangeArrowheads="1"/>
                        </wps:cNvSpPr>
                        <wps:spPr bwMode="auto">
                          <a:xfrm>
                            <a:off x="723900" y="1714500"/>
                            <a:ext cx="209550" cy="200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5FD4D" w14:textId="77777777" w:rsidR="003E1337" w:rsidRPr="00A36532" w:rsidRDefault="003E1337" w:rsidP="004931C9">
                              <w:pPr>
                                <w:jc w:val="center"/>
                              </w:pPr>
                              <w:r>
                                <w:t>E0</w:t>
                              </w:r>
                            </w:p>
                          </w:txbxContent>
                        </wps:txbx>
                        <wps:bodyPr rot="0" vert="horz" wrap="square" lIns="0" tIns="0" rIns="0" bIns="0" anchor="t" anchorCtr="0" upright="1">
                          <a:noAutofit/>
                        </wps:bodyPr>
                      </wps:wsp>
                      <wps:wsp>
                        <wps:cNvPr id="532" name="Rectangle 35"/>
                        <wps:cNvSpPr>
                          <a:spLocks noChangeArrowheads="1"/>
                        </wps:cNvSpPr>
                        <wps:spPr bwMode="auto">
                          <a:xfrm rot="2844757">
                            <a:off x="2590800" y="38100"/>
                            <a:ext cx="519430" cy="213233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type="none" w="sm" len="sm"/>
                              </a14:hiddenLine>
                            </a:ext>
                          </a:extLst>
                        </wps:spPr>
                        <wps:bodyPr rot="0" vert="horz" wrap="square" lIns="91440" tIns="45720" rIns="91440" bIns="45720" anchor="t" anchorCtr="0" upright="1">
                          <a:noAutofit/>
                        </wps:bodyPr>
                      </wps:wsp>
                      <wps:wsp>
                        <wps:cNvPr id="533" name="Line 36"/>
                        <wps:cNvCnPr>
                          <a:cxnSpLocks noChangeShapeType="1"/>
                        </wps:cNvCnPr>
                        <wps:spPr bwMode="auto">
                          <a:xfrm flipV="1">
                            <a:off x="1933575" y="666750"/>
                            <a:ext cx="1015365" cy="931545"/>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534" name="Line 37"/>
                        <wps:cNvCnPr>
                          <a:cxnSpLocks noChangeShapeType="1"/>
                        </wps:cNvCnPr>
                        <wps:spPr bwMode="auto">
                          <a:xfrm flipV="1">
                            <a:off x="2695575" y="666750"/>
                            <a:ext cx="1015365" cy="931545"/>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535" name="Text Box 34"/>
                        <wps:cNvSpPr txBox="1">
                          <a:spLocks noChangeArrowheads="1"/>
                        </wps:cNvSpPr>
                        <wps:spPr bwMode="auto">
                          <a:xfrm>
                            <a:off x="4714875" y="1704975"/>
                            <a:ext cx="209550" cy="200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AE971B" w14:textId="77777777" w:rsidR="003E1337" w:rsidRPr="00A36532" w:rsidRDefault="003E1337" w:rsidP="004931C9">
                              <w:pPr>
                                <w:jc w:val="center"/>
                              </w:pPr>
                              <w:r>
                                <w:t>E5</w:t>
                              </w:r>
                            </w:p>
                          </w:txbxContent>
                        </wps:txbx>
                        <wps:bodyPr rot="0" vert="horz" wrap="square" lIns="0" tIns="0" rIns="0" bIns="0" anchor="t" anchorCtr="0" upright="1">
                          <a:noAutofit/>
                        </wps:bodyPr>
                      </wps:wsp>
                      <wps:wsp>
                        <wps:cNvPr id="536" name="Line 23"/>
                        <wps:cNvCnPr>
                          <a:cxnSpLocks noChangeShapeType="1"/>
                        </wps:cNvCnPr>
                        <wps:spPr bwMode="auto">
                          <a:xfrm>
                            <a:off x="5447665" y="2105025"/>
                            <a:ext cx="47942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7" name="Line 32"/>
                        <wps:cNvCnPr>
                          <a:cxnSpLocks noChangeShapeType="1"/>
                        </wps:cNvCnPr>
                        <wps:spPr bwMode="auto">
                          <a:xfrm>
                            <a:off x="579120" y="2320290"/>
                            <a:ext cx="4322445" cy="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8" name="Line 33"/>
                        <wps:cNvCnPr>
                          <a:cxnSpLocks noChangeShapeType="1"/>
                        </wps:cNvCnPr>
                        <wps:spPr bwMode="auto">
                          <a:xfrm>
                            <a:off x="5438140" y="2103755"/>
                            <a:ext cx="0" cy="11430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39" name="Line 20"/>
                        <wps:cNvCnPr>
                          <a:cxnSpLocks noChangeShapeType="1"/>
                        </wps:cNvCnPr>
                        <wps:spPr bwMode="auto">
                          <a:xfrm flipH="1">
                            <a:off x="5921375" y="1565275"/>
                            <a:ext cx="144145"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540" name="Line 21"/>
                        <wps:cNvCnPr>
                          <a:cxnSpLocks noChangeShapeType="1"/>
                        </wps:cNvCnPr>
                        <wps:spPr bwMode="auto">
                          <a:xfrm flipH="1">
                            <a:off x="5921375" y="688975"/>
                            <a:ext cx="144145"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541" name="Line 22"/>
                        <wps:cNvCnPr>
                          <a:cxnSpLocks noChangeShapeType="1"/>
                        </wps:cNvCnPr>
                        <wps:spPr bwMode="auto">
                          <a:xfrm flipH="1">
                            <a:off x="159385" y="1543050"/>
                            <a:ext cx="144145"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542" name="Line 16"/>
                        <wps:cNvCnPr>
                          <a:cxnSpLocks noChangeShapeType="1"/>
                        </wps:cNvCnPr>
                        <wps:spPr bwMode="auto">
                          <a:xfrm>
                            <a:off x="4918075" y="1407795"/>
                            <a:ext cx="0" cy="68580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3" name="Line 18"/>
                        <wps:cNvCnPr>
                          <a:cxnSpLocks noChangeShapeType="1"/>
                        </wps:cNvCnPr>
                        <wps:spPr bwMode="auto">
                          <a:xfrm>
                            <a:off x="727075" y="1414145"/>
                            <a:ext cx="0" cy="68580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4" name="Line 20"/>
                        <wps:cNvCnPr>
                          <a:cxnSpLocks noChangeShapeType="1"/>
                        </wps:cNvCnPr>
                        <wps:spPr bwMode="auto">
                          <a:xfrm flipH="1">
                            <a:off x="739140" y="2089150"/>
                            <a:ext cx="141922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45" name="Line 22"/>
                        <wps:cNvCnPr>
                          <a:cxnSpLocks noChangeShapeType="1"/>
                        </wps:cNvCnPr>
                        <wps:spPr bwMode="auto">
                          <a:xfrm flipH="1">
                            <a:off x="159385" y="688975"/>
                            <a:ext cx="144145"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3166C96" id="Группа 79" o:spid="_x0000_s1049" style="position:absolute;margin-left:-4.7pt;margin-top:11.3pt;width:477.6pt;height:194.75pt;z-index:251658240" coordsize="60655,247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">
                <v:shape id="Picture 3" o:spid="_x0000_s1050" type="#_x0000_t75" alt="kbd" style="position:absolute;left:3429;top:6572;width:55340;height:9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">
                  <v:imagedata r:id="rId26" o:title="kbd"/>
                  <v:path arrowok="t"/>
                </v:shape>
                <v:shape id="Text Box 4" o:spid="_x0000_s1051" type="#_x0000_t202" style="position:absolute;left:46863;top:381;width:8001;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" filled="f" stroked="f">
                  <v:textbox inset="0,0,0,0">
                    <w:txbxContent>
                      <w:p w14:paraId="32FFE461" w14:textId="77777777" w:rsidR="003E1337" w:rsidRPr="00EA5348" w:rsidRDefault="003E1337" w:rsidP="004931C9">
                        <w:pPr>
                          <w:rPr>
                            <w:sz w:val="20"/>
                            <w:szCs w:val="20"/>
                          </w:rPr>
                        </w:pPr>
                        <w:r>
                          <w:rPr>
                            <w:sz w:val="20"/>
                            <w:szCs w:val="20"/>
                          </w:rPr>
                          <w:t xml:space="preserve">   </w:t>
                        </w:r>
                        <w:r w:rsidRPr="00EA5348">
                          <w:rPr>
                            <w:sz w:val="20"/>
                            <w:szCs w:val="20"/>
                          </w:rPr>
                          <w:t xml:space="preserve">Muted </w:t>
                        </w:r>
                      </w:p>
                    </w:txbxContent>
                  </v:textbox>
                </v:shape>
                <v:line id="Line 6" o:spid="_x0000_s1052" style="position:absolute;visibility:visible;mso-wrap-style:square" from="50292,2952" to="51054,6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" strokeweight=".5pt">
                  <v:stroke endarrow="block" endarrowwidth="narrow" endarrowlength="short"/>
                </v:line>
                <v:line id="Line 7" o:spid="_x0000_s1053" style="position:absolute;visibility:visible;mso-wrap-style:square" from="50292,2952" to="52959,6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" strokeweight=".5pt">
                  <v:stroke endarrow="block" endarrowwidth="narrow" endarrowlength="short"/>
                </v:line>
                <v:line id="Line 8" o:spid="_x0000_s1054" style="position:absolute;visibility:visible;mso-wrap-style:square" from="50292,2952" to="54864,6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" strokeweight=".5pt">
                  <v:stroke endarrow="block" endarrowwidth="narrow" endarrowlength="short"/>
                </v:line>
                <v:shape id="Text Box 9" o:spid="_x0000_s1055" type="#_x0000_t202" style="position:absolute;left:49244;top:18764;width:8001;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" filled="f" stroked="f">
                  <v:textbox inset="0,0,0,0">
                    <w:txbxContent>
                      <w:p w14:paraId="16631268" w14:textId="77777777" w:rsidR="003E1337" w:rsidRPr="00EA5348" w:rsidRDefault="003E1337" w:rsidP="004931C9">
                        <w:pPr>
                          <w:jc w:val="center"/>
                          <w:rPr>
                            <w:sz w:val="20"/>
                            <w:szCs w:val="20"/>
                          </w:rPr>
                        </w:pPr>
                        <w:r w:rsidRPr="00EA5348">
                          <w:rPr>
                            <w:sz w:val="20"/>
                            <w:szCs w:val="20"/>
                          </w:rPr>
                          <w:t>Full sound</w:t>
                        </w:r>
                      </w:p>
                    </w:txbxContent>
                  </v:textbox>
                </v:shape>
                <v:line id="Line 11" o:spid="_x0000_s1056" style="position:absolute;flip:x y;visibility:visible;mso-wrap-style:square" from="50196,14859" to="51435,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" strokeweight=".5pt">
                  <v:stroke endarrow="block" endarrowwidth="narrow" endarrowlength="short"/>
                </v:line>
                <v:line id="Line 12" o:spid="_x0000_s1057" style="position:absolute;flip:y;visibility:visible;mso-wrap-style:square" from="51435,14763" to="52006,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" strokeweight=".5pt">
                  <v:stroke endarrow="block" endarrowwidth="narrow" endarrowlength="short"/>
                </v:line>
                <v:line id="Line 13" o:spid="_x0000_s1058" style="position:absolute;flip:y;visibility:visible;mso-wrap-style:square" from="51435,15049" to="53911,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" strokeweight=".5pt">
                  <v:stroke endarrow="block" endarrowwidth="narrow" endarrowlength="short"/>
                </v:line>
                <v:line id="Line 14" o:spid="_x0000_s1059" style="position:absolute;flip:y;visibility:visible;mso-wrap-style:square" from="51435,14954" to="55626,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" strokeweight=".5pt">
                  <v:stroke endarrow="block" endarrowwidth="narrow" endarrowlength="short"/>
                </v:line>
                <v:line id="Line 15" o:spid="_x0000_s1060" style="position:absolute;flip:y;visibility:visible;mso-wrap-style:square" from="51435,14859" to="57626,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" strokeweight=".5pt">
                  <v:stroke endarrow="block" endarrowwidth="narrow" endarrowlength="short"/>
                </v:line>
                <v:shape id="Text Box 17" o:spid="_x0000_s1061" type="#_x0000_t202" style="position:absolute;left:49015;top:22428;width:8001;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" filled="f" stroked="f">
                  <v:textbox inset="0,0,0,0">
                    <w:txbxContent>
                      <w:p w14:paraId="4F5744DA" w14:textId="77777777" w:rsidR="003E1337" w:rsidRPr="00EA5348" w:rsidRDefault="003E1337" w:rsidP="004931C9">
                        <w:pPr>
                          <w:jc w:val="center"/>
                          <w:rPr>
                            <w:sz w:val="20"/>
                            <w:szCs w:val="20"/>
                          </w:rPr>
                        </w:pPr>
                        <w:r w:rsidRPr="00EA5348">
                          <w:rPr>
                            <w:sz w:val="20"/>
                            <w:szCs w:val="20"/>
                          </w:rPr>
                          <w:t>Repeat keys</w:t>
                        </w:r>
                      </w:p>
                    </w:txbxContent>
                  </v:textbox>
                </v:shape>
                <v:shape id="Text Box 19" o:spid="_x0000_s1062" type="#_x0000_t202" style="position:absolute;left:21717;top:20078;width:8001;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" filled="f" stroked="f">
                  <v:textbox inset="0,0,0,0">
                    <w:txbxContent>
                      <w:p w14:paraId="325B50F1" w14:textId="77777777" w:rsidR="003E1337" w:rsidRPr="00A36532" w:rsidRDefault="003E1337" w:rsidP="004931C9">
                        <w:pPr>
                          <w:jc w:val="center"/>
                        </w:pPr>
                        <w:r>
                          <w:t>Main zone</w:t>
                        </w:r>
                      </w:p>
                    </w:txbxContent>
                  </v:textbox>
                </v:shape>
                <v:line id="Line 21" o:spid="_x0000_s1063" style="position:absolute;visibility:visible;mso-wrap-style:square" from="29870,20986" to="49117,2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" strokeweight=".5pt">
                  <v:stroke endarrow="block" endarrowwidth="narrow" endarrowlength="short"/>
                </v:line>
                <v:line id="Line 22" o:spid="_x0000_s1064" style="position:absolute;flip:x y;visibility:visible;mso-wrap-style:square" from="49015,21031" to="54927,210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" strokeweight=".5pt">
                  <v:stroke endarrow="block" endarrowwidth="narrow" endarrowlength="short"/>
                </v:line>
                <v:shape id="Text Box 24" o:spid="_x0000_s1065" type="#_x0000_t202" style="position:absolute;left:3429;width:8001;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" filled="f" stroked="f">
                  <v:textbox inset="0,0,0,0">
                    <w:txbxContent>
                      <w:p w14:paraId="6199B84C" w14:textId="77777777" w:rsidR="003E1337" w:rsidRPr="00EA5348" w:rsidRDefault="003E1337" w:rsidP="004931C9">
                        <w:pPr>
                          <w:rPr>
                            <w:sz w:val="20"/>
                            <w:szCs w:val="20"/>
                          </w:rPr>
                        </w:pPr>
                        <w:r>
                          <w:rPr>
                            <w:sz w:val="20"/>
                            <w:szCs w:val="20"/>
                          </w:rPr>
                          <w:t xml:space="preserve">    </w:t>
                        </w:r>
                        <w:r w:rsidRPr="00EA5348">
                          <w:rPr>
                            <w:sz w:val="20"/>
                            <w:szCs w:val="20"/>
                          </w:rPr>
                          <w:t>Muted</w:t>
                        </w:r>
                      </w:p>
                    </w:txbxContent>
                  </v:textbox>
                </v:shape>
                <v:line id="Line 25" o:spid="_x0000_s1066" style="position:absolute;flip:x;visibility:visible;mso-wrap-style:square" from="5334,2286" to="6858,6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" strokeweight=".5pt">
                  <v:stroke endarrow="block" endarrowwidth="narrow" endarrowlength="short"/>
                </v:line>
                <v:line id="Line 26" o:spid="_x0000_s1067" style="position:absolute;visibility:visible;mso-wrap-style:square" from="6858,2286" to="7334,6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" strokeweight=".5pt">
                  <v:stroke endarrow="block" endarrowwidth="narrow" endarrowlength="short"/>
                </v:line>
                <v:shape id="Text Box 27" o:spid="_x0000_s1068" type="#_x0000_t202" style="position:absolute;top:6858;width:2286;height:9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" filled="f" stroked="f">
                  <v:textbox style="layout-flow:vertical;mso-layout-flow-alt:bottom-to-top" inset="0,0,0,0">
                    <w:txbxContent>
                      <w:p w14:paraId="726CAF7B" w14:textId="77777777" w:rsidR="003E1337" w:rsidRPr="00EA5348" w:rsidRDefault="003E1337" w:rsidP="004931C9">
                        <w:pPr>
                          <w:jc w:val="center"/>
                          <w:rPr>
                            <w:sz w:val="20"/>
                            <w:szCs w:val="20"/>
                          </w:rPr>
                        </w:pPr>
                        <w:r w:rsidRPr="00EA5348">
                          <w:rPr>
                            <w:sz w:val="20"/>
                            <w:szCs w:val="20"/>
                          </w:rPr>
                          <w:t>Full sound</w:t>
                        </w:r>
                      </w:p>
                    </w:txbxContent>
                  </v:textbox>
                </v:shape>
                <v:line id="Line 28" o:spid="_x0000_s1069" style="position:absolute;visibility:visible;mso-wrap-style:square" from="2286,11430" to="6286,14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" strokeweight=".5pt">
                  <v:stroke endarrow="block" endarrowwidth="narrow" endarrowlength="short"/>
                </v:line>
                <v:line id="Line 29" o:spid="_x0000_s1070" style="position:absolute;visibility:visible;mso-wrap-style:square" from="2286,11430" to="4286,13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" strokeweight=".5pt">
                  <v:stroke endarrow="block" endarrowwidth="narrow" endarrowlength="short"/>
                </v:line>
                <v:line id="Line 30" o:spid="_x0000_s1071" style="position:absolute;flip:x;visibility:visible;mso-wrap-style:square" from="2940,20910" to="7159,20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" strokeweight=".5pt">
                  <v:stroke startarrow="block" startarrowwidth="narrow" startarrowlength="short" endarrow="block" endarrowwidth="narrow" endarrowlength="short"/>
                </v:line>
                <v:line id="Line 31" o:spid="_x0000_s1072" style="position:absolute;visibility:visible;mso-wrap-style:square" from="5715,20955" to="5734,232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" strokeweight=".25pt">
                  <v:stroke dashstyle="1 1" endarrowwidth="narrow" endarrowlength="short"/>
                </v:line>
                <v:shape id="Text Box 34" o:spid="_x0000_s1073" type="#_x0000_t202" style="position:absolute;left:7239;top:17145;width:209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" filled="f" stroked="f">
                  <v:textbox inset="0,0,0,0">
                    <w:txbxContent>
                      <w:p w14:paraId="4495FD4D" w14:textId="77777777" w:rsidR="003E1337" w:rsidRPr="00A36532" w:rsidRDefault="003E1337" w:rsidP="004931C9">
                        <w:pPr>
                          <w:jc w:val="center"/>
                        </w:pPr>
                        <w:r>
                          <w:t>E0</w:t>
                        </w:r>
                      </w:p>
                    </w:txbxContent>
                  </v:textbox>
                </v:shape>
                <v:rect id="Rectangle 35" o:spid="_x0000_s1074" style="position:absolute;left:25908;top:380;width:5194;height:21323;rotation:3107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" stroked="f" strokeweight=".5pt">
                  <v:stroke endarrowwidth="narrow" endarrowlength="short"/>
                </v:rect>
                <v:line id="Line 36" o:spid="_x0000_s1075" style="position:absolute;flip:y;visibility:visible;mso-wrap-style:square" from="19335,6667" to="29489,15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" strokeweight=".5pt">
                  <v:stroke endarrowwidth="narrow" endarrowlength="short"/>
                </v:line>
                <v:line id="Line 37" o:spid="_x0000_s1076" style="position:absolute;flip:y;visibility:visible;mso-wrap-style:square" from="26955,6667" to="37109,15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" strokeweight=".5pt">
                  <v:stroke endarrowwidth="narrow" endarrowlength="short"/>
                </v:line>
                <v:shape id="Text Box 34" o:spid="_x0000_s1077" type="#_x0000_t202" style="position:absolute;left:47148;top:17049;width:2096;height:2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" filled="f" stroked="f">
                  <v:textbox inset="0,0,0,0">
                    <w:txbxContent>
                      <w:p w14:paraId="67AE971B" w14:textId="77777777" w:rsidR="003E1337" w:rsidRPr="00A36532" w:rsidRDefault="003E1337" w:rsidP="004931C9">
                        <w:pPr>
                          <w:jc w:val="center"/>
                        </w:pPr>
                        <w:r>
                          <w:t>E5</w:t>
                        </w:r>
                      </w:p>
                    </w:txbxContent>
                  </v:textbox>
                </v:shape>
                <v:line id="Line 23" o:spid="_x0000_s1078" style="position:absolute;visibility:visible;mso-wrap-style:square" from="54476,21050" to="59270,21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" strokeweight=".5pt">
                  <v:stroke endarrow="block" endarrowwidth="narrow" endarrowlength="short"/>
                </v:line>
                <v:line id="Line 32" o:spid="_x0000_s1079" style="position:absolute;visibility:visible;mso-wrap-style:square" from="5791,23202" to="49015,23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" strokeweight=".25pt">
                  <v:stroke dashstyle="1 1" endarrowwidth="narrow" endarrowlength="short"/>
                </v:line>
                <v:line id="Line 33" o:spid="_x0000_s1080" style="position:absolute;visibility:visible;mso-wrap-style:square" from="54381,21037" to="54381,221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" strokeweight=".25pt">
                  <v:stroke dashstyle="1 1" endarrowwidth="narrow" endarrowlength="short"/>
                </v:line>
                <v:line id="Line 20" o:spid="_x0000_s1081" style="position:absolute;flip:x;visibility:visible;mso-wrap-style:square" from="59213,15652" to="60655,15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" strokeweight="1.5pt">
                  <v:stroke dashstyle="1 1" endcap="round"/>
                </v:line>
                <v:line id="Line 21" o:spid="_x0000_s1082" style="position:absolute;flip:x;visibility:visible;mso-wrap-style:square" from="59213,6889" to="60655,6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" strokeweight="1.5pt">
                  <v:stroke dashstyle="1 1" endcap="round"/>
                </v:line>
                <v:line id="Line 22" o:spid="_x0000_s1083" style="position:absolute;flip:x;visibility:visible;mso-wrap-style:square" from="1593,15430" to="3035,15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" strokeweight="1.5pt">
                  <v:stroke dashstyle="1 1" endcap="round"/>
                </v:line>
                <v:line id="Line 16" o:spid="_x0000_s1084" style="position:absolute;visibility:visible;mso-wrap-style:square" from="49180,14077" to="49180,20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" strokeweight=".5pt">
                  <v:stroke dashstyle="1 1" endarrowwidth="narrow" endarrowlength="short"/>
                </v:line>
                <v:line id="Line 18" o:spid="_x0000_s1085" style="position:absolute;visibility:visible;mso-wrap-style:square" from="7270,14141" to="7270,209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" strokeweight=".5pt">
                  <v:stroke dashstyle="1 1" endarrowwidth="narrow" endarrowlength="short"/>
                </v:line>
                <v:line id="Line 20" o:spid="_x0000_s1086" style="position:absolute;flip:x;visibility:visible;mso-wrap-style:square" from="7391,20891" to="21583,208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" strokeweight=".5pt">
                  <v:stroke endarrow="block" endarrowwidth="narrow" endarrowlength="short"/>
                </v:line>
                <v:line id="Line 22" o:spid="_x0000_s1087" style="position:absolute;flip:x;visibility:visible;mso-wrap-style:square" from="1593,6889" to="3035,6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" strokeweight="1.5pt">
                  <v:stroke dashstyle="1 1" endcap="round"/>
                </v:line>
                <w10:wrap type="through"/>
              </v:group>
            </w:pict>
          </mc:Fallback>
        </mc:AlternateContent>
      </w:r>
    </w:p>
    <w:p w14:paraId="6F616A8E" w14:textId="77777777" w:rsidR="00ED3BA1" w:rsidRDefault="00ED3BA1"/>
    <w:p w14:paraId="0741AD78" w14:textId="77777777" w:rsidR="00ED3BA1" w:rsidRDefault="00ED3BA1"/>
    <w:p w14:paraId="7DA88D03" w14:textId="77777777" w:rsidR="00ED3BA1" w:rsidRDefault="00ED3BA1"/>
    <w:p w14:paraId="4636A3AD" w14:textId="77777777" w:rsidR="00ED3BA1" w:rsidRDefault="00ED3BA1"/>
    <w:p w14:paraId="3931F9CB" w14:textId="77777777" w:rsidR="00ED3BA1" w:rsidRDefault="00ED3BA1"/>
    <w:p w14:paraId="4D48A155" w14:textId="77777777" w:rsidR="00ED3BA1" w:rsidRDefault="00ED3BA1"/>
    <w:p w14:paraId="766229BE" w14:textId="77777777" w:rsidR="00ED3BA1" w:rsidRDefault="00ED3BA1"/>
    <w:p w14:paraId="2EE8657F" w14:textId="77777777" w:rsidR="00F72345" w:rsidRPr="00CF2529" w:rsidRDefault="00F72345">
      <w:r w:rsidRPr="00CF2529">
        <w:t>In this mode the Main zone (E</w:t>
      </w:r>
      <w:r w:rsidR="00B55840">
        <w:t>0</w:t>
      </w:r>
      <w:r w:rsidRPr="00CF2529">
        <w:t xml:space="preserve"> </w:t>
      </w:r>
      <w:r w:rsidR="00E17394" w:rsidRPr="00CF2529">
        <w:t>–</w:t>
      </w:r>
      <w:r w:rsidRPr="00CF2529">
        <w:t xml:space="preserve"> </w:t>
      </w:r>
      <w:r w:rsidR="008B1175">
        <w:t>E</w:t>
      </w:r>
      <w:r w:rsidR="00B25A1B">
        <w:t>5</w:t>
      </w:r>
      <w:r w:rsidRPr="00CF2529">
        <w:t xml:space="preserve">) of the keyboard works as a normal polyphonic keyboard, while both Repeat Key </w:t>
      </w:r>
      <w:r w:rsidRPr="004931C9">
        <w:t>zones (left (C</w:t>
      </w:r>
      <w:r w:rsidR="008B1175" w:rsidRPr="004931C9">
        <w:t>-1 - D#0</w:t>
      </w:r>
      <w:r w:rsidRPr="004931C9">
        <w:t>) and right (</w:t>
      </w:r>
      <w:r w:rsidR="008B1175" w:rsidRPr="004931C9">
        <w:t>F5 – A6</w:t>
      </w:r>
      <w:r w:rsidRPr="004931C9">
        <w:t>))</w:t>
      </w:r>
      <w:r w:rsidRPr="00CF2529">
        <w:t xml:space="preserve"> allow you to repeat notes taken on the Main zone (white keys repeat full sound; </w:t>
      </w:r>
      <w:r w:rsidRPr="00FD1DE5">
        <w:t>black keys repeat muted sound of the same notes).</w:t>
      </w:r>
    </w:p>
    <w:p w14:paraId="248A7C33" w14:textId="77777777" w:rsidR="00F72345" w:rsidRPr="003A0B09" w:rsidRDefault="00F72345" w:rsidP="00E375B0">
      <w:pPr>
        <w:pStyle w:val="Heading3"/>
      </w:pPr>
      <w:bookmarkStart w:id="105" w:name="_Toc308106837"/>
      <w:r w:rsidRPr="003A0B09">
        <w:t>Controls</w:t>
      </w:r>
      <w:bookmarkEnd w:id="105"/>
    </w:p>
    <w:p w14:paraId="6FCB79CE" w14:textId="77777777" w:rsidR="00573571" w:rsidRPr="00CF2529" w:rsidRDefault="00E1407A" w:rsidP="00573571">
      <w:pPr>
        <w:spacing w:before="120"/>
        <w:rPr>
          <w:bCs/>
        </w:rPr>
      </w:pPr>
      <w:r>
        <w:rPr>
          <w:bCs/>
        </w:rPr>
        <w:t>RealEight</w:t>
      </w:r>
      <w:r w:rsidR="00DC67C1" w:rsidRPr="00CF2529">
        <w:rPr>
          <w:bCs/>
        </w:rPr>
        <w:t xml:space="preserve"> Solo mode provides you with multiple permanent and switchable controls allowing </w:t>
      </w:r>
      <w:r w:rsidR="00365605" w:rsidRPr="00CF2529">
        <w:rPr>
          <w:bCs/>
        </w:rPr>
        <w:t xml:space="preserve">you </w:t>
      </w:r>
      <w:r w:rsidR="00DC67C1" w:rsidRPr="00CF2529">
        <w:rPr>
          <w:bCs/>
        </w:rPr>
        <w:t xml:space="preserve">to easily add various specific guitar articulations and effects to your performance.  </w:t>
      </w:r>
    </w:p>
    <w:p w14:paraId="6C0CC666" w14:textId="77777777" w:rsidR="004E070B" w:rsidRPr="003A0B09" w:rsidRDefault="004E070B" w:rsidP="007F3BAC">
      <w:pPr>
        <w:pStyle w:val="Heading3"/>
      </w:pPr>
      <w:bookmarkStart w:id="106" w:name="_Toc308106838"/>
      <w:r w:rsidRPr="003A0B09">
        <w:t>Velocity Switch Effects</w:t>
      </w:r>
      <w:bookmarkEnd w:id="106"/>
    </w:p>
    <w:p w14:paraId="41242CEB" w14:textId="77777777" w:rsidR="004E070B" w:rsidRPr="00CF2529" w:rsidRDefault="004E070B" w:rsidP="004E070B">
      <w:r w:rsidRPr="00CF2529">
        <w:t xml:space="preserve">On the left lower part of Solo </w:t>
      </w:r>
      <w:proofErr w:type="gramStart"/>
      <w:r w:rsidRPr="00CF2529">
        <w:t>panel</w:t>
      </w:r>
      <w:proofErr w:type="gramEnd"/>
      <w:r w:rsidRPr="00CF2529">
        <w:t xml:space="preserve"> you see </w:t>
      </w:r>
      <w:r w:rsidRPr="00CF2529">
        <w:rPr>
          <w:b/>
        </w:rPr>
        <w:t>Velocity Switch</w:t>
      </w:r>
      <w:r w:rsidRPr="00CF2529">
        <w:t xml:space="preserve"> </w:t>
      </w:r>
      <w:r w:rsidRPr="00CF2529">
        <w:rPr>
          <w:b/>
        </w:rPr>
        <w:t>FX</w:t>
      </w:r>
      <w:r w:rsidRPr="00CF2529">
        <w:t xml:space="preserve"> section including two FX boxes:</w:t>
      </w:r>
    </w:p>
    <w:p w14:paraId="23DC0293" w14:textId="0D9830A9" w:rsidR="004E070B" w:rsidRPr="00CF2529" w:rsidRDefault="006625E6" w:rsidP="004E070B">
      <w:pPr>
        <w:spacing w:before="240" w:after="240"/>
        <w:jc w:val="center"/>
      </w:pPr>
      <w:r>
        <w:rPr>
          <w:noProof/>
        </w:rPr>
        <w:drawing>
          <wp:inline distT="0" distB="0" distL="0" distR="0" wp14:anchorId="2E50853F" wp14:editId="6096A080">
            <wp:extent cx="1495425" cy="1371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95425" cy="1371600"/>
                    </a:xfrm>
                    <a:prstGeom prst="rect">
                      <a:avLst/>
                    </a:prstGeom>
                    <a:noFill/>
                    <a:ln>
                      <a:noFill/>
                    </a:ln>
                  </pic:spPr>
                </pic:pic>
              </a:graphicData>
            </a:graphic>
          </wp:inline>
        </w:drawing>
      </w:r>
    </w:p>
    <w:p w14:paraId="4A5B74A7" w14:textId="77777777" w:rsidR="004E070B" w:rsidRPr="00CF2529" w:rsidRDefault="004E070B" w:rsidP="00ED64F9">
      <w:r w:rsidRPr="00CF2529">
        <w:t xml:space="preserve">Using the Velocity Switch FX controls, two FXs can be dynamically engaged depending on the velocity of the MIDI notes played.  For low velocity notes, set the numeric box on the left side to the threshold at which notes played at a lower velocity will trigger the FX selected in the lower FX selector.  For high velocity notes, set the numeric box on the right side to the threshold at which notes played at a higher velocity will trigger the FX selected in the upper FX </w:t>
      </w:r>
      <w:r w:rsidRPr="00CF2529">
        <w:lastRenderedPageBreak/>
        <w:t xml:space="preserve">selector.  As notes are played below or above the two thresholds, the two FX selector boxes will change to a </w:t>
      </w:r>
      <w:r w:rsidR="00566473">
        <w:t>light grey</w:t>
      </w:r>
      <w:r w:rsidRPr="00CF2529">
        <w:t xml:space="preserve"> </w:t>
      </w:r>
      <w:proofErr w:type="spellStart"/>
      <w:r w:rsidRPr="00CF2529">
        <w:t>color</w:t>
      </w:r>
      <w:proofErr w:type="spellEnd"/>
      <w:r w:rsidRPr="00CF2529">
        <w:t xml:space="preserve"> to indicate they are being engaged.   As with all FX selectors, each of the two Velocity Switch FX selector boxes have a FX Enable LED button so you can enable one, both or neither.</w:t>
      </w:r>
    </w:p>
    <w:p w14:paraId="31970DCD" w14:textId="77777777" w:rsidR="00573571" w:rsidRPr="00CF2529" w:rsidRDefault="003E6006" w:rsidP="007F3BAC">
      <w:pPr>
        <w:pStyle w:val="Heading3"/>
      </w:pPr>
      <w:bookmarkStart w:id="107" w:name="_Toc308106839"/>
      <w:r w:rsidRPr="00CF2529">
        <w:t xml:space="preserve">Permanent </w:t>
      </w:r>
      <w:r w:rsidR="00573571" w:rsidRPr="00CF2529">
        <w:t>Effe</w:t>
      </w:r>
      <w:r w:rsidR="00FC1B3D" w:rsidRPr="00CF2529">
        <w:t>cts</w:t>
      </w:r>
      <w:bookmarkEnd w:id="107"/>
    </w:p>
    <w:p w14:paraId="0AF930DE" w14:textId="03B42E69" w:rsidR="00E825BB" w:rsidRPr="00CF2529" w:rsidRDefault="006625E6" w:rsidP="00F25DF8">
      <w:pPr>
        <w:spacing w:before="240"/>
        <w:jc w:val="center"/>
        <w:rPr>
          <w:b/>
          <w:bCs/>
        </w:rPr>
      </w:pPr>
      <w:r>
        <w:rPr>
          <w:b/>
          <w:bCs/>
          <w:noProof/>
        </w:rPr>
        <w:drawing>
          <wp:inline distT="0" distB="0" distL="0" distR="0" wp14:anchorId="62148013" wp14:editId="08D237D2">
            <wp:extent cx="2247900" cy="65722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247900" cy="657225"/>
                    </a:xfrm>
                    <a:prstGeom prst="rect">
                      <a:avLst/>
                    </a:prstGeom>
                    <a:noFill/>
                    <a:ln>
                      <a:noFill/>
                    </a:ln>
                  </pic:spPr>
                </pic:pic>
              </a:graphicData>
            </a:graphic>
          </wp:inline>
        </w:drawing>
      </w:r>
    </w:p>
    <w:p w14:paraId="14D45B64" w14:textId="77777777" w:rsidR="001F6469" w:rsidRPr="00CF2529" w:rsidRDefault="003E5DEE" w:rsidP="00F25DF8">
      <w:pPr>
        <w:spacing w:before="240" w:after="240"/>
        <w:rPr>
          <w:bCs/>
        </w:rPr>
      </w:pPr>
      <w:r w:rsidRPr="00CF2529">
        <w:rPr>
          <w:b/>
          <w:bCs/>
        </w:rPr>
        <w:t xml:space="preserve">Permanent </w:t>
      </w:r>
      <w:r w:rsidR="00A27EF7" w:rsidRPr="00CF2529">
        <w:rPr>
          <w:b/>
          <w:bCs/>
        </w:rPr>
        <w:t>FX</w:t>
      </w:r>
      <w:r w:rsidR="00E825BB" w:rsidRPr="00CF2529">
        <w:rPr>
          <w:b/>
          <w:bCs/>
        </w:rPr>
        <w:t xml:space="preserve"> </w:t>
      </w:r>
      <w:r w:rsidR="00A27EF7" w:rsidRPr="00CF2529">
        <w:rPr>
          <w:bCs/>
        </w:rPr>
        <w:t>Box</w:t>
      </w:r>
      <w:r w:rsidR="00E825BB" w:rsidRPr="00CF2529">
        <w:rPr>
          <w:bCs/>
        </w:rPr>
        <w:t xml:space="preserve"> </w:t>
      </w:r>
      <w:r w:rsidR="00A27EF7" w:rsidRPr="00CF2529">
        <w:rPr>
          <w:bCs/>
        </w:rPr>
        <w:t>-</w:t>
      </w:r>
      <w:r w:rsidR="00E825BB" w:rsidRPr="00CF2529">
        <w:rPr>
          <w:bCs/>
        </w:rPr>
        <w:t xml:space="preserve"> </w:t>
      </w:r>
      <w:r w:rsidR="001F6469" w:rsidRPr="00CF2529">
        <w:rPr>
          <w:bCs/>
        </w:rPr>
        <w:t>allows select</w:t>
      </w:r>
      <w:r w:rsidR="00BA32FA" w:rsidRPr="00CF2529">
        <w:rPr>
          <w:bCs/>
        </w:rPr>
        <w:t>ion of</w:t>
      </w:r>
      <w:r w:rsidR="001F6469" w:rsidRPr="00CF2529">
        <w:rPr>
          <w:bCs/>
        </w:rPr>
        <w:t xml:space="preserve"> </w:t>
      </w:r>
      <w:r w:rsidR="00A27EF7" w:rsidRPr="00CF2529">
        <w:rPr>
          <w:bCs/>
        </w:rPr>
        <w:t>Effect</w:t>
      </w:r>
      <w:r w:rsidR="00BA1B5D" w:rsidRPr="00CF2529">
        <w:rPr>
          <w:bCs/>
        </w:rPr>
        <w:t xml:space="preserve"> in the pull-</w:t>
      </w:r>
      <w:r w:rsidR="001F6469" w:rsidRPr="00CF2529">
        <w:rPr>
          <w:bCs/>
        </w:rPr>
        <w:t xml:space="preserve">down menu and activate it by clicking on </w:t>
      </w:r>
      <w:r w:rsidR="00A27EF7" w:rsidRPr="00CF2529">
        <w:rPr>
          <w:b/>
          <w:bCs/>
        </w:rPr>
        <w:t>FX Enable</w:t>
      </w:r>
      <w:r w:rsidR="00A27EF7" w:rsidRPr="00CF2529">
        <w:rPr>
          <w:bCs/>
        </w:rPr>
        <w:t xml:space="preserve"> </w:t>
      </w:r>
      <w:r w:rsidR="001F6469" w:rsidRPr="00CF2529">
        <w:rPr>
          <w:bCs/>
        </w:rPr>
        <w:t>LED button</w:t>
      </w:r>
      <w:r w:rsidR="00A702A5" w:rsidRPr="00CF2529">
        <w:rPr>
          <w:bCs/>
        </w:rPr>
        <w:t xml:space="preserve"> in the upper left corner</w:t>
      </w:r>
      <w:r w:rsidR="004023A1" w:rsidRPr="00CF2529">
        <w:rPr>
          <w:bCs/>
        </w:rPr>
        <w:t>.</w:t>
      </w:r>
    </w:p>
    <w:p w14:paraId="31C2BB49" w14:textId="77777777" w:rsidR="00DF4594" w:rsidRPr="00CF2529" w:rsidRDefault="00E825BB" w:rsidP="00F25DF8">
      <w:r w:rsidRPr="00CF2529">
        <w:rPr>
          <w:b/>
          <w:bCs/>
        </w:rPr>
        <w:t xml:space="preserve">Slide &gt; Capo </w:t>
      </w:r>
      <w:r w:rsidRPr="00CF2529">
        <w:rPr>
          <w:bCs/>
        </w:rPr>
        <w:t xml:space="preserve">- </w:t>
      </w:r>
      <w:r w:rsidR="00DF4594" w:rsidRPr="00CF2529">
        <w:t>controls the movement of the capo along the fre</w:t>
      </w:r>
      <w:r w:rsidR="00F25DF8" w:rsidRPr="00CF2529">
        <w:t>t</w:t>
      </w:r>
      <w:r w:rsidR="00DF4594" w:rsidRPr="00CF2529">
        <w:t>board while performing either a Slide or Hammer-On effect. You can select any of 3 modes in a Slide&gt;Capo combo box:</w:t>
      </w:r>
    </w:p>
    <w:p w14:paraId="16979C97" w14:textId="77777777" w:rsidR="00DF4594" w:rsidRPr="00CF2529" w:rsidRDefault="00DF4594" w:rsidP="00DB7475">
      <w:pPr>
        <w:numPr>
          <w:ilvl w:val="0"/>
          <w:numId w:val="13"/>
        </w:numPr>
      </w:pPr>
      <w:r w:rsidRPr="00CF2529">
        <w:rPr>
          <w:b/>
        </w:rPr>
        <w:t>Fixed</w:t>
      </w:r>
      <w:r w:rsidRPr="00CF2529">
        <w:t xml:space="preserve"> -</w:t>
      </w:r>
      <w:r w:rsidR="003E4B3D">
        <w:t xml:space="preserve"> Capo is not affected. </w:t>
      </w:r>
      <w:r w:rsidRPr="00CF2529">
        <w:t xml:space="preserve">All notes will be played to the right of Capo position moving from string to string (except for the notes on the 6th </w:t>
      </w:r>
      <w:r w:rsidR="00365605" w:rsidRPr="00CF2529">
        <w:t>string which the capo does not a</w:t>
      </w:r>
      <w:r w:rsidRPr="00CF2529">
        <w:t>ffect).</w:t>
      </w:r>
    </w:p>
    <w:p w14:paraId="515F01C1" w14:textId="77777777" w:rsidR="00DF4594" w:rsidRPr="00CF2529" w:rsidRDefault="00DF4594" w:rsidP="00DB7475">
      <w:pPr>
        <w:numPr>
          <w:ilvl w:val="0"/>
          <w:numId w:val="14"/>
        </w:numPr>
      </w:pPr>
      <w:r w:rsidRPr="00CF2529">
        <w:rPr>
          <w:b/>
        </w:rPr>
        <w:t>Ignore</w:t>
      </w:r>
      <w:r w:rsidR="003E4B3D">
        <w:t xml:space="preserve"> - Capo is not affected. </w:t>
      </w:r>
      <w:r w:rsidRPr="00CF2529">
        <w:t>Slides ignore Capo position</w:t>
      </w:r>
      <w:r w:rsidR="00365605" w:rsidRPr="00CF2529">
        <w:t>;</w:t>
      </w:r>
      <w:r w:rsidRPr="00CF2529">
        <w:t xml:space="preserve"> notes will be performed along the string moving to another string only in case of reaching first or last fret.</w:t>
      </w:r>
    </w:p>
    <w:p w14:paraId="44D32C18" w14:textId="77777777" w:rsidR="00E825BB" w:rsidRPr="00CF2529" w:rsidRDefault="00DF4594" w:rsidP="00DB7475">
      <w:pPr>
        <w:numPr>
          <w:ilvl w:val="0"/>
          <w:numId w:val="14"/>
        </w:numPr>
      </w:pPr>
      <w:r w:rsidRPr="00CF2529">
        <w:rPr>
          <w:b/>
        </w:rPr>
        <w:t>Move</w:t>
      </w:r>
      <w:r w:rsidRPr="00CF2529">
        <w:t xml:space="preserve"> - Capo moves with Slide or H.O.</w:t>
      </w:r>
      <w:r w:rsidR="00365605" w:rsidRPr="00CF2529">
        <w:t xml:space="preserve"> (Hammer-on)</w:t>
      </w:r>
      <w:r w:rsidRPr="00CF2529">
        <w:t xml:space="preserve"> notes along the fretboard.</w:t>
      </w:r>
    </w:p>
    <w:p w14:paraId="744F6C88" w14:textId="503679ED" w:rsidR="00E825BB" w:rsidRPr="00CF2529" w:rsidRDefault="006625E6" w:rsidP="00F25DF8">
      <w:pPr>
        <w:spacing w:before="240"/>
        <w:jc w:val="center"/>
        <w:rPr>
          <w:b/>
          <w:bCs/>
        </w:rPr>
      </w:pPr>
      <w:r>
        <w:rPr>
          <w:b/>
          <w:bCs/>
          <w:noProof/>
        </w:rPr>
        <w:drawing>
          <wp:inline distT="0" distB="0" distL="0" distR="0" wp14:anchorId="47824FF7" wp14:editId="00AB8C6A">
            <wp:extent cx="1685925" cy="5524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685925" cy="552450"/>
                    </a:xfrm>
                    <a:prstGeom prst="rect">
                      <a:avLst/>
                    </a:prstGeom>
                    <a:noFill/>
                    <a:ln>
                      <a:noFill/>
                    </a:ln>
                  </pic:spPr>
                </pic:pic>
              </a:graphicData>
            </a:graphic>
          </wp:inline>
        </w:drawing>
      </w:r>
    </w:p>
    <w:p w14:paraId="2603991D" w14:textId="77777777" w:rsidR="00E825BB" w:rsidRPr="00CF2529" w:rsidRDefault="00E825BB" w:rsidP="00FC1B3D">
      <w:pPr>
        <w:spacing w:before="240"/>
        <w:rPr>
          <w:bCs/>
        </w:rPr>
      </w:pPr>
      <w:r w:rsidRPr="00CF2529">
        <w:rPr>
          <w:b/>
          <w:bCs/>
        </w:rPr>
        <w:t>Legato</w:t>
      </w:r>
      <w:r w:rsidRPr="00CF2529">
        <w:rPr>
          <w:bCs/>
        </w:rPr>
        <w:t xml:space="preserve"> -</w:t>
      </w:r>
      <w:r w:rsidR="00DF4594" w:rsidRPr="00CF2529">
        <w:t xml:space="preserve"> enables producing notes played legato within semi-tone or whole-tone from each</w:t>
      </w:r>
      <w:r w:rsidR="008419F1" w:rsidRPr="00CF2529">
        <w:t xml:space="preserve"> other without triggering attack</w:t>
      </w:r>
      <w:r w:rsidR="00DF4594" w:rsidRPr="00CF2529">
        <w:t>s</w:t>
      </w:r>
      <w:r w:rsidR="003E5DEE" w:rsidRPr="00CF2529">
        <w:t xml:space="preserve"> and being in mono mode (next</w:t>
      </w:r>
      <w:r w:rsidR="00BB22C4" w:rsidRPr="00CF2529">
        <w:t xml:space="preserve"> will mute</w:t>
      </w:r>
      <w:r w:rsidR="003E5DEE" w:rsidRPr="00CF2529">
        <w:t xml:space="preserve"> previous)</w:t>
      </w:r>
      <w:r w:rsidR="00DF4594" w:rsidRPr="00CF2529">
        <w:t>.   The effect is as if the notes were played on the same guitar string when only the first note is picked and the following notes are played by the left hand alone</w:t>
      </w:r>
      <w:r w:rsidR="008419F1" w:rsidRPr="00CF2529">
        <w:t>.</w:t>
      </w:r>
    </w:p>
    <w:p w14:paraId="7315C32D" w14:textId="77777777" w:rsidR="00573571" w:rsidRPr="00CF2529" w:rsidRDefault="00573571" w:rsidP="00FC1B3D">
      <w:pPr>
        <w:spacing w:before="240"/>
      </w:pPr>
      <w:r w:rsidRPr="00CF2529">
        <w:rPr>
          <w:b/>
          <w:bCs/>
        </w:rPr>
        <w:t>H.O.</w:t>
      </w:r>
      <w:r w:rsidRPr="00CF2529">
        <w:rPr>
          <w:bCs/>
        </w:rPr>
        <w:t xml:space="preserve"> -</w:t>
      </w:r>
      <w:r w:rsidR="008419F1" w:rsidRPr="00CF2529">
        <w:rPr>
          <w:bCs/>
        </w:rPr>
        <w:t xml:space="preserve"> enables</w:t>
      </w:r>
      <w:r w:rsidRPr="00CF2529">
        <w:rPr>
          <w:bCs/>
        </w:rPr>
        <w:t xml:space="preserve"> </w:t>
      </w:r>
      <w:r w:rsidR="001E4B10" w:rsidRPr="00CF2529">
        <w:t>Hammer-On</w:t>
      </w:r>
      <w:r w:rsidR="008419F1" w:rsidRPr="00CF2529">
        <w:t xml:space="preserve"> Effect</w:t>
      </w:r>
      <w:r w:rsidR="001E4B10" w:rsidRPr="00CF2529">
        <w:t xml:space="preserve"> with automatic Pull-Off</w:t>
      </w:r>
      <w:r w:rsidRPr="00CF2529">
        <w:t xml:space="preserve"> on key release, affected note range </w:t>
      </w:r>
      <w:r w:rsidR="00BA32FA" w:rsidRPr="00CF2529">
        <w:t xml:space="preserve">is specified </w:t>
      </w:r>
      <w:r w:rsidR="008419F1" w:rsidRPr="00CF2529">
        <w:t>(in semi-tones)</w:t>
      </w:r>
      <w:r w:rsidRPr="00CF2529">
        <w:t xml:space="preserve"> </w:t>
      </w:r>
      <w:r w:rsidR="008419F1" w:rsidRPr="00CF2529">
        <w:t xml:space="preserve">in </w:t>
      </w:r>
      <w:r w:rsidR="001E4B10" w:rsidRPr="00CF2529">
        <w:t>numeric</w:t>
      </w:r>
      <w:r w:rsidRPr="00CF2529">
        <w:t xml:space="preserve"> box</w:t>
      </w:r>
      <w:r w:rsidR="00BD175D" w:rsidRPr="00CF2529">
        <w:t>.</w:t>
      </w:r>
    </w:p>
    <w:p w14:paraId="24ED86CB" w14:textId="77777777" w:rsidR="001D32FA" w:rsidRPr="00CF2529" w:rsidRDefault="001D32FA" w:rsidP="00F25DF8">
      <w:pPr>
        <w:spacing w:before="240"/>
      </w:pPr>
      <w:r w:rsidRPr="00CF2529">
        <w:rPr>
          <w:b/>
        </w:rPr>
        <w:t xml:space="preserve">Bass Zone </w:t>
      </w:r>
      <w:r w:rsidR="00BD175D" w:rsidRPr="00CF2529">
        <w:t xml:space="preserve">- </w:t>
      </w:r>
      <w:r w:rsidRPr="00CF2529">
        <w:t xml:space="preserve">splits the Main Zone of keyboard into two parts to allow individual performance techniques for each </w:t>
      </w:r>
      <w:r w:rsidR="00DC12C6" w:rsidRPr="00CF2529">
        <w:t xml:space="preserve">part. </w:t>
      </w:r>
      <w:r w:rsidRPr="00CF2529">
        <w:t xml:space="preserve">The Bass Zone </w:t>
      </w:r>
      <w:r w:rsidR="00DC12C6" w:rsidRPr="00CF2529">
        <w:t xml:space="preserve">button is toggled on and off. </w:t>
      </w:r>
      <w:r w:rsidRPr="00CF2529">
        <w:t xml:space="preserve">There are two additional combo boxes to set the lower </w:t>
      </w:r>
      <w:r w:rsidRPr="004931C9">
        <w:t>note (E</w:t>
      </w:r>
      <w:r w:rsidR="00934942" w:rsidRPr="004931C9">
        <w:t>0</w:t>
      </w:r>
      <w:r w:rsidR="003E5DEE" w:rsidRPr="004931C9">
        <w:t xml:space="preserve">, or </w:t>
      </w:r>
      <w:r w:rsidR="00934942" w:rsidRPr="004931C9">
        <w:t>B-</w:t>
      </w:r>
      <w:r w:rsidRPr="004931C9">
        <w:t>1) and</w:t>
      </w:r>
      <w:r w:rsidRPr="00CF2529">
        <w:t xml:space="preserve"> the upper note (rangi</w:t>
      </w:r>
      <w:r w:rsidR="00DC12C6" w:rsidRPr="00CF2529">
        <w:t xml:space="preserve">ng from E1 to E4) of the zone. </w:t>
      </w:r>
      <w:r w:rsidR="003D544F" w:rsidRPr="00CF2529">
        <w:t>Bass</w:t>
      </w:r>
      <w:r w:rsidRPr="00CF2529">
        <w:t xml:space="preserve"> zone notes have a stronger velocity curve and are</w:t>
      </w:r>
      <w:r w:rsidR="008419F1" w:rsidRPr="00CF2529">
        <w:t xml:space="preserve"> NOT</w:t>
      </w:r>
      <w:r w:rsidRPr="00CF2529">
        <w:t xml:space="preserve"> affected by:</w:t>
      </w:r>
    </w:p>
    <w:p w14:paraId="4758CD85" w14:textId="77777777" w:rsidR="001D32FA" w:rsidRPr="00CF2529" w:rsidRDefault="001D32FA" w:rsidP="00DB7475">
      <w:pPr>
        <w:numPr>
          <w:ilvl w:val="0"/>
          <w:numId w:val="15"/>
        </w:numPr>
        <w:ind w:left="714" w:hanging="357"/>
      </w:pPr>
      <w:r w:rsidRPr="00CF2529">
        <w:rPr>
          <w:b/>
        </w:rPr>
        <w:t>Mute keys</w:t>
      </w:r>
      <w:r w:rsidRPr="00CF2529">
        <w:t xml:space="preserve"> </w:t>
      </w:r>
      <w:r w:rsidR="008419F1" w:rsidRPr="00CF2529">
        <w:t>-</w:t>
      </w:r>
      <w:r w:rsidRPr="00CF2529">
        <w:t xml:space="preserve"> this allows performing mutes and repetitions on</w:t>
      </w:r>
      <w:r w:rsidR="008419F1" w:rsidRPr="00CF2529">
        <w:t xml:space="preserve"> the</w:t>
      </w:r>
      <w:r w:rsidRPr="00CF2529">
        <w:t xml:space="preserve"> notes </w:t>
      </w:r>
      <w:r w:rsidR="008419F1" w:rsidRPr="00CF2529">
        <w:t>played outside Bass</w:t>
      </w:r>
      <w:r w:rsidRPr="00CF2529">
        <w:t xml:space="preserve"> zone without cutting bass notes.</w:t>
      </w:r>
    </w:p>
    <w:p w14:paraId="34D154DD" w14:textId="77777777" w:rsidR="001D32FA" w:rsidRPr="00CF2529" w:rsidRDefault="001D32FA" w:rsidP="00DB7475">
      <w:pPr>
        <w:numPr>
          <w:ilvl w:val="0"/>
          <w:numId w:val="15"/>
        </w:numPr>
        <w:ind w:left="714" w:hanging="357"/>
      </w:pPr>
      <w:r w:rsidRPr="00CF2529">
        <w:rPr>
          <w:b/>
        </w:rPr>
        <w:lastRenderedPageBreak/>
        <w:t>Velocity Switch FX</w:t>
      </w:r>
      <w:r w:rsidRPr="00CF2529">
        <w:t xml:space="preserve"> </w:t>
      </w:r>
      <w:r w:rsidR="00DC12C6" w:rsidRPr="00CF2529">
        <w:t xml:space="preserve">- </w:t>
      </w:r>
      <w:r w:rsidRPr="00CF2529">
        <w:t>this allows applying velocity switches</w:t>
      </w:r>
      <w:r w:rsidR="005E2F7D" w:rsidRPr="00CF2529">
        <w:t xml:space="preserve"> only</w:t>
      </w:r>
      <w:r w:rsidRPr="00CF2529">
        <w:t xml:space="preserve"> to notes </w:t>
      </w:r>
      <w:r w:rsidR="005E2F7D" w:rsidRPr="00CF2529">
        <w:t xml:space="preserve">played outside Bass </w:t>
      </w:r>
      <w:r w:rsidRPr="00CF2529">
        <w:t>zone while playing bass notes without the velocity switch.</w:t>
      </w:r>
    </w:p>
    <w:p w14:paraId="5DB16B30" w14:textId="77777777" w:rsidR="00907FE4" w:rsidRPr="004931C9" w:rsidRDefault="00DC6FC2" w:rsidP="00907FE4">
      <w:pPr>
        <w:keepNext/>
        <w:spacing w:before="120"/>
      </w:pPr>
      <w:r w:rsidRPr="00CF2529">
        <w:t>Left</w:t>
      </w:r>
      <w:r w:rsidR="001D32FA" w:rsidRPr="00CF2529">
        <w:t xml:space="preserve"> combo box works </w:t>
      </w:r>
      <w:r w:rsidR="00F25DF8" w:rsidRPr="00CF2529">
        <w:t>independently</w:t>
      </w:r>
      <w:r w:rsidR="001D32FA" w:rsidRPr="00CF2529">
        <w:t xml:space="preserve"> </w:t>
      </w:r>
      <w:r w:rsidRPr="00CF2529">
        <w:t>of</w:t>
      </w:r>
      <w:r w:rsidR="001D32FA" w:rsidRPr="00CF2529">
        <w:t xml:space="preserve"> Bass zone</w:t>
      </w:r>
      <w:r w:rsidRPr="00CF2529">
        <w:t xml:space="preserve"> button </w:t>
      </w:r>
      <w:r w:rsidR="003D544F" w:rsidRPr="00CF2529">
        <w:t xml:space="preserve">and </w:t>
      </w:r>
      <w:r w:rsidR="003D544F" w:rsidRPr="004931C9">
        <w:t>allows</w:t>
      </w:r>
      <w:r w:rsidRPr="004931C9">
        <w:t xml:space="preserve"> </w:t>
      </w:r>
      <w:bookmarkStart w:id="108" w:name="_Toc308106840"/>
      <w:r w:rsidR="00907FE4" w:rsidRPr="004931C9">
        <w:t xml:space="preserve">to expand the guitar range to </w:t>
      </w:r>
      <w:r w:rsidR="00907FE4" w:rsidRPr="004931C9">
        <w:rPr>
          <w:b/>
        </w:rPr>
        <w:t>Drop B</w:t>
      </w:r>
      <w:r w:rsidR="00907FE4" w:rsidRPr="004931C9">
        <w:t xml:space="preserve"> tuning by selecting B-1 as the lower note for the 8th string.</w:t>
      </w:r>
    </w:p>
    <w:p w14:paraId="7A6A0685" w14:textId="63EE46D2" w:rsidR="00907FE4" w:rsidRPr="004931C9" w:rsidRDefault="006625E6" w:rsidP="00907FE4">
      <w:pPr>
        <w:spacing w:before="120"/>
        <w:jc w:val="center"/>
      </w:pPr>
      <w:r w:rsidRPr="004931C9">
        <w:rPr>
          <w:noProof/>
        </w:rPr>
        <w:drawing>
          <wp:inline distT="0" distB="0" distL="0" distR="0" wp14:anchorId="4E54C921" wp14:editId="09AA438E">
            <wp:extent cx="800100" cy="981075"/>
            <wp:effectExtent l="0" t="0" r="0" b="0"/>
            <wp:docPr id="17" name="Picture 13" descr="Bass z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ass zon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00100" cy="981075"/>
                    </a:xfrm>
                    <a:prstGeom prst="rect">
                      <a:avLst/>
                    </a:prstGeom>
                    <a:noFill/>
                    <a:ln>
                      <a:noFill/>
                    </a:ln>
                  </pic:spPr>
                </pic:pic>
              </a:graphicData>
            </a:graphic>
          </wp:inline>
        </w:drawing>
      </w:r>
    </w:p>
    <w:bookmarkEnd w:id="108"/>
    <w:p w14:paraId="508926B5" w14:textId="77777777" w:rsidR="007A05DA" w:rsidRPr="003A0B09" w:rsidRDefault="007A05DA" w:rsidP="007A05DA">
      <w:pPr>
        <w:pStyle w:val="Heading3"/>
      </w:pPr>
      <w:r w:rsidRPr="004931C9">
        <w:t>Pedal Switch Effects</w:t>
      </w:r>
    </w:p>
    <w:p w14:paraId="389EDA7A" w14:textId="77777777" w:rsidR="00275645" w:rsidRPr="00CF2529" w:rsidRDefault="00275645" w:rsidP="00AF5AD3">
      <w:pPr>
        <w:keepNext/>
      </w:pPr>
      <w:r w:rsidRPr="00CF2529">
        <w:t xml:space="preserve">You can trigger various </w:t>
      </w:r>
      <w:r w:rsidR="00E1407A">
        <w:t>RealEight</w:t>
      </w:r>
      <w:r w:rsidRPr="00CF2529">
        <w:t xml:space="preserve"> Effects </w:t>
      </w:r>
      <w:r w:rsidR="00F71A9F" w:rsidRPr="00CF2529">
        <w:t xml:space="preserve">selected in </w:t>
      </w:r>
      <w:r w:rsidR="00F71A9F" w:rsidRPr="00CF2529">
        <w:rPr>
          <w:b/>
        </w:rPr>
        <w:t>Pedal Switch FX</w:t>
      </w:r>
      <w:r w:rsidR="00F71A9F" w:rsidRPr="00CF2529">
        <w:t xml:space="preserve"> box </w:t>
      </w:r>
      <w:r w:rsidRPr="00CF2529">
        <w:t>by pressing normal Sustain Pedal controller.</w:t>
      </w:r>
    </w:p>
    <w:p w14:paraId="4130434D" w14:textId="6A0C91C6" w:rsidR="00275645" w:rsidRPr="00CF2529" w:rsidRDefault="006625E6" w:rsidP="00F25DF8">
      <w:pPr>
        <w:spacing w:before="240"/>
        <w:jc w:val="center"/>
      </w:pPr>
      <w:r>
        <w:rPr>
          <w:noProof/>
        </w:rPr>
        <w:drawing>
          <wp:inline distT="0" distB="0" distL="0" distR="0" wp14:anchorId="25B4D8C6" wp14:editId="42D7C0CF">
            <wp:extent cx="2190750" cy="67627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0" cy="676275"/>
                    </a:xfrm>
                    <a:prstGeom prst="rect">
                      <a:avLst/>
                    </a:prstGeom>
                    <a:noFill/>
                    <a:ln>
                      <a:noFill/>
                    </a:ln>
                  </pic:spPr>
                </pic:pic>
              </a:graphicData>
            </a:graphic>
          </wp:inline>
        </w:drawing>
      </w:r>
    </w:p>
    <w:p w14:paraId="7392B7A9" w14:textId="77777777" w:rsidR="00275645" w:rsidRPr="00CF2529" w:rsidRDefault="00275645" w:rsidP="00275645">
      <w:pPr>
        <w:spacing w:before="240"/>
      </w:pPr>
      <w:r w:rsidRPr="00CF2529">
        <w:rPr>
          <w:b/>
        </w:rPr>
        <w:t>Pedal Switch FX</w:t>
      </w:r>
      <w:r w:rsidRPr="00CF2529">
        <w:t xml:space="preserve"> box has five different controls:</w:t>
      </w:r>
    </w:p>
    <w:p w14:paraId="5E9CD4AA" w14:textId="77777777" w:rsidR="00275645" w:rsidRPr="00CF2529" w:rsidRDefault="00275645" w:rsidP="00DB7475">
      <w:pPr>
        <w:numPr>
          <w:ilvl w:val="0"/>
          <w:numId w:val="28"/>
        </w:numPr>
      </w:pPr>
      <w:r w:rsidRPr="00CF2529">
        <w:rPr>
          <w:b/>
        </w:rPr>
        <w:t>1-2 Mono</w:t>
      </w:r>
      <w:r w:rsidRPr="00CF2529">
        <w:t xml:space="preserve"> LED (On/Off)</w:t>
      </w:r>
    </w:p>
    <w:p w14:paraId="41976AC7" w14:textId="77777777" w:rsidR="00275645" w:rsidRPr="00CF2529" w:rsidRDefault="00275645" w:rsidP="00DB7475">
      <w:pPr>
        <w:numPr>
          <w:ilvl w:val="0"/>
          <w:numId w:val="28"/>
        </w:numPr>
      </w:pPr>
      <w:r w:rsidRPr="00CF2529">
        <w:rPr>
          <w:b/>
        </w:rPr>
        <w:t>FX Enable</w:t>
      </w:r>
      <w:r w:rsidRPr="00CF2529">
        <w:t xml:space="preserve"> LED (On/Off)</w:t>
      </w:r>
    </w:p>
    <w:p w14:paraId="68E83925" w14:textId="77777777" w:rsidR="00275645" w:rsidRPr="00CF2529" w:rsidRDefault="00275645" w:rsidP="00DB7475">
      <w:pPr>
        <w:numPr>
          <w:ilvl w:val="0"/>
          <w:numId w:val="28"/>
        </w:numPr>
      </w:pPr>
      <w:r w:rsidRPr="00CF2529">
        <w:rPr>
          <w:b/>
        </w:rPr>
        <w:t>FX Selection</w:t>
      </w:r>
      <w:r w:rsidRPr="00CF2529">
        <w:t xml:space="preserve"> pull-down menu</w:t>
      </w:r>
    </w:p>
    <w:p w14:paraId="2FE52D04" w14:textId="77777777" w:rsidR="00275645" w:rsidRPr="00CF2529" w:rsidRDefault="00F25DF8" w:rsidP="00DB7475">
      <w:pPr>
        <w:numPr>
          <w:ilvl w:val="0"/>
          <w:numId w:val="28"/>
        </w:numPr>
      </w:pPr>
      <w:r w:rsidRPr="00CF2529">
        <w:rPr>
          <w:b/>
        </w:rPr>
        <w:t>T</w:t>
      </w:r>
      <w:r w:rsidR="00275645" w:rsidRPr="00CF2529">
        <w:rPr>
          <w:b/>
        </w:rPr>
        <w:t>oggle</w:t>
      </w:r>
      <w:r w:rsidR="00275645" w:rsidRPr="00CF2529">
        <w:t xml:space="preserve"> LED (On/Off)</w:t>
      </w:r>
    </w:p>
    <w:p w14:paraId="05FCAD80" w14:textId="77777777" w:rsidR="00275645" w:rsidRPr="00CF2529" w:rsidRDefault="00F25DF8" w:rsidP="00DB7475">
      <w:pPr>
        <w:numPr>
          <w:ilvl w:val="0"/>
          <w:numId w:val="28"/>
        </w:numPr>
      </w:pPr>
      <w:r w:rsidRPr="00CF2529">
        <w:rPr>
          <w:b/>
        </w:rPr>
        <w:t>S</w:t>
      </w:r>
      <w:r w:rsidR="00275645" w:rsidRPr="00CF2529">
        <w:rPr>
          <w:b/>
        </w:rPr>
        <w:t>ustain</w:t>
      </w:r>
      <w:r w:rsidR="00275645" w:rsidRPr="00CF2529">
        <w:t xml:space="preserve"> LED (On/Off)</w:t>
      </w:r>
    </w:p>
    <w:p w14:paraId="4998C012" w14:textId="77777777" w:rsidR="00275645" w:rsidRPr="00CF2529" w:rsidRDefault="00275645" w:rsidP="00F25DF8">
      <w:pPr>
        <w:spacing w:before="240"/>
      </w:pPr>
      <w:r w:rsidRPr="00CF2529">
        <w:rPr>
          <w:b/>
        </w:rPr>
        <w:t>1-2 Mono</w:t>
      </w:r>
      <w:r w:rsidRPr="00CF2529">
        <w:t>:</w:t>
      </w:r>
    </w:p>
    <w:p w14:paraId="040D51B4" w14:textId="77777777" w:rsidR="00275645" w:rsidRPr="00CF2529" w:rsidRDefault="00275645" w:rsidP="00275645">
      <w:r w:rsidRPr="00CF2529">
        <w:t>On</w:t>
      </w:r>
      <w:r w:rsidR="00101E1C" w:rsidRPr="00CF2529">
        <w:t xml:space="preserve"> </w:t>
      </w:r>
      <w:r w:rsidRPr="00CF2529">
        <w:t>- sustains all notes except for the notes played at a semi-tone or whole-tone interval (step-wise melodic run): the next note 1-2 step</w:t>
      </w:r>
      <w:r w:rsidR="00B514A9" w:rsidRPr="00CF2529">
        <w:t>s</w:t>
      </w:r>
      <w:r w:rsidRPr="00CF2529">
        <w:t xml:space="preserve"> apart </w:t>
      </w:r>
      <w:proofErr w:type="gramStart"/>
      <w:r w:rsidRPr="00CF2529">
        <w:t>mutes</w:t>
      </w:r>
      <w:proofErr w:type="gramEnd"/>
      <w:r w:rsidRPr="00CF2529">
        <w:t xml:space="preserve"> the previous one as if played on the same guitar string, while the thirds and larger intervals are being sustained</w:t>
      </w:r>
      <w:r w:rsidR="00B514A9" w:rsidRPr="00CF2529">
        <w:t>.</w:t>
      </w:r>
      <w:r w:rsidRPr="00CF2529">
        <w:t xml:space="preserve">  </w:t>
      </w:r>
    </w:p>
    <w:p w14:paraId="0E040DBB" w14:textId="77777777" w:rsidR="00275645" w:rsidRPr="00CF2529" w:rsidRDefault="00275645" w:rsidP="00F25DF8">
      <w:pPr>
        <w:spacing w:before="120"/>
      </w:pPr>
      <w:r w:rsidRPr="00CF2529">
        <w:t>Off - pedal sustains all notes played non-legato, and legato (in the c</w:t>
      </w:r>
      <w:r w:rsidR="00A42F25" w:rsidRPr="00CF2529">
        <w:t xml:space="preserve">ase Hammer-On </w:t>
      </w:r>
      <w:proofErr w:type="gramStart"/>
      <w:r w:rsidR="00A42F25" w:rsidRPr="00CF2529">
        <w:t xml:space="preserve">and </w:t>
      </w:r>
      <w:r w:rsidRPr="00CF2529">
        <w:t xml:space="preserve"> Legato</w:t>
      </w:r>
      <w:proofErr w:type="gramEnd"/>
      <w:r w:rsidRPr="00CF2529">
        <w:t xml:space="preserve"> FXs are off).</w:t>
      </w:r>
    </w:p>
    <w:p w14:paraId="4C8F8045" w14:textId="77777777" w:rsidR="00275645" w:rsidRPr="00CF2529" w:rsidRDefault="00275645" w:rsidP="00F25DF8">
      <w:pPr>
        <w:spacing w:before="240"/>
      </w:pPr>
      <w:r w:rsidRPr="00CF2529">
        <w:rPr>
          <w:b/>
        </w:rPr>
        <w:t>FX Enable</w:t>
      </w:r>
      <w:r w:rsidRPr="00CF2529">
        <w:t xml:space="preserve"> </w:t>
      </w:r>
      <w:r w:rsidRPr="00CF2529">
        <w:rPr>
          <w:b/>
        </w:rPr>
        <w:t>LED</w:t>
      </w:r>
      <w:r w:rsidRPr="00CF2529">
        <w:t xml:space="preserve"> indicates if </w:t>
      </w:r>
      <w:r w:rsidR="00101E1C" w:rsidRPr="00CF2529">
        <w:t xml:space="preserve">the Pedal FX is enabled or not. </w:t>
      </w:r>
      <w:r w:rsidRPr="00CF2529">
        <w:t xml:space="preserve">When </w:t>
      </w:r>
      <w:r w:rsidR="00101E1C" w:rsidRPr="00CF2529">
        <w:t>LED is On</w:t>
      </w:r>
      <w:r w:rsidRPr="00CF2529">
        <w:t xml:space="preserve">, the FX is enabled when the </w:t>
      </w:r>
      <w:r w:rsidR="00101E1C" w:rsidRPr="00CF2529">
        <w:t>Sustain P</w:t>
      </w:r>
      <w:r w:rsidRPr="00CF2529">
        <w:t>edal is pressed.</w:t>
      </w:r>
    </w:p>
    <w:p w14:paraId="3838BFE4" w14:textId="77777777" w:rsidR="00275645" w:rsidRPr="00CF2529" w:rsidRDefault="00275645" w:rsidP="00F25DF8">
      <w:pPr>
        <w:spacing w:before="240"/>
      </w:pPr>
      <w:r w:rsidRPr="00CF2529">
        <w:rPr>
          <w:b/>
        </w:rPr>
        <w:t>FX Selection</w:t>
      </w:r>
      <w:r w:rsidRPr="00CF2529">
        <w:t xml:space="preserve"> pull-down menu selects</w:t>
      </w:r>
      <w:r w:rsidR="00101E1C" w:rsidRPr="00CF2529">
        <w:t xml:space="preserve"> which FX is controlled by the Sustain P</w:t>
      </w:r>
      <w:r w:rsidRPr="00CF2529">
        <w:t>edal.</w:t>
      </w:r>
    </w:p>
    <w:p w14:paraId="74266C16" w14:textId="77777777" w:rsidR="00275645" w:rsidRPr="00CF2529" w:rsidRDefault="00F25DF8" w:rsidP="00F25DF8">
      <w:pPr>
        <w:spacing w:before="240"/>
      </w:pPr>
      <w:r w:rsidRPr="00CF2529">
        <w:rPr>
          <w:b/>
        </w:rPr>
        <w:t>T</w:t>
      </w:r>
      <w:r w:rsidR="00275645" w:rsidRPr="00CF2529">
        <w:rPr>
          <w:b/>
        </w:rPr>
        <w:t>oggle</w:t>
      </w:r>
      <w:r w:rsidR="00275645" w:rsidRPr="00CF2529">
        <w:t>:</w:t>
      </w:r>
    </w:p>
    <w:p w14:paraId="010D752B" w14:textId="77777777" w:rsidR="00275645" w:rsidRPr="00CF2529" w:rsidRDefault="00275645" w:rsidP="00F25DF8">
      <w:pPr>
        <w:spacing w:before="120"/>
      </w:pPr>
      <w:r w:rsidRPr="00CF2529">
        <w:lastRenderedPageBreak/>
        <w:t>On - indicates that the FX is to</w:t>
      </w:r>
      <w:r w:rsidR="00101E1C" w:rsidRPr="00CF2529">
        <w:t>ggled on and off each time the Sustain P</w:t>
      </w:r>
      <w:r w:rsidRPr="00CF2529">
        <w:t>edal is pressed.</w:t>
      </w:r>
    </w:p>
    <w:p w14:paraId="7C5498C2" w14:textId="77777777" w:rsidR="00275645" w:rsidRPr="00CF2529" w:rsidRDefault="00275645" w:rsidP="00F25DF8">
      <w:pPr>
        <w:spacing w:before="120"/>
      </w:pPr>
      <w:r w:rsidRPr="00CF2529">
        <w:t xml:space="preserve">Off </w:t>
      </w:r>
      <w:r w:rsidR="00F25DF8" w:rsidRPr="00CF2529">
        <w:t>-</w:t>
      </w:r>
      <w:r w:rsidRPr="00CF2529">
        <w:t xml:space="preserve"> indicates that t</w:t>
      </w:r>
      <w:r w:rsidR="00101E1C" w:rsidRPr="00CF2529">
        <w:t>he FX is only enabled when the Sustain P</w:t>
      </w:r>
      <w:r w:rsidRPr="00CF2529">
        <w:t>e</w:t>
      </w:r>
      <w:r w:rsidR="00101E1C" w:rsidRPr="00CF2529">
        <w:t>dal is kept pressed. When the Sustain P</w:t>
      </w:r>
      <w:r w:rsidRPr="00CF2529">
        <w:t>edal is not pressed, the FX is not enabled.</w:t>
      </w:r>
    </w:p>
    <w:p w14:paraId="547535C6" w14:textId="77777777" w:rsidR="00275645" w:rsidRPr="00CF2529" w:rsidRDefault="004023A1" w:rsidP="00F25DF8">
      <w:pPr>
        <w:spacing w:before="240"/>
      </w:pPr>
      <w:r w:rsidRPr="00CF2529">
        <w:rPr>
          <w:b/>
        </w:rPr>
        <w:t>S</w:t>
      </w:r>
      <w:r w:rsidR="00275645" w:rsidRPr="00CF2529">
        <w:rPr>
          <w:b/>
        </w:rPr>
        <w:t>ustain</w:t>
      </w:r>
      <w:r w:rsidR="00275645" w:rsidRPr="00CF2529">
        <w:t>:</w:t>
      </w:r>
    </w:p>
    <w:p w14:paraId="2F9CD681" w14:textId="77777777" w:rsidR="00275645" w:rsidRPr="00CF2529" w:rsidRDefault="00101E1C" w:rsidP="00F25DF8">
      <w:r w:rsidRPr="00CF2529">
        <w:t xml:space="preserve">On </w:t>
      </w:r>
      <w:r w:rsidR="00F25DF8" w:rsidRPr="00CF2529">
        <w:t>-</w:t>
      </w:r>
      <w:r w:rsidRPr="00CF2529">
        <w:t xml:space="preserve"> indicates that the Sustain P</w:t>
      </w:r>
      <w:r w:rsidR="00275645" w:rsidRPr="00CF2529">
        <w:t>edal both turns on the FX as well as sustains notes.</w:t>
      </w:r>
    </w:p>
    <w:p w14:paraId="2EDDEA15" w14:textId="77777777" w:rsidR="00275645" w:rsidRPr="00CF2529" w:rsidRDefault="00101E1C" w:rsidP="00F25DF8">
      <w:r w:rsidRPr="00CF2529">
        <w:t xml:space="preserve">Off </w:t>
      </w:r>
      <w:r w:rsidR="00F25DF8" w:rsidRPr="00CF2529">
        <w:t>-</w:t>
      </w:r>
      <w:r w:rsidRPr="00CF2529">
        <w:t xml:space="preserve"> indicates that the Sustain P</w:t>
      </w:r>
      <w:r w:rsidR="00275645" w:rsidRPr="00CF2529">
        <w:t>edal controls only the FX, and no notes are sustained.</w:t>
      </w:r>
    </w:p>
    <w:p w14:paraId="1269EB98" w14:textId="77777777" w:rsidR="005331A8" w:rsidRPr="00CF2529" w:rsidRDefault="005331A8" w:rsidP="007F3BAC">
      <w:pPr>
        <w:pStyle w:val="Heading3"/>
      </w:pPr>
      <w:bookmarkStart w:id="109" w:name="_Toc308106841"/>
      <w:r w:rsidRPr="00CF2529">
        <w:t>Modulation Switch Effects</w:t>
      </w:r>
      <w:bookmarkEnd w:id="109"/>
    </w:p>
    <w:p w14:paraId="047FD008" w14:textId="089BC0A2" w:rsidR="00574FC7" w:rsidRPr="00CF2529" w:rsidRDefault="006625E6" w:rsidP="00963250">
      <w:pPr>
        <w:jc w:val="center"/>
      </w:pPr>
      <w:r>
        <w:rPr>
          <w:noProof/>
        </w:rPr>
        <w:drawing>
          <wp:inline distT="0" distB="0" distL="0" distR="0" wp14:anchorId="25ECD8FB" wp14:editId="10E0514D">
            <wp:extent cx="1447800" cy="63817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47800" cy="638175"/>
                    </a:xfrm>
                    <a:prstGeom prst="rect">
                      <a:avLst/>
                    </a:prstGeom>
                    <a:noFill/>
                    <a:ln>
                      <a:noFill/>
                    </a:ln>
                  </pic:spPr>
                </pic:pic>
              </a:graphicData>
            </a:graphic>
          </wp:inline>
        </w:drawing>
      </w:r>
    </w:p>
    <w:p w14:paraId="365C8405" w14:textId="77777777" w:rsidR="005331A8" w:rsidRPr="000A58BA" w:rsidRDefault="00447E17" w:rsidP="00C936A3">
      <w:r w:rsidRPr="000A58BA">
        <w:t xml:space="preserve">You can switch on various </w:t>
      </w:r>
      <w:r w:rsidR="00E1407A">
        <w:t>RealEight</w:t>
      </w:r>
      <w:r w:rsidRPr="000A58BA">
        <w:t xml:space="preserve"> Effects selected in </w:t>
      </w:r>
      <w:r w:rsidRPr="000A58BA">
        <w:rPr>
          <w:b/>
        </w:rPr>
        <w:t>Modulation Switch FX</w:t>
      </w:r>
      <w:r w:rsidRPr="000A58BA">
        <w:t xml:space="preserve"> box by simply moving normal Modulation Wheel of your MIDI</w:t>
      </w:r>
      <w:r w:rsidR="00051C36" w:rsidRPr="000A58BA">
        <w:t xml:space="preserve"> keyboard. Releasing</w:t>
      </w:r>
      <w:r w:rsidRPr="000A58BA">
        <w:t xml:space="preserve"> Modulation Wheel to ‘0’ position </w:t>
      </w:r>
      <w:r w:rsidR="007443D4" w:rsidRPr="000A58BA">
        <w:t>turn</w:t>
      </w:r>
      <w:r w:rsidR="00051C36" w:rsidRPr="000A58BA">
        <w:t>s</w:t>
      </w:r>
      <w:r w:rsidRPr="000A58BA">
        <w:t xml:space="preserve"> the </w:t>
      </w:r>
      <w:r w:rsidR="00D35B56" w:rsidRPr="000A58BA">
        <w:t>Effect</w:t>
      </w:r>
      <w:r w:rsidRPr="000A58BA">
        <w:t xml:space="preserve"> off.</w:t>
      </w:r>
    </w:p>
    <w:p w14:paraId="164187BD" w14:textId="77777777" w:rsidR="00447E17" w:rsidRPr="00CF2529" w:rsidRDefault="00447E17" w:rsidP="00845101">
      <w:r w:rsidRPr="00CF2529">
        <w:t xml:space="preserve">Note, when Modulation FX box is </w:t>
      </w:r>
      <w:proofErr w:type="gramStart"/>
      <w:r w:rsidRPr="00CF2529">
        <w:t>activated</w:t>
      </w:r>
      <w:proofErr w:type="gramEnd"/>
      <w:r w:rsidRPr="00CF2529">
        <w:t xml:space="preserve"> effect assigned in M.W.</w:t>
      </w:r>
      <w:r w:rsidR="00C23597">
        <w:t xml:space="preserve"> box at the right will not work.</w:t>
      </w:r>
    </w:p>
    <w:p w14:paraId="6B0121EB" w14:textId="77777777" w:rsidR="00D1054E" w:rsidRPr="003A0B09" w:rsidRDefault="004F332D" w:rsidP="007F3BAC">
      <w:pPr>
        <w:pStyle w:val="Heading3"/>
      </w:pPr>
      <w:bookmarkStart w:id="110" w:name="_Toc308106842"/>
      <w:r>
        <w:br w:type="page"/>
      </w:r>
      <w:r w:rsidR="008D7016" w:rsidRPr="00FD1DE5">
        <w:lastRenderedPageBreak/>
        <w:t>K</w:t>
      </w:r>
      <w:r w:rsidR="00F72345" w:rsidRPr="00FD1DE5">
        <w:t>ey</w:t>
      </w:r>
      <w:r w:rsidR="00456CF5" w:rsidRPr="00FD1DE5">
        <w:t xml:space="preserve"> Switch</w:t>
      </w:r>
      <w:r w:rsidR="00A5106B" w:rsidRPr="00FD1DE5">
        <w:t xml:space="preserve"> Effects</w:t>
      </w:r>
      <w:bookmarkEnd w:id="110"/>
    </w:p>
    <w:p w14:paraId="257F206B" w14:textId="77777777" w:rsidR="009503CE" w:rsidRPr="00CF2529" w:rsidRDefault="00E1407A" w:rsidP="00D52A4C">
      <w:r>
        <w:t>RealEight</w:t>
      </w:r>
      <w:r w:rsidR="00D52A4C" w:rsidRPr="00CF2529">
        <w:t xml:space="preserve"> numerous guitar Effects can be triggered in Solo mode using the advanced Key Switch system allowing to assign various FXs on Repeat Zone keys as well as easily create and use custom presets in </w:t>
      </w:r>
      <w:r>
        <w:t>RealEight</w:t>
      </w:r>
      <w:r w:rsidR="00D52A4C" w:rsidRPr="00CF2529">
        <w:t xml:space="preserve"> </w:t>
      </w:r>
      <w:r w:rsidR="00D52A4C" w:rsidRPr="00CF2529">
        <w:rPr>
          <w:b/>
        </w:rPr>
        <w:t>Key Switch panel</w:t>
      </w:r>
      <w:r w:rsidR="00D52A4C" w:rsidRPr="00CF2529">
        <w:t>.</w:t>
      </w:r>
    </w:p>
    <w:p w14:paraId="190B8004" w14:textId="77777777" w:rsidR="00D52A4C" w:rsidRPr="00CF2529" w:rsidRDefault="00D52A4C" w:rsidP="00D6199E">
      <w:pPr>
        <w:spacing w:before="120"/>
      </w:pPr>
      <w:r w:rsidRPr="00134FBF">
        <w:t xml:space="preserve">To open Key Switch </w:t>
      </w:r>
      <w:proofErr w:type="gramStart"/>
      <w:r w:rsidRPr="00134FBF">
        <w:t>panel</w:t>
      </w:r>
      <w:proofErr w:type="gramEnd"/>
      <w:r w:rsidRPr="00134FBF">
        <w:t xml:space="preserve"> click on K</w:t>
      </w:r>
      <w:r w:rsidR="00447E17" w:rsidRPr="00134FBF">
        <w:t xml:space="preserve">ey </w:t>
      </w:r>
      <w:r w:rsidRPr="00134FBF">
        <w:t>S</w:t>
      </w:r>
      <w:r w:rsidR="00447E17" w:rsidRPr="00134FBF">
        <w:t>witches</w:t>
      </w:r>
      <w:r w:rsidRPr="00134FBF">
        <w:t xml:space="preserve"> button on the left lower part of </w:t>
      </w:r>
      <w:r w:rsidR="0072669F" w:rsidRPr="00134FBF">
        <w:t>Solo mode</w:t>
      </w:r>
      <w:r w:rsidRPr="00CF2529">
        <w:t xml:space="preserve"> window:</w:t>
      </w:r>
    </w:p>
    <w:p w14:paraId="693AD671" w14:textId="55DD860F" w:rsidR="0018732E" w:rsidRPr="008766DA" w:rsidRDefault="006625E6" w:rsidP="0018732E">
      <w:pPr>
        <w:pStyle w:val="a"/>
        <w:rPr>
          <w:rFonts w:ascii="Times New Roman" w:hAnsi="Times New Roman"/>
          <w:i/>
        </w:rPr>
      </w:pPr>
      <w:r>
        <w:rPr>
          <w:i/>
          <w:noProof/>
        </w:rPr>
        <w:drawing>
          <wp:inline distT="0" distB="0" distL="0" distR="0" wp14:anchorId="0A4CDFBE" wp14:editId="73531870">
            <wp:extent cx="6115050" cy="382905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15050" cy="3829050"/>
                    </a:xfrm>
                    <a:prstGeom prst="rect">
                      <a:avLst/>
                    </a:prstGeom>
                    <a:noFill/>
                    <a:ln>
                      <a:noFill/>
                    </a:ln>
                  </pic:spPr>
                </pic:pic>
              </a:graphicData>
            </a:graphic>
          </wp:inline>
        </w:drawing>
      </w:r>
    </w:p>
    <w:p w14:paraId="1141A7B6" w14:textId="77777777" w:rsidR="00F42B57" w:rsidRPr="00CF2529" w:rsidRDefault="00F42B57" w:rsidP="0018732E">
      <w:pPr>
        <w:pStyle w:val="a"/>
      </w:pPr>
      <w:r w:rsidRPr="008766DA">
        <w:t>Key Switch panel</w:t>
      </w:r>
      <w:r w:rsidRPr="00CF2529">
        <w:t xml:space="preserve"> </w:t>
      </w:r>
    </w:p>
    <w:p w14:paraId="1ECBB1DC" w14:textId="77777777" w:rsidR="00907FE4" w:rsidRPr="00CF2529" w:rsidRDefault="0070733B" w:rsidP="00907FE4">
      <w:pPr>
        <w:spacing w:before="240"/>
      </w:pPr>
      <w:r w:rsidRPr="00CF2529">
        <w:t>You see two columns of FX boxes corresponding to Left a</w:t>
      </w:r>
      <w:r w:rsidR="00AE1EF6" w:rsidRPr="00CF2529">
        <w:t xml:space="preserve">nd Right Repeat Zone </w:t>
      </w:r>
      <w:r w:rsidR="00AE1EF6" w:rsidRPr="004931C9">
        <w:t xml:space="preserve">keys </w:t>
      </w:r>
      <w:r w:rsidR="00907FE4" w:rsidRPr="004931C9">
        <w:t>(C-1 through D#0 for the Left zone, F5 through A6 for the Right zone).</w:t>
      </w:r>
    </w:p>
    <w:p w14:paraId="0772F601" w14:textId="77777777" w:rsidR="00F71A9F" w:rsidRPr="00CF2529" w:rsidRDefault="0070733B" w:rsidP="00907FE4">
      <w:pPr>
        <w:spacing w:before="240"/>
      </w:pPr>
      <w:r w:rsidRPr="00CF2529">
        <w:t xml:space="preserve">Select Effect for </w:t>
      </w:r>
      <w:r w:rsidR="00183641" w:rsidRPr="00CF2529">
        <w:t>a</w:t>
      </w:r>
      <w:r w:rsidRPr="00CF2529">
        <w:t xml:space="preserve"> key in pull-down </w:t>
      </w:r>
      <w:r w:rsidR="00AE1EF6" w:rsidRPr="00CF2529">
        <w:t>menu</w:t>
      </w:r>
      <w:r w:rsidRPr="00CF2529">
        <w:t xml:space="preserve"> and click </w:t>
      </w:r>
      <w:r w:rsidRPr="00CF2529">
        <w:rPr>
          <w:b/>
        </w:rPr>
        <w:t>FX Enable</w:t>
      </w:r>
      <w:r w:rsidRPr="00CF2529">
        <w:t xml:space="preserve"> </w:t>
      </w:r>
      <w:r w:rsidRPr="00CF2529">
        <w:rPr>
          <w:b/>
        </w:rPr>
        <w:t>LED</w:t>
      </w:r>
      <w:r w:rsidRPr="00CF2529">
        <w:t xml:space="preserve"> button in the left </w:t>
      </w:r>
      <w:r w:rsidR="00F919DA" w:rsidRPr="00CF2529">
        <w:t>part</w:t>
      </w:r>
      <w:r w:rsidRPr="00CF2529">
        <w:t xml:space="preserve"> of FX box to activate it.  Now pressing the correspondent key of Repeat zone will </w:t>
      </w:r>
      <w:r w:rsidR="00183641" w:rsidRPr="00CF2529">
        <w:t>turn on</w:t>
      </w:r>
      <w:r w:rsidRPr="00CF2529">
        <w:t xml:space="preserve"> </w:t>
      </w:r>
      <w:r w:rsidR="0047671B" w:rsidRPr="00CF2529">
        <w:t xml:space="preserve">selected </w:t>
      </w:r>
      <w:r w:rsidRPr="00CF2529">
        <w:t>FX</w:t>
      </w:r>
      <w:r w:rsidR="00183641" w:rsidRPr="00CF2529">
        <w:t>,</w:t>
      </w:r>
      <w:r w:rsidRPr="00CF2529">
        <w:t xml:space="preserve"> and change the box </w:t>
      </w:r>
      <w:proofErr w:type="spellStart"/>
      <w:r w:rsidRPr="00CF2529">
        <w:t>color</w:t>
      </w:r>
      <w:proofErr w:type="spellEnd"/>
      <w:r w:rsidRPr="00CF2529">
        <w:t xml:space="preserve"> to a light </w:t>
      </w:r>
      <w:r w:rsidR="00486F31">
        <w:t>grey</w:t>
      </w:r>
      <w:r w:rsidRPr="00CF2529">
        <w:t xml:space="preserve"> to indicate </w:t>
      </w:r>
      <w:r w:rsidR="0047671B" w:rsidRPr="00CF2529">
        <w:t>that FX is turned on</w:t>
      </w:r>
      <w:r w:rsidRPr="00CF2529">
        <w:t>.</w:t>
      </w:r>
    </w:p>
    <w:p w14:paraId="605436DD" w14:textId="77777777" w:rsidR="0047671B" w:rsidRPr="00CF2529" w:rsidRDefault="00F71A9F" w:rsidP="00D6199E">
      <w:pPr>
        <w:spacing w:before="120"/>
      </w:pPr>
      <w:r w:rsidRPr="00CF2529">
        <w:t xml:space="preserve">Note, that activating </w:t>
      </w:r>
      <w:r w:rsidRPr="00CF2529">
        <w:rPr>
          <w:b/>
        </w:rPr>
        <w:t>FX Enable</w:t>
      </w:r>
      <w:r w:rsidRPr="00CF2529">
        <w:t xml:space="preserve"> </w:t>
      </w:r>
      <w:r w:rsidRPr="00CF2529">
        <w:rPr>
          <w:b/>
        </w:rPr>
        <w:t>LED</w:t>
      </w:r>
      <w:r w:rsidRPr="00CF2529">
        <w:t xml:space="preserve"> of any key switch will</w:t>
      </w:r>
      <w:r w:rsidR="00365605" w:rsidRPr="00CF2529">
        <w:t xml:space="preserve"> also</w:t>
      </w:r>
      <w:r w:rsidRPr="00CF2529">
        <w:t xml:space="preserve"> be </w:t>
      </w:r>
      <w:r w:rsidR="00365605" w:rsidRPr="00CF2529">
        <w:t>displayed on the</w:t>
      </w:r>
      <w:r w:rsidRPr="00CF2529">
        <w:t xml:space="preserve"> </w:t>
      </w:r>
      <w:r w:rsidR="00E1407A">
        <w:t>RealEight</w:t>
      </w:r>
      <w:r w:rsidRPr="00CF2529">
        <w:t xml:space="preserve"> virtual keyboard</w:t>
      </w:r>
      <w:r w:rsidR="00365605" w:rsidRPr="00CF2529">
        <w:t>.</w:t>
      </w:r>
      <w:r w:rsidRPr="00CF2529">
        <w:t xml:space="preserve"> </w:t>
      </w:r>
      <w:r w:rsidR="005A411F" w:rsidRPr="00CF2529">
        <w:t>Moreover,</w:t>
      </w:r>
      <w:r w:rsidRPr="00CF2529">
        <w:t xml:space="preserve"> triggering FX will also change </w:t>
      </w:r>
      <w:proofErr w:type="spellStart"/>
      <w:r w:rsidRPr="00CF2529">
        <w:t>color</w:t>
      </w:r>
      <w:proofErr w:type="spellEnd"/>
      <w:r w:rsidRPr="00CF2529">
        <w:t xml:space="preserve"> of a virtual keyboard key to a light blue, giving you full visual control.</w:t>
      </w:r>
    </w:p>
    <w:p w14:paraId="19C9A676" w14:textId="77777777" w:rsidR="0070733B" w:rsidRPr="00CF2529" w:rsidRDefault="0047671B" w:rsidP="00D6199E">
      <w:pPr>
        <w:spacing w:before="120"/>
      </w:pPr>
      <w:r w:rsidRPr="00CF2529">
        <w:t>Three small buttons</w:t>
      </w:r>
      <w:r w:rsidR="0070733B" w:rsidRPr="00CF2529">
        <w:t xml:space="preserve"> </w:t>
      </w:r>
      <w:r w:rsidRPr="00CF2529">
        <w:t>(</w:t>
      </w:r>
      <w:r w:rsidR="00AE1EF6" w:rsidRPr="00CF2529">
        <w:t xml:space="preserve">clickable </w:t>
      </w:r>
      <w:r w:rsidRPr="00CF2529">
        <w:t>on/off) at the left of each FX box allo</w:t>
      </w:r>
      <w:r w:rsidR="00DC12C6" w:rsidRPr="00CF2529">
        <w:t>w</w:t>
      </w:r>
      <w:r w:rsidR="00AE1EF6" w:rsidRPr="00CF2529">
        <w:t xml:space="preserve"> additional control </w:t>
      </w:r>
      <w:r w:rsidR="0076247F" w:rsidRPr="00CF2529">
        <w:t>of the</w:t>
      </w:r>
      <w:r w:rsidR="00AE1EF6" w:rsidRPr="00CF2529">
        <w:t xml:space="preserve"> K</w:t>
      </w:r>
      <w:r w:rsidRPr="00CF2529">
        <w:t xml:space="preserve">ey </w:t>
      </w:r>
      <w:r w:rsidR="00AE1EF6" w:rsidRPr="00CF2529">
        <w:t>S</w:t>
      </w:r>
      <w:r w:rsidRPr="00CF2529">
        <w:t>witch and FX:</w:t>
      </w:r>
    </w:p>
    <w:p w14:paraId="6803BF1A" w14:textId="435460A5" w:rsidR="009503CE" w:rsidRPr="00CF2529" w:rsidRDefault="006625E6" w:rsidP="00FF5F6B">
      <w:pPr>
        <w:spacing w:before="240"/>
        <w:jc w:val="center"/>
      </w:pPr>
      <w:r>
        <w:rPr>
          <w:noProof/>
        </w:rPr>
        <w:drawing>
          <wp:inline distT="0" distB="0" distL="0" distR="0" wp14:anchorId="4230253C" wp14:editId="44C48CA5">
            <wp:extent cx="685800" cy="228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p>
    <w:p w14:paraId="72C73829" w14:textId="77777777" w:rsidR="0047671B" w:rsidRPr="00CF2529" w:rsidRDefault="00FD3E5D" w:rsidP="00D6199E">
      <w:pPr>
        <w:spacing w:before="120"/>
        <w:rPr>
          <w:b/>
        </w:rPr>
      </w:pPr>
      <w:r w:rsidRPr="00CF2529">
        <w:rPr>
          <w:b/>
        </w:rPr>
        <w:t>‘T’</w:t>
      </w:r>
      <w:r w:rsidR="0047671B" w:rsidRPr="00CF2529">
        <w:rPr>
          <w:b/>
        </w:rPr>
        <w:t xml:space="preserve"> </w:t>
      </w:r>
      <w:r w:rsidR="004622C7" w:rsidRPr="00CF2529">
        <w:rPr>
          <w:b/>
        </w:rPr>
        <w:t>button</w:t>
      </w:r>
      <w:r w:rsidR="00E63C58" w:rsidRPr="00CF2529">
        <w:rPr>
          <w:b/>
        </w:rPr>
        <w:t xml:space="preserve"> </w:t>
      </w:r>
      <w:r w:rsidR="00E63C58" w:rsidRPr="00CF2529">
        <w:t>(‘toggle’)</w:t>
      </w:r>
      <w:r w:rsidR="0047671B" w:rsidRPr="00CF2529">
        <w:t>:</w:t>
      </w:r>
    </w:p>
    <w:p w14:paraId="5FC2766D" w14:textId="77777777" w:rsidR="009503CE" w:rsidRPr="00CF2529" w:rsidRDefault="0047671B" w:rsidP="00D6199E">
      <w:pPr>
        <w:spacing w:before="120"/>
      </w:pPr>
      <w:r w:rsidRPr="00CF2529">
        <w:lastRenderedPageBreak/>
        <w:t>On</w:t>
      </w:r>
      <w:r w:rsidRPr="00CF2529">
        <w:rPr>
          <w:b/>
        </w:rPr>
        <w:t xml:space="preserve"> -</w:t>
      </w:r>
      <w:r w:rsidRPr="00CF2529">
        <w:t xml:space="preserve"> indicates that the FX is toggled on and off each time the </w:t>
      </w:r>
      <w:r w:rsidR="00AE1EF6" w:rsidRPr="00CF2529">
        <w:t>key s</w:t>
      </w:r>
      <w:r w:rsidRPr="00CF2529">
        <w:t xml:space="preserve">witch is pressed (releasing the key </w:t>
      </w:r>
      <w:r w:rsidR="00A26076" w:rsidRPr="00CF2529">
        <w:t>is ignored</w:t>
      </w:r>
      <w:r w:rsidRPr="00CF2529">
        <w:t>)</w:t>
      </w:r>
      <w:r w:rsidR="00D6199E" w:rsidRPr="00CF2529">
        <w:t>.</w:t>
      </w:r>
    </w:p>
    <w:p w14:paraId="4246256A" w14:textId="77777777" w:rsidR="0047671B" w:rsidRPr="00CF2529" w:rsidRDefault="0047671B" w:rsidP="00D6199E">
      <w:pPr>
        <w:spacing w:before="120"/>
      </w:pPr>
      <w:r w:rsidRPr="00CF2529">
        <w:t xml:space="preserve">Off </w:t>
      </w:r>
      <w:r w:rsidR="003E436A" w:rsidRPr="00CF2529">
        <w:t>-</w:t>
      </w:r>
      <w:r w:rsidRPr="00CF2529">
        <w:t xml:space="preserve"> indicates that the FX is only enabled wh</w:t>
      </w:r>
      <w:r w:rsidR="00183641" w:rsidRPr="00CF2529">
        <w:t>ile</w:t>
      </w:r>
      <w:r w:rsidRPr="00CF2529">
        <w:t xml:space="preserve"> the key is kept pressed (releasing the key turns the FX off)</w:t>
      </w:r>
      <w:r w:rsidR="00D6199E" w:rsidRPr="00CF2529">
        <w:t>.</w:t>
      </w:r>
    </w:p>
    <w:p w14:paraId="181629FA" w14:textId="77777777" w:rsidR="0047671B" w:rsidRPr="00CF2529" w:rsidRDefault="00FD3E5D" w:rsidP="00D6199E">
      <w:pPr>
        <w:spacing w:before="240"/>
      </w:pPr>
      <w:r w:rsidRPr="00CF2529">
        <w:rPr>
          <w:b/>
        </w:rPr>
        <w:t>‘K’</w:t>
      </w:r>
      <w:r w:rsidR="00E63C58" w:rsidRPr="00CF2529">
        <w:rPr>
          <w:b/>
        </w:rPr>
        <w:t xml:space="preserve"> </w:t>
      </w:r>
      <w:r w:rsidR="004622C7" w:rsidRPr="00CF2529">
        <w:rPr>
          <w:b/>
        </w:rPr>
        <w:t>button</w:t>
      </w:r>
      <w:r w:rsidR="00E63C58" w:rsidRPr="00CF2529">
        <w:rPr>
          <w:b/>
        </w:rPr>
        <w:t xml:space="preserve"> </w:t>
      </w:r>
      <w:r w:rsidR="00E63C58" w:rsidRPr="00CF2529">
        <w:t>(‘</w:t>
      </w:r>
      <w:r w:rsidRPr="00CF2529">
        <w:t xml:space="preserve">key </w:t>
      </w:r>
      <w:r w:rsidR="00E63C58" w:rsidRPr="00CF2529">
        <w:t>through’) -</w:t>
      </w:r>
      <w:r w:rsidR="00E63C58" w:rsidRPr="00CF2529">
        <w:rPr>
          <w:b/>
        </w:rPr>
        <w:t xml:space="preserve"> </w:t>
      </w:r>
      <w:r w:rsidR="00E63C58" w:rsidRPr="00CF2529">
        <w:t xml:space="preserve">when activated allows to switch FX and let the key switch </w:t>
      </w:r>
      <w:r w:rsidR="00E03E34" w:rsidRPr="00CF2529">
        <w:t xml:space="preserve">simultaneously </w:t>
      </w:r>
      <w:r w:rsidR="00E63C58" w:rsidRPr="00CF2529">
        <w:t>function as normal Repeat key (white for Full sound, black for Mute</w:t>
      </w:r>
      <w:r w:rsidR="00AE1EF6" w:rsidRPr="00CF2529">
        <w:t>d sound</w:t>
      </w:r>
      <w:r w:rsidR="00E63C58" w:rsidRPr="00CF2529">
        <w:t>)</w:t>
      </w:r>
      <w:r w:rsidR="00D6199E" w:rsidRPr="00CF2529">
        <w:t>.</w:t>
      </w:r>
    </w:p>
    <w:p w14:paraId="255526D3" w14:textId="77777777" w:rsidR="00B514A9" w:rsidRPr="00CF2529" w:rsidRDefault="00FD3E5D" w:rsidP="00D6199E">
      <w:pPr>
        <w:spacing w:before="240"/>
      </w:pPr>
      <w:r w:rsidRPr="00CF2529">
        <w:rPr>
          <w:b/>
        </w:rPr>
        <w:t>‘S’</w:t>
      </w:r>
      <w:r w:rsidR="00E63C58" w:rsidRPr="00CF2529">
        <w:rPr>
          <w:b/>
        </w:rPr>
        <w:t xml:space="preserve"> </w:t>
      </w:r>
      <w:r w:rsidR="004622C7" w:rsidRPr="00CF2529">
        <w:rPr>
          <w:b/>
        </w:rPr>
        <w:t>button</w:t>
      </w:r>
      <w:r w:rsidR="00E63C58" w:rsidRPr="00CF2529">
        <w:t xml:space="preserve"> (‘sustain’) adds sustain function to FX, similar using the Sustain Pedal</w:t>
      </w:r>
      <w:r w:rsidR="00D6199E" w:rsidRPr="00CF2529">
        <w:t>.</w:t>
      </w:r>
    </w:p>
    <w:p w14:paraId="4EBF3FAC" w14:textId="77777777" w:rsidR="00211251" w:rsidRPr="00CF2529" w:rsidRDefault="00211251" w:rsidP="00D6199E">
      <w:pPr>
        <w:spacing w:before="240"/>
      </w:pPr>
      <w:r w:rsidRPr="00CF2529">
        <w:t>Note, Right Key Sw</w:t>
      </w:r>
      <w:r w:rsidR="00AE1EF6" w:rsidRPr="00CF2529">
        <w:t>itches (Right Repeat zone) are ‘</w:t>
      </w:r>
      <w:r w:rsidRPr="00CF2529">
        <w:t>toggles</w:t>
      </w:r>
      <w:r w:rsidR="00AE1EF6" w:rsidRPr="00CF2529">
        <w:t>’</w:t>
      </w:r>
      <w:r w:rsidRPr="00CF2529">
        <w:t xml:space="preserve"> by default, while Left </w:t>
      </w:r>
      <w:r w:rsidR="00AE1EF6" w:rsidRPr="00CF2529">
        <w:t xml:space="preserve">Key Switches </w:t>
      </w:r>
      <w:r w:rsidRPr="00CF2529">
        <w:t>(Left Repeat zone) are not</w:t>
      </w:r>
      <w:r w:rsidR="00AE1EF6" w:rsidRPr="00CF2529">
        <w:t>.</w:t>
      </w:r>
    </w:p>
    <w:p w14:paraId="19FA8D37" w14:textId="77777777" w:rsidR="00A26076" w:rsidRPr="00CF2529" w:rsidRDefault="00A26076" w:rsidP="00FC1B3D">
      <w:pPr>
        <w:spacing w:before="240"/>
      </w:pPr>
      <w:r w:rsidRPr="00CF2529">
        <w:t>You can save all setting</w:t>
      </w:r>
      <w:r w:rsidR="00963250">
        <w:t>s</w:t>
      </w:r>
      <w:r w:rsidRPr="00CF2529">
        <w:t xml:space="preserve"> made in Key Switch panel as user presets for future use.</w:t>
      </w:r>
    </w:p>
    <w:p w14:paraId="3C0847C1" w14:textId="77777777" w:rsidR="00A26076" w:rsidRPr="00CF2529" w:rsidRDefault="00211251" w:rsidP="00B7417A">
      <w:pPr>
        <w:spacing w:before="120"/>
      </w:pPr>
      <w:r w:rsidRPr="00CF2529">
        <w:t>To create</w:t>
      </w:r>
      <w:r w:rsidR="00B514A9" w:rsidRPr="00CF2529">
        <w:t xml:space="preserve"> a</w:t>
      </w:r>
      <w:r w:rsidRPr="00CF2529">
        <w:t xml:space="preserve"> </w:t>
      </w:r>
      <w:proofErr w:type="spellStart"/>
      <w:r w:rsidRPr="00CF2529">
        <w:t>preset</w:t>
      </w:r>
      <w:proofErr w:type="spellEnd"/>
      <w:r w:rsidR="00B514A9" w:rsidRPr="00CF2529">
        <w:t>,</w:t>
      </w:r>
      <w:r w:rsidRPr="00CF2529">
        <w:t xml:space="preserve"> c</w:t>
      </w:r>
      <w:r w:rsidR="00A26076" w:rsidRPr="00CF2529">
        <w:t xml:space="preserve">lick on </w:t>
      </w:r>
      <w:proofErr w:type="spellStart"/>
      <w:r w:rsidR="00A26076" w:rsidRPr="00CF2529">
        <w:t>Preset</w:t>
      </w:r>
      <w:proofErr w:type="spellEnd"/>
      <w:r w:rsidR="00A26076" w:rsidRPr="00CF2529">
        <w:t xml:space="preserve"> combo box to activate Edit mode, type in the </w:t>
      </w:r>
      <w:proofErr w:type="spellStart"/>
      <w:r w:rsidR="00A26076" w:rsidRPr="00CF2529">
        <w:t>preset</w:t>
      </w:r>
      <w:proofErr w:type="spellEnd"/>
      <w:r w:rsidR="00A26076" w:rsidRPr="00CF2529">
        <w:t xml:space="preserve"> name, and press Enter on computer keyboard.</w:t>
      </w:r>
      <w:r w:rsidRPr="00CF2529">
        <w:t xml:space="preserve"> </w:t>
      </w:r>
      <w:proofErr w:type="spellStart"/>
      <w:r w:rsidRPr="00CF2529">
        <w:t>Preset</w:t>
      </w:r>
      <w:proofErr w:type="spellEnd"/>
      <w:r w:rsidRPr="00CF2529">
        <w:t xml:space="preserve"> will be saved within </w:t>
      </w:r>
      <w:r w:rsidR="00E1407A">
        <w:t>RealEight</w:t>
      </w:r>
      <w:r w:rsidRPr="00CF2529">
        <w:t xml:space="preserve"> and added to </w:t>
      </w:r>
      <w:proofErr w:type="spellStart"/>
      <w:r w:rsidRPr="00CF2529">
        <w:t>Preset</w:t>
      </w:r>
      <w:proofErr w:type="spellEnd"/>
      <w:r w:rsidRPr="00CF2529">
        <w:t xml:space="preserve"> list.</w:t>
      </w:r>
    </w:p>
    <w:p w14:paraId="24B5899C" w14:textId="5BFF43A9" w:rsidR="009503CE" w:rsidRPr="00CF2529" w:rsidRDefault="006625E6" w:rsidP="00FF5F6B">
      <w:pPr>
        <w:spacing w:before="240"/>
        <w:jc w:val="center"/>
      </w:pPr>
      <w:r>
        <w:rPr>
          <w:noProof/>
        </w:rPr>
        <w:drawing>
          <wp:inline distT="0" distB="0" distL="0" distR="0" wp14:anchorId="4C1144E4" wp14:editId="4C54604D">
            <wp:extent cx="1695450" cy="3238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695450" cy="323850"/>
                    </a:xfrm>
                    <a:prstGeom prst="rect">
                      <a:avLst/>
                    </a:prstGeom>
                    <a:noFill/>
                    <a:ln>
                      <a:noFill/>
                    </a:ln>
                  </pic:spPr>
                </pic:pic>
              </a:graphicData>
            </a:graphic>
          </wp:inline>
        </w:drawing>
      </w:r>
    </w:p>
    <w:p w14:paraId="636CFEFC" w14:textId="77777777" w:rsidR="00A26076" w:rsidRPr="00CF2529" w:rsidRDefault="00A26076" w:rsidP="00B7417A">
      <w:pPr>
        <w:spacing w:before="240"/>
      </w:pPr>
      <w:r w:rsidRPr="00CF2529">
        <w:t xml:space="preserve">To delete </w:t>
      </w:r>
      <w:proofErr w:type="spellStart"/>
      <w:r w:rsidRPr="00CF2529">
        <w:t>preset</w:t>
      </w:r>
      <w:proofErr w:type="spellEnd"/>
      <w:r w:rsidRPr="00CF2529">
        <w:t xml:space="preserve"> simply click on Delete icon at the right.</w:t>
      </w:r>
    </w:p>
    <w:p w14:paraId="677EF72A" w14:textId="77777777" w:rsidR="00C6571B" w:rsidRPr="003A0B09" w:rsidRDefault="00C6571B" w:rsidP="007F3BAC">
      <w:pPr>
        <w:pStyle w:val="Heading3"/>
      </w:pPr>
      <w:bookmarkStart w:id="111" w:name="_Toc308106843"/>
      <w:r w:rsidRPr="003A0B09">
        <w:t>MIDI Controller pane (Solo Mode)</w:t>
      </w:r>
      <w:bookmarkEnd w:id="111"/>
    </w:p>
    <w:p w14:paraId="0CDCFC80" w14:textId="503FC7FF" w:rsidR="00C6571B" w:rsidRPr="00CF2529" w:rsidRDefault="006625E6" w:rsidP="007502A9">
      <w:pPr>
        <w:jc w:val="center"/>
      </w:pPr>
      <w:bookmarkStart w:id="112" w:name="_Hlk62772580"/>
      <w:r w:rsidRPr="00A06C0F">
        <w:rPr>
          <w:noProof/>
        </w:rPr>
        <w:drawing>
          <wp:inline distT="0" distB="0" distL="0" distR="0" wp14:anchorId="4D8CAD5A" wp14:editId="20A40AD1">
            <wp:extent cx="1828800" cy="1114425"/>
            <wp:effectExtent l="0" t="0" r="0" b="0"/>
            <wp:docPr id="23" name="Picture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828800" cy="1114425"/>
                    </a:xfrm>
                    <a:prstGeom prst="rect">
                      <a:avLst/>
                    </a:prstGeom>
                    <a:noFill/>
                    <a:ln>
                      <a:noFill/>
                    </a:ln>
                  </pic:spPr>
                </pic:pic>
              </a:graphicData>
            </a:graphic>
          </wp:inline>
        </w:drawing>
      </w:r>
      <w:bookmarkEnd w:id="112"/>
    </w:p>
    <w:p w14:paraId="14CF5FBE" w14:textId="77777777" w:rsidR="00C6571B" w:rsidRPr="00CF2529" w:rsidRDefault="00C6571B" w:rsidP="0018732E">
      <w:r w:rsidRPr="00CF2529">
        <w:rPr>
          <w:b/>
        </w:rPr>
        <w:t>Velo curve</w:t>
      </w:r>
      <w:r w:rsidRPr="00CF2529">
        <w:t xml:space="preserve"> </w:t>
      </w:r>
      <w:r w:rsidR="007C3AA3" w:rsidRPr="00CF2529">
        <w:t>-</w:t>
      </w:r>
      <w:r w:rsidRPr="00CF2529">
        <w:t xml:space="preserve"> select the output velocity curve for your performance by pressing one of 4 buttons</w:t>
      </w:r>
      <w:r w:rsidR="00C40C37" w:rsidRPr="00CF2529">
        <w:t>.</w:t>
      </w:r>
    </w:p>
    <w:p w14:paraId="7298BA10" w14:textId="77777777" w:rsidR="00C6571B" w:rsidRPr="00CF2529" w:rsidRDefault="00C6571B" w:rsidP="0018732E">
      <w:r w:rsidRPr="00CF2529">
        <w:t xml:space="preserve">You can assign various guitar effects to standard MIDI controllers: </w:t>
      </w:r>
    </w:p>
    <w:p w14:paraId="6826E0EF" w14:textId="77777777" w:rsidR="00C6571B" w:rsidRPr="00CF2529" w:rsidRDefault="00C6571B" w:rsidP="00DB7475">
      <w:pPr>
        <w:numPr>
          <w:ilvl w:val="0"/>
          <w:numId w:val="27"/>
        </w:numPr>
      </w:pPr>
      <w:r w:rsidRPr="00CF2529">
        <w:rPr>
          <w:b/>
          <w:bCs/>
        </w:rPr>
        <w:t>P.B.</w:t>
      </w:r>
      <w:r w:rsidRPr="00CF2529">
        <w:t xml:space="preserve"> </w:t>
      </w:r>
      <w:r w:rsidRPr="00CF2529">
        <w:rPr>
          <w:b/>
        </w:rPr>
        <w:t>Up</w:t>
      </w:r>
      <w:r w:rsidRPr="00CF2529">
        <w:t xml:space="preserve"> (Pitch Bender, upper combo box) </w:t>
      </w:r>
      <w:r w:rsidR="007C3AA3" w:rsidRPr="00CF2529">
        <w:t>-</w:t>
      </w:r>
      <w:r w:rsidRPr="00CF2529">
        <w:t xml:space="preserve"> Off, Pitch, Slide, </w:t>
      </w:r>
      <w:proofErr w:type="spellStart"/>
      <w:r w:rsidRPr="00CF2529">
        <w:t>VeloAdd</w:t>
      </w:r>
      <w:proofErr w:type="spellEnd"/>
      <w:r w:rsidRPr="00CF2529">
        <w:t xml:space="preserve">, </w:t>
      </w:r>
      <w:proofErr w:type="spellStart"/>
      <w:r w:rsidRPr="00CF2529">
        <w:t>MonoBend</w:t>
      </w:r>
      <w:proofErr w:type="spellEnd"/>
      <w:r w:rsidRPr="00CF2529">
        <w:t xml:space="preserve">, </w:t>
      </w:r>
      <w:proofErr w:type="spellStart"/>
      <w:r w:rsidRPr="00CF2529">
        <w:t>Sustainer</w:t>
      </w:r>
      <w:proofErr w:type="spellEnd"/>
      <w:r w:rsidRPr="00CF2529">
        <w:t xml:space="preserve"> (triggers </w:t>
      </w:r>
      <w:proofErr w:type="spellStart"/>
      <w:r w:rsidRPr="00CF2529">
        <w:t>Sustainer</w:t>
      </w:r>
      <w:proofErr w:type="spellEnd"/>
      <w:r w:rsidRPr="00CF2529">
        <w:t xml:space="preserve"> FX simultaneously with pitch shifting)</w:t>
      </w:r>
      <w:r w:rsidR="00C40C37" w:rsidRPr="00CF2529">
        <w:t>.</w:t>
      </w:r>
    </w:p>
    <w:p w14:paraId="36902B08" w14:textId="77777777" w:rsidR="00C6571B" w:rsidRPr="00CF2529" w:rsidRDefault="00C6571B" w:rsidP="00DB7475">
      <w:pPr>
        <w:numPr>
          <w:ilvl w:val="0"/>
          <w:numId w:val="27"/>
        </w:numPr>
      </w:pPr>
      <w:r w:rsidRPr="00CF2529">
        <w:rPr>
          <w:b/>
          <w:bCs/>
        </w:rPr>
        <w:t>P.B.</w:t>
      </w:r>
      <w:r w:rsidRPr="00CF2529">
        <w:t xml:space="preserve"> </w:t>
      </w:r>
      <w:r w:rsidRPr="00CF2529">
        <w:rPr>
          <w:b/>
        </w:rPr>
        <w:t xml:space="preserve">Down </w:t>
      </w:r>
      <w:r w:rsidRPr="00CF2529">
        <w:t xml:space="preserve">(Pitch Bender, lower combo box) </w:t>
      </w:r>
      <w:r w:rsidR="007C3AA3" w:rsidRPr="00CF2529">
        <w:t>-</w:t>
      </w:r>
      <w:r w:rsidRPr="00CF2529">
        <w:t xml:space="preserve"> </w:t>
      </w:r>
      <w:r w:rsidR="00AA3E30" w:rsidRPr="00CF2529">
        <w:t>‘</w:t>
      </w:r>
      <w:r w:rsidRPr="00CF2529">
        <w:t>same as Up</w:t>
      </w:r>
      <w:r w:rsidR="00AA3E30" w:rsidRPr="00CF2529">
        <w:t>’</w:t>
      </w:r>
      <w:r w:rsidRPr="00CF2529">
        <w:t xml:space="preserve">, Pitch, Slide, </w:t>
      </w:r>
      <w:proofErr w:type="spellStart"/>
      <w:r w:rsidRPr="00CF2529">
        <w:t>VeloAdd</w:t>
      </w:r>
      <w:proofErr w:type="spellEnd"/>
      <w:r w:rsidRPr="00CF2529">
        <w:t xml:space="preserve">, </w:t>
      </w:r>
      <w:proofErr w:type="spellStart"/>
      <w:r w:rsidRPr="00CF2529">
        <w:t>MonoBend</w:t>
      </w:r>
      <w:proofErr w:type="spellEnd"/>
      <w:r w:rsidRPr="00CF2529">
        <w:t xml:space="preserve">, </w:t>
      </w:r>
      <w:proofErr w:type="spellStart"/>
      <w:r w:rsidRPr="00CF2529">
        <w:t>Sustainer</w:t>
      </w:r>
      <w:proofErr w:type="spellEnd"/>
      <w:r w:rsidRPr="00CF2529">
        <w:t xml:space="preserve"> (triggers </w:t>
      </w:r>
      <w:proofErr w:type="spellStart"/>
      <w:r w:rsidRPr="00CF2529">
        <w:t>Sustainer</w:t>
      </w:r>
      <w:proofErr w:type="spellEnd"/>
      <w:r w:rsidRPr="00CF2529">
        <w:t xml:space="preserve"> FX simultaneously with pitch shifting)</w:t>
      </w:r>
      <w:r w:rsidR="00C40C37" w:rsidRPr="00CF2529">
        <w:t>.</w:t>
      </w:r>
    </w:p>
    <w:p w14:paraId="53CFB58F" w14:textId="77777777" w:rsidR="00C6571B" w:rsidRPr="00CF2529" w:rsidRDefault="00C6571B" w:rsidP="00DB7475">
      <w:pPr>
        <w:numPr>
          <w:ilvl w:val="0"/>
          <w:numId w:val="27"/>
        </w:numPr>
      </w:pPr>
      <w:r w:rsidRPr="00CF2529">
        <w:rPr>
          <w:b/>
          <w:bCs/>
        </w:rPr>
        <w:t>M.W.</w:t>
      </w:r>
      <w:r w:rsidRPr="00CF2529">
        <w:t xml:space="preserve"> (Modulation Wheel) - Pitch, Slide, Modulation</w:t>
      </w:r>
      <w:r w:rsidR="00C40C37" w:rsidRPr="00CF2529">
        <w:t>.</w:t>
      </w:r>
    </w:p>
    <w:p w14:paraId="62751F1D" w14:textId="77777777" w:rsidR="00C6571B" w:rsidRPr="00CF2529" w:rsidRDefault="00C6571B" w:rsidP="00DB7475">
      <w:pPr>
        <w:numPr>
          <w:ilvl w:val="0"/>
          <w:numId w:val="27"/>
        </w:numPr>
      </w:pPr>
      <w:r w:rsidRPr="00CF2529">
        <w:rPr>
          <w:b/>
          <w:bCs/>
        </w:rPr>
        <w:t xml:space="preserve">A.T. </w:t>
      </w:r>
      <w:r w:rsidRPr="00CF2529">
        <w:t xml:space="preserve">(After Touch) - Pitch, Modulation, </w:t>
      </w:r>
      <w:proofErr w:type="spellStart"/>
      <w:r w:rsidRPr="00CF2529">
        <w:t>Sustainer</w:t>
      </w:r>
      <w:proofErr w:type="spellEnd"/>
      <w:r w:rsidRPr="00CF2529">
        <w:t xml:space="preserve">, </w:t>
      </w:r>
      <w:proofErr w:type="spellStart"/>
      <w:r w:rsidRPr="00CF2529">
        <w:t>FeedBacker</w:t>
      </w:r>
      <w:proofErr w:type="spellEnd"/>
      <w:r w:rsidR="00C40C37" w:rsidRPr="00CF2529">
        <w:t>.</w:t>
      </w:r>
    </w:p>
    <w:p w14:paraId="42379884" w14:textId="77777777" w:rsidR="00C6571B" w:rsidRPr="00CF2529" w:rsidRDefault="00C6571B" w:rsidP="0018732E">
      <w:r w:rsidRPr="00CF2529">
        <w:lastRenderedPageBreak/>
        <w:t>In the combo box to the right adjust the maximum range of pitch shifting/sliding (in semi-tones).</w:t>
      </w:r>
      <w:r w:rsidR="00031FB7" w:rsidRPr="00CF2529">
        <w:t xml:space="preserve"> Modulation envelope is adjusted in Tune panel (Left Menu bar in the upper left corner of </w:t>
      </w:r>
      <w:r w:rsidR="00E1407A">
        <w:t>RealEight</w:t>
      </w:r>
      <w:r w:rsidR="00031FB7" w:rsidRPr="00CF2529">
        <w:t xml:space="preserve"> window).</w:t>
      </w:r>
    </w:p>
    <w:p w14:paraId="69E2D8E4" w14:textId="77777777" w:rsidR="00E03E34" w:rsidRPr="003A0B09" w:rsidRDefault="00E03E34" w:rsidP="007F3BAC">
      <w:pPr>
        <w:pStyle w:val="Heading3"/>
      </w:pPr>
      <w:bookmarkStart w:id="113" w:name="_Toc308106844"/>
      <w:r w:rsidRPr="000004FC">
        <w:t>Hold button in Solo mode</w:t>
      </w:r>
      <w:bookmarkEnd w:id="113"/>
    </w:p>
    <w:p w14:paraId="3EA793F8" w14:textId="77777777" w:rsidR="00E03E34" w:rsidRPr="00CF2529" w:rsidRDefault="00E03E34" w:rsidP="00E03E34">
      <w:r w:rsidRPr="00CF2529">
        <w:t xml:space="preserve">In Solo mode the Hold button works differently from the other modes, where it actually substitutes the Sustain Pedal. In Solo mode when Hold button is on, any pressed and held key can be used for sustaining the following notes. </w:t>
      </w:r>
    </w:p>
    <w:p w14:paraId="3DE47593" w14:textId="77777777" w:rsidR="000004FC" w:rsidRDefault="000004FC" w:rsidP="000004FC">
      <w:pPr>
        <w:pStyle w:val="Heading3"/>
        <w:rPr>
          <w:noProof/>
        </w:rPr>
      </w:pPr>
      <w:bookmarkStart w:id="114" w:name="_Toc20763249"/>
      <w:bookmarkStart w:id="115" w:name="_Toc62840839"/>
      <w:bookmarkStart w:id="116" w:name="_Toc62840949"/>
      <w:bookmarkStart w:id="117" w:name="_Hlk62772639"/>
      <w:bookmarkStart w:id="118" w:name="_Toc79224635"/>
      <w:bookmarkStart w:id="119" w:name="_Toc79224821"/>
      <w:bookmarkStart w:id="120" w:name="_Toc79224925"/>
      <w:bookmarkStart w:id="121" w:name="_Toc79226132"/>
      <w:r w:rsidRPr="00134FBF">
        <w:rPr>
          <w:noProof/>
        </w:rPr>
        <w:t>MIDI Guitar mode</w:t>
      </w:r>
      <w:bookmarkEnd w:id="114"/>
      <w:bookmarkEnd w:id="115"/>
      <w:bookmarkEnd w:id="116"/>
    </w:p>
    <w:p w14:paraId="007F5223" w14:textId="77777777" w:rsidR="000004FC" w:rsidRPr="00830973" w:rsidRDefault="000004FC" w:rsidP="000004FC">
      <w:r w:rsidRPr="00830973">
        <w:t>If you prefer to use normal guitar via MIDI interface instead of MIDI keyboard you can switch to MIDI Guitar mode by activating Guitar button in Solo performance mode.</w:t>
      </w:r>
    </w:p>
    <w:p w14:paraId="2F7EB200" w14:textId="625932DE" w:rsidR="000004FC" w:rsidRPr="00830973" w:rsidRDefault="006625E6" w:rsidP="000004FC">
      <w:pPr>
        <w:jc w:val="center"/>
      </w:pPr>
      <w:r>
        <w:rPr>
          <w:noProof/>
        </w:rPr>
        <w:drawing>
          <wp:inline distT="0" distB="0" distL="0" distR="0" wp14:anchorId="28E33D53" wp14:editId="49411F43">
            <wp:extent cx="2228850" cy="3048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228850" cy="304800"/>
                    </a:xfrm>
                    <a:prstGeom prst="rect">
                      <a:avLst/>
                    </a:prstGeom>
                    <a:noFill/>
                    <a:ln>
                      <a:noFill/>
                    </a:ln>
                  </pic:spPr>
                </pic:pic>
              </a:graphicData>
            </a:graphic>
          </wp:inline>
        </w:drawing>
      </w:r>
    </w:p>
    <w:p w14:paraId="2A7F8710" w14:textId="77777777" w:rsidR="000004FC" w:rsidRPr="00830973" w:rsidRDefault="000004FC" w:rsidP="000004FC">
      <w:pPr>
        <w:spacing w:before="120"/>
      </w:pPr>
      <w:r w:rsidRPr="00830973">
        <w:t xml:space="preserve">MIDI Guitar mode has multi-channel MIDI input: 1-6 MIDI channels for 1-6 guitar strings accordingly, with each string/channel having independent pitch bend control, though Modulation, Aftertouch MIDI controllers, and all other </w:t>
      </w:r>
      <w:r>
        <w:t>FX</w:t>
      </w:r>
      <w:r w:rsidRPr="00830973">
        <w:t xml:space="preserve"> are common for all strings.</w:t>
      </w:r>
    </w:p>
    <w:p w14:paraId="796D46B7" w14:textId="77777777" w:rsidR="000004FC" w:rsidRPr="00830973" w:rsidRDefault="000004FC" w:rsidP="000004FC">
      <w:pPr>
        <w:spacing w:before="120"/>
      </w:pPr>
      <w:r w:rsidRPr="00830973">
        <w:t>MIDI Guitar mode allows you to step record the guitar part with a pencil tool in your DAW on individual track/MIDI channel for each string. Note, that notes in a track going out of the appropriate string range will be played on the nearest string.</w:t>
      </w:r>
    </w:p>
    <w:bookmarkEnd w:id="117"/>
    <w:p w14:paraId="703ED120" w14:textId="77777777" w:rsidR="00F72345" w:rsidRPr="00CF2529" w:rsidRDefault="00B736BB" w:rsidP="007F3BAC">
      <w:pPr>
        <w:pStyle w:val="Heading2"/>
      </w:pPr>
      <w:r w:rsidRPr="00CF2529">
        <w:br w:type="page"/>
      </w:r>
      <w:bookmarkStart w:id="122" w:name="_Toc308106845"/>
      <w:bookmarkStart w:id="123" w:name="_Toc62863249"/>
      <w:bookmarkStart w:id="124" w:name="_Toc62896018"/>
      <w:bookmarkStart w:id="125" w:name="_Toc108456241"/>
      <w:r w:rsidR="00F72345" w:rsidRPr="00DE06C7">
        <w:lastRenderedPageBreak/>
        <w:t>Harmony Mode</w:t>
      </w:r>
      <w:bookmarkEnd w:id="118"/>
      <w:bookmarkEnd w:id="119"/>
      <w:bookmarkEnd w:id="120"/>
      <w:bookmarkEnd w:id="121"/>
      <w:bookmarkEnd w:id="122"/>
      <w:bookmarkEnd w:id="123"/>
      <w:bookmarkEnd w:id="124"/>
      <w:bookmarkEnd w:id="125"/>
    </w:p>
    <w:p w14:paraId="34E9BDC6" w14:textId="4C2E3123" w:rsidR="0018732E" w:rsidRDefault="006625E6" w:rsidP="0018732E">
      <w:pPr>
        <w:pStyle w:val="a"/>
        <w:rPr>
          <w:rFonts w:ascii="Times New Roman" w:hAnsi="Times New Roman"/>
        </w:rPr>
      </w:pPr>
      <w:r>
        <w:rPr>
          <w:i/>
          <w:noProof/>
        </w:rPr>
        <w:drawing>
          <wp:inline distT="0" distB="0" distL="0" distR="0" wp14:anchorId="30B454A6" wp14:editId="255F1826">
            <wp:extent cx="6115050" cy="22669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115050" cy="2266950"/>
                    </a:xfrm>
                    <a:prstGeom prst="rect">
                      <a:avLst/>
                    </a:prstGeom>
                    <a:noFill/>
                    <a:ln>
                      <a:noFill/>
                    </a:ln>
                  </pic:spPr>
                </pic:pic>
              </a:graphicData>
            </a:graphic>
          </wp:inline>
        </w:drawing>
      </w:r>
    </w:p>
    <w:p w14:paraId="0622263B" w14:textId="77777777" w:rsidR="000B00D8" w:rsidRPr="00CF2529" w:rsidRDefault="000B00D8" w:rsidP="0018732E">
      <w:pPr>
        <w:pStyle w:val="a"/>
      </w:pPr>
      <w:r w:rsidRPr="00CF2529">
        <w:t>Harmony mode window</w:t>
      </w:r>
    </w:p>
    <w:p w14:paraId="67215BFB" w14:textId="77777777" w:rsidR="00711AA3" w:rsidRPr="00CF2529" w:rsidRDefault="00F72345" w:rsidP="00711AA3">
      <w:pPr>
        <w:spacing w:before="120" w:after="240"/>
      </w:pPr>
      <w:r w:rsidRPr="00CF2529">
        <w:t xml:space="preserve">In this </w:t>
      </w:r>
      <w:r w:rsidR="00787825" w:rsidRPr="00CF2529">
        <w:t xml:space="preserve">monophonic </w:t>
      </w:r>
      <w:r w:rsidRPr="00CF2529">
        <w:t>mode any key of the Main zone triggers an interval/chord</w:t>
      </w:r>
      <w:r w:rsidR="00787825" w:rsidRPr="00CF2529">
        <w:t xml:space="preserve"> based on the played note</w:t>
      </w:r>
      <w:r w:rsidRPr="00CF2529">
        <w:t>, previously chosen from following options: 4th down, 5th up, Octave (up), Power Chord 1 (5th + 4th up), Power Chord 2</w:t>
      </w:r>
      <w:r w:rsidR="00040F07">
        <w:t xml:space="preserve"> (4th + 5th up), 2 octaves (up).</w:t>
      </w:r>
    </w:p>
    <w:p w14:paraId="05D28F05" w14:textId="77777777" w:rsidR="00F72345" w:rsidRPr="00CF2529" w:rsidRDefault="00F72345" w:rsidP="006B5C02">
      <w:pPr>
        <w:spacing w:before="240"/>
      </w:pPr>
      <w:r w:rsidRPr="00CF2529">
        <w:t>The keys of both Repeat zones (left and right) allow you to repeat the interval taken in the Main zone (white keys repeat full sound, while black keys repeat muted sound of the same notes).</w:t>
      </w:r>
    </w:p>
    <w:p w14:paraId="79C55654" w14:textId="64D51B2B" w:rsidR="00B62669" w:rsidRPr="00CF2529" w:rsidRDefault="006625E6" w:rsidP="00787825">
      <w:r>
        <w:rPr>
          <w:noProof/>
          <w:lang w:eastAsia="ru-RU"/>
        </w:rPr>
        <mc:AlternateContent>
          <mc:Choice Requires="wpg">
            <w:drawing>
              <wp:anchor distT="0" distB="0" distL="114300" distR="114300" simplePos="0" relativeHeight="251659264" behindDoc="0" locked="0" layoutInCell="1" allowOverlap="1" wp14:anchorId="6D428241" wp14:editId="6CD28F6C">
                <wp:simplePos x="0" y="0"/>
                <wp:positionH relativeFrom="column">
                  <wp:posOffset>-134620</wp:posOffset>
                </wp:positionH>
                <wp:positionV relativeFrom="paragraph">
                  <wp:posOffset>91440</wp:posOffset>
                </wp:positionV>
                <wp:extent cx="6065520" cy="2473325"/>
                <wp:effectExtent l="4445" t="1270" r="16510" b="1905"/>
                <wp:wrapThrough wrapText="bothSides">
                  <wp:wrapPolygon edited="0">
                    <wp:start x="12173" y="1664"/>
                    <wp:lineTo x="2236" y="1908"/>
                    <wp:lineTo x="2236" y="2989"/>
                    <wp:lineTo x="2033" y="4320"/>
                    <wp:lineTo x="1832" y="5152"/>
                    <wp:lineTo x="1863" y="5651"/>
                    <wp:lineTo x="509" y="5734"/>
                    <wp:lineTo x="475" y="5984"/>
                    <wp:lineTo x="1151" y="6976"/>
                    <wp:lineTo x="1151" y="9638"/>
                    <wp:lineTo x="778" y="9971"/>
                    <wp:lineTo x="1085" y="10964"/>
                    <wp:lineTo x="1151" y="12295"/>
                    <wp:lineTo x="509" y="13293"/>
                    <wp:lineTo x="509" y="13542"/>
                    <wp:lineTo x="1151" y="13625"/>
                    <wp:lineTo x="1151" y="13958"/>
                    <wp:lineTo x="2171" y="14868"/>
                    <wp:lineTo x="2510" y="14951"/>
                    <wp:lineTo x="2510" y="17613"/>
                    <wp:lineTo x="1052" y="18029"/>
                    <wp:lineTo x="1018" y="18611"/>
                    <wp:lineTo x="1965" y="18944"/>
                    <wp:lineTo x="1965" y="20186"/>
                    <wp:lineTo x="2103" y="20186"/>
                    <wp:lineTo x="8478" y="20186"/>
                    <wp:lineTo x="19429" y="19443"/>
                    <wp:lineTo x="19429" y="18944"/>
                    <wp:lineTo x="21193" y="18777"/>
                    <wp:lineTo x="21159" y="18029"/>
                    <wp:lineTo x="17564" y="17613"/>
                    <wp:lineTo x="17564" y="16282"/>
                    <wp:lineTo x="18072" y="16199"/>
                    <wp:lineTo x="19124" y="15367"/>
                    <wp:lineTo x="19124" y="14951"/>
                    <wp:lineTo x="19463" y="14868"/>
                    <wp:lineTo x="21668" y="13792"/>
                    <wp:lineTo x="21668" y="13625"/>
                    <wp:lineTo x="20956" y="12295"/>
                    <wp:lineTo x="20956" y="6976"/>
                    <wp:lineTo x="21634" y="5984"/>
                    <wp:lineTo x="21600" y="5651"/>
                    <wp:lineTo x="19599" y="5485"/>
                    <wp:lineTo x="19226" y="4819"/>
                    <wp:lineTo x="18886" y="4320"/>
                    <wp:lineTo x="18276" y="3155"/>
                    <wp:lineTo x="18140" y="2573"/>
                    <wp:lineTo x="16444" y="2240"/>
                    <wp:lineTo x="12376" y="1664"/>
                    <wp:lineTo x="12173" y="1664"/>
                  </wp:wrapPolygon>
                </wp:wrapThrough>
                <wp:docPr id="468" name="Группа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65520" cy="2473325"/>
                          <a:chOff x="0" y="0"/>
                          <a:chExt cx="6065520" cy="2473325"/>
                        </a:xfrm>
                      </wpg:grpSpPr>
                      <pic:pic xmlns:pic="http://schemas.openxmlformats.org/drawingml/2006/picture">
                        <pic:nvPicPr>
                          <pic:cNvPr id="469" name="Picture 3" descr="kbd"/>
                          <pic:cNvPicPr>
                            <a:picLocks noChangeAspect="1"/>
                          </pic:cNvPicPr>
                        </pic:nvPicPr>
                        <pic:blipFill>
                          <a:blip r:embed="rId25">
                            <a:extLst>
                              <a:ext uri="{28A0092B-C50C-407E-A947-70E740481C1C}">
                                <a14:useLocalDpi xmlns:a14="http://schemas.microsoft.com/office/drawing/2010/main" val="0"/>
                              </a:ext>
                            </a:extLst>
                          </a:blip>
                          <a:srcRect/>
                          <a:stretch>
                            <a:fillRect/>
                          </a:stretch>
                        </pic:blipFill>
                        <pic:spPr bwMode="auto">
                          <a:xfrm>
                            <a:off x="342900" y="657225"/>
                            <a:ext cx="5534025" cy="952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70" name="Text Box 4"/>
                        <wps:cNvSpPr txBox="1">
                          <a:spLocks noChangeArrowheads="1"/>
                        </wps:cNvSpPr>
                        <wps:spPr bwMode="auto">
                          <a:xfrm>
                            <a:off x="4686300" y="38100"/>
                            <a:ext cx="80010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73DCD2" w14:textId="77777777" w:rsidR="003E1337" w:rsidRPr="00EA5348" w:rsidRDefault="003E1337" w:rsidP="005A120C">
                              <w:pPr>
                                <w:rPr>
                                  <w:sz w:val="20"/>
                                  <w:szCs w:val="20"/>
                                </w:rPr>
                              </w:pPr>
                              <w:r>
                                <w:rPr>
                                  <w:sz w:val="20"/>
                                  <w:szCs w:val="20"/>
                                </w:rPr>
                                <w:t xml:space="preserve">   </w:t>
                              </w:r>
                              <w:r w:rsidRPr="00EA5348">
                                <w:rPr>
                                  <w:sz w:val="20"/>
                                  <w:szCs w:val="20"/>
                                </w:rPr>
                                <w:t>Muted</w:t>
                              </w:r>
                            </w:p>
                          </w:txbxContent>
                        </wps:txbx>
                        <wps:bodyPr rot="0" vert="horz" wrap="square" lIns="0" tIns="0" rIns="0" bIns="0" anchor="t" anchorCtr="0" upright="1">
                          <a:noAutofit/>
                        </wps:bodyPr>
                      </wps:wsp>
                      <wps:wsp>
                        <wps:cNvPr id="471" name="Line 6"/>
                        <wps:cNvCnPr>
                          <a:cxnSpLocks noChangeShapeType="1"/>
                        </wps:cNvCnPr>
                        <wps:spPr bwMode="auto">
                          <a:xfrm>
                            <a:off x="5029200" y="295275"/>
                            <a:ext cx="76200" cy="36195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2" name="Line 7"/>
                        <wps:cNvCnPr>
                          <a:cxnSpLocks noChangeShapeType="1"/>
                        </wps:cNvCnPr>
                        <wps:spPr bwMode="auto">
                          <a:xfrm>
                            <a:off x="5029200" y="295275"/>
                            <a:ext cx="266700" cy="36195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3" name="Line 8"/>
                        <wps:cNvCnPr>
                          <a:cxnSpLocks noChangeShapeType="1"/>
                        </wps:cNvCnPr>
                        <wps:spPr bwMode="auto">
                          <a:xfrm>
                            <a:off x="5029200" y="295275"/>
                            <a:ext cx="457200" cy="36195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4" name="Text Box 9"/>
                        <wps:cNvSpPr txBox="1">
                          <a:spLocks noChangeArrowheads="1"/>
                        </wps:cNvSpPr>
                        <wps:spPr bwMode="auto">
                          <a:xfrm>
                            <a:off x="4924425" y="1876425"/>
                            <a:ext cx="80010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8C722E" w14:textId="77777777" w:rsidR="003E1337" w:rsidRPr="00EA5348" w:rsidRDefault="003E1337" w:rsidP="005A120C">
                              <w:pPr>
                                <w:jc w:val="center"/>
                                <w:rPr>
                                  <w:sz w:val="20"/>
                                  <w:szCs w:val="20"/>
                                </w:rPr>
                              </w:pPr>
                              <w:r w:rsidRPr="00EA5348">
                                <w:rPr>
                                  <w:sz w:val="20"/>
                                  <w:szCs w:val="20"/>
                                </w:rPr>
                                <w:t>Full sound</w:t>
                              </w:r>
                            </w:p>
                          </w:txbxContent>
                        </wps:txbx>
                        <wps:bodyPr rot="0" vert="horz" wrap="square" lIns="0" tIns="0" rIns="0" bIns="0" anchor="t" anchorCtr="0" upright="1">
                          <a:noAutofit/>
                        </wps:bodyPr>
                      </wps:wsp>
                      <wps:wsp>
                        <wps:cNvPr id="475" name="Line 11"/>
                        <wps:cNvCnPr>
                          <a:cxnSpLocks noChangeShapeType="1"/>
                        </wps:cNvCnPr>
                        <wps:spPr bwMode="auto">
                          <a:xfrm flipH="1" flipV="1">
                            <a:off x="5019675" y="1485900"/>
                            <a:ext cx="123825" cy="34290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6" name="Line 12"/>
                        <wps:cNvCnPr>
                          <a:cxnSpLocks noChangeShapeType="1"/>
                        </wps:cNvCnPr>
                        <wps:spPr bwMode="auto">
                          <a:xfrm flipV="1">
                            <a:off x="5143500" y="1476375"/>
                            <a:ext cx="57150" cy="35242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7" name="Line 13"/>
                        <wps:cNvCnPr>
                          <a:cxnSpLocks noChangeShapeType="1"/>
                        </wps:cNvCnPr>
                        <wps:spPr bwMode="auto">
                          <a:xfrm flipV="1">
                            <a:off x="5143500" y="1504950"/>
                            <a:ext cx="247650" cy="32385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8" name="Line 14"/>
                        <wps:cNvCnPr>
                          <a:cxnSpLocks noChangeShapeType="1"/>
                        </wps:cNvCnPr>
                        <wps:spPr bwMode="auto">
                          <a:xfrm flipV="1">
                            <a:off x="5143500" y="1495425"/>
                            <a:ext cx="419100" cy="3333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79" name="Line 15"/>
                        <wps:cNvCnPr>
                          <a:cxnSpLocks noChangeShapeType="1"/>
                        </wps:cNvCnPr>
                        <wps:spPr bwMode="auto">
                          <a:xfrm flipV="1">
                            <a:off x="5143500" y="1485900"/>
                            <a:ext cx="619125" cy="34290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80" name="Text Box 17"/>
                        <wps:cNvSpPr txBox="1">
                          <a:spLocks noChangeArrowheads="1"/>
                        </wps:cNvSpPr>
                        <wps:spPr bwMode="auto">
                          <a:xfrm>
                            <a:off x="4901565" y="2242820"/>
                            <a:ext cx="80010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64A13B" w14:textId="77777777" w:rsidR="003E1337" w:rsidRPr="00EA5348" w:rsidRDefault="003E1337" w:rsidP="005A120C">
                              <w:pPr>
                                <w:jc w:val="center"/>
                                <w:rPr>
                                  <w:sz w:val="20"/>
                                  <w:szCs w:val="20"/>
                                </w:rPr>
                              </w:pPr>
                              <w:r w:rsidRPr="00EA5348">
                                <w:rPr>
                                  <w:sz w:val="20"/>
                                  <w:szCs w:val="20"/>
                                </w:rPr>
                                <w:t>Repeat keys</w:t>
                              </w:r>
                            </w:p>
                          </w:txbxContent>
                        </wps:txbx>
                        <wps:bodyPr rot="0" vert="horz" wrap="square" lIns="0" tIns="0" rIns="0" bIns="0" anchor="t" anchorCtr="0" upright="1">
                          <a:noAutofit/>
                        </wps:bodyPr>
                      </wps:wsp>
                      <wps:wsp>
                        <wps:cNvPr id="481" name="Text Box 19"/>
                        <wps:cNvSpPr txBox="1">
                          <a:spLocks noChangeArrowheads="1"/>
                        </wps:cNvSpPr>
                        <wps:spPr bwMode="auto">
                          <a:xfrm>
                            <a:off x="2171700" y="2007870"/>
                            <a:ext cx="80010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0D46B" w14:textId="77777777" w:rsidR="003E1337" w:rsidRPr="005A120C" w:rsidRDefault="003E1337" w:rsidP="005A120C">
                              <w:pPr>
                                <w:jc w:val="center"/>
                                <w:rPr>
                                  <w:sz w:val="20"/>
                                  <w:szCs w:val="20"/>
                                </w:rPr>
                              </w:pPr>
                              <w:r w:rsidRPr="005A120C">
                                <w:rPr>
                                  <w:sz w:val="20"/>
                                  <w:szCs w:val="20"/>
                                </w:rPr>
                                <w:t>Melody zone</w:t>
                              </w:r>
                            </w:p>
                          </w:txbxContent>
                        </wps:txbx>
                        <wps:bodyPr rot="0" vert="horz" wrap="square" lIns="0" tIns="0" rIns="0" bIns="0" anchor="t" anchorCtr="0" upright="1">
                          <a:noAutofit/>
                        </wps:bodyPr>
                      </wps:wsp>
                      <wps:wsp>
                        <wps:cNvPr id="482" name="Line 21"/>
                        <wps:cNvCnPr>
                          <a:cxnSpLocks noChangeShapeType="1"/>
                        </wps:cNvCnPr>
                        <wps:spPr bwMode="auto">
                          <a:xfrm>
                            <a:off x="2987040" y="2098675"/>
                            <a:ext cx="1924685" cy="190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83" name="Line 22"/>
                        <wps:cNvCnPr>
                          <a:cxnSpLocks noChangeShapeType="1"/>
                        </wps:cNvCnPr>
                        <wps:spPr bwMode="auto">
                          <a:xfrm flipH="1" flipV="1">
                            <a:off x="4901565" y="2103120"/>
                            <a:ext cx="59118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84" name="Text Box 24"/>
                        <wps:cNvSpPr txBox="1">
                          <a:spLocks noChangeArrowheads="1"/>
                        </wps:cNvSpPr>
                        <wps:spPr bwMode="auto">
                          <a:xfrm>
                            <a:off x="342900" y="0"/>
                            <a:ext cx="80010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2D3D1F" w14:textId="77777777" w:rsidR="003E1337" w:rsidRPr="00EA5348" w:rsidRDefault="003E1337" w:rsidP="005A120C">
                              <w:pPr>
                                <w:rPr>
                                  <w:sz w:val="20"/>
                                  <w:szCs w:val="20"/>
                                </w:rPr>
                              </w:pPr>
                              <w:r>
                                <w:rPr>
                                  <w:sz w:val="20"/>
                                  <w:szCs w:val="20"/>
                                </w:rPr>
                                <w:t xml:space="preserve">    </w:t>
                              </w:r>
                              <w:r w:rsidRPr="00EA5348">
                                <w:rPr>
                                  <w:sz w:val="20"/>
                                  <w:szCs w:val="20"/>
                                </w:rPr>
                                <w:t>Muted</w:t>
                              </w:r>
                            </w:p>
                          </w:txbxContent>
                        </wps:txbx>
                        <wps:bodyPr rot="0" vert="horz" wrap="square" lIns="0" tIns="0" rIns="0" bIns="0" anchor="t" anchorCtr="0" upright="1">
                          <a:noAutofit/>
                        </wps:bodyPr>
                      </wps:wsp>
                      <wps:wsp>
                        <wps:cNvPr id="485" name="Line 25"/>
                        <wps:cNvCnPr>
                          <a:cxnSpLocks noChangeShapeType="1"/>
                        </wps:cNvCnPr>
                        <wps:spPr bwMode="auto">
                          <a:xfrm flipH="1">
                            <a:off x="533400" y="228600"/>
                            <a:ext cx="152400" cy="42862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86" name="Line 26"/>
                        <wps:cNvCnPr>
                          <a:cxnSpLocks noChangeShapeType="1"/>
                        </wps:cNvCnPr>
                        <wps:spPr bwMode="auto">
                          <a:xfrm>
                            <a:off x="685800" y="228600"/>
                            <a:ext cx="47625" cy="42862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87" name="Text Box 27"/>
                        <wps:cNvSpPr txBox="1">
                          <a:spLocks noChangeArrowheads="1"/>
                        </wps:cNvSpPr>
                        <wps:spPr bwMode="auto">
                          <a:xfrm>
                            <a:off x="0" y="685800"/>
                            <a:ext cx="2286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5FEABD" w14:textId="77777777" w:rsidR="003E1337" w:rsidRPr="00EA5348" w:rsidRDefault="003E1337" w:rsidP="005A120C">
                              <w:pPr>
                                <w:jc w:val="center"/>
                                <w:rPr>
                                  <w:sz w:val="20"/>
                                  <w:szCs w:val="20"/>
                                </w:rPr>
                              </w:pPr>
                              <w:r w:rsidRPr="00EA5348">
                                <w:rPr>
                                  <w:sz w:val="20"/>
                                  <w:szCs w:val="20"/>
                                </w:rPr>
                                <w:t>Full sound</w:t>
                              </w:r>
                            </w:p>
                          </w:txbxContent>
                        </wps:txbx>
                        <wps:bodyPr rot="0" vert="vert270" wrap="square" lIns="0" tIns="0" rIns="0" bIns="0" anchor="t" anchorCtr="0" upright="1">
                          <a:noAutofit/>
                        </wps:bodyPr>
                      </wps:wsp>
                      <wps:wsp>
                        <wps:cNvPr id="488" name="Line 28"/>
                        <wps:cNvCnPr>
                          <a:cxnSpLocks noChangeShapeType="1"/>
                        </wps:cNvCnPr>
                        <wps:spPr bwMode="auto">
                          <a:xfrm>
                            <a:off x="228600" y="1143000"/>
                            <a:ext cx="400050" cy="2571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89" name="Line 29"/>
                        <wps:cNvCnPr>
                          <a:cxnSpLocks noChangeShapeType="1"/>
                        </wps:cNvCnPr>
                        <wps:spPr bwMode="auto">
                          <a:xfrm>
                            <a:off x="228600" y="1143000"/>
                            <a:ext cx="200025" cy="24765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0" name="Line 30"/>
                        <wps:cNvCnPr>
                          <a:cxnSpLocks noChangeShapeType="1"/>
                        </wps:cNvCnPr>
                        <wps:spPr bwMode="auto">
                          <a:xfrm flipH="1">
                            <a:off x="294005" y="2091055"/>
                            <a:ext cx="421902" cy="0"/>
                          </a:xfrm>
                          <a:prstGeom prst="line">
                            <a:avLst/>
                          </a:prstGeom>
                          <a:noFill/>
                          <a:ln w="6350">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1" name="Line 31"/>
                        <wps:cNvCnPr>
                          <a:cxnSpLocks noChangeShapeType="1"/>
                        </wps:cNvCnPr>
                        <wps:spPr bwMode="auto">
                          <a:xfrm>
                            <a:off x="571500" y="2095500"/>
                            <a:ext cx="1905" cy="22860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2" name="Text Box 34"/>
                        <wps:cNvSpPr txBox="1">
                          <a:spLocks noChangeArrowheads="1"/>
                        </wps:cNvSpPr>
                        <wps:spPr bwMode="auto">
                          <a:xfrm>
                            <a:off x="723900" y="1714500"/>
                            <a:ext cx="209550" cy="200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6961A" w14:textId="77777777" w:rsidR="003E1337" w:rsidRPr="00A36532" w:rsidRDefault="003E1337" w:rsidP="005A120C">
                              <w:pPr>
                                <w:jc w:val="center"/>
                              </w:pPr>
                              <w:r>
                                <w:t>E0</w:t>
                              </w:r>
                            </w:p>
                          </w:txbxContent>
                        </wps:txbx>
                        <wps:bodyPr rot="0" vert="horz" wrap="square" lIns="0" tIns="0" rIns="0" bIns="0" anchor="t" anchorCtr="0" upright="1">
                          <a:noAutofit/>
                        </wps:bodyPr>
                      </wps:wsp>
                      <wps:wsp>
                        <wps:cNvPr id="493" name="Rectangle 35"/>
                        <wps:cNvSpPr>
                          <a:spLocks noChangeArrowheads="1"/>
                        </wps:cNvSpPr>
                        <wps:spPr bwMode="auto">
                          <a:xfrm rot="2844757">
                            <a:off x="2590800" y="38100"/>
                            <a:ext cx="519430" cy="213233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type="none" w="sm" len="sm"/>
                              </a14:hiddenLine>
                            </a:ext>
                          </a:extLst>
                        </wps:spPr>
                        <wps:bodyPr rot="0" vert="horz" wrap="square" lIns="91440" tIns="45720" rIns="91440" bIns="45720" anchor="t" anchorCtr="0" upright="1">
                          <a:noAutofit/>
                        </wps:bodyPr>
                      </wps:wsp>
                      <wps:wsp>
                        <wps:cNvPr id="494" name="Line 36"/>
                        <wps:cNvCnPr>
                          <a:cxnSpLocks noChangeShapeType="1"/>
                        </wps:cNvCnPr>
                        <wps:spPr bwMode="auto">
                          <a:xfrm flipV="1">
                            <a:off x="1933575" y="666750"/>
                            <a:ext cx="1015365" cy="931545"/>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495" name="Line 37"/>
                        <wps:cNvCnPr>
                          <a:cxnSpLocks noChangeShapeType="1"/>
                        </wps:cNvCnPr>
                        <wps:spPr bwMode="auto">
                          <a:xfrm flipV="1">
                            <a:off x="2695575" y="666750"/>
                            <a:ext cx="1015365" cy="931545"/>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496" name="Text Box 34"/>
                        <wps:cNvSpPr txBox="1">
                          <a:spLocks noChangeArrowheads="1"/>
                        </wps:cNvSpPr>
                        <wps:spPr bwMode="auto">
                          <a:xfrm>
                            <a:off x="4714875" y="1704975"/>
                            <a:ext cx="209550" cy="200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A0D662" w14:textId="77777777" w:rsidR="003E1337" w:rsidRPr="00A36532" w:rsidRDefault="003E1337" w:rsidP="005A120C">
                              <w:pPr>
                                <w:jc w:val="center"/>
                              </w:pPr>
                              <w:r>
                                <w:t>E5</w:t>
                              </w:r>
                            </w:p>
                          </w:txbxContent>
                        </wps:txbx>
                        <wps:bodyPr rot="0" vert="horz" wrap="square" lIns="0" tIns="0" rIns="0" bIns="0" anchor="t" anchorCtr="0" upright="1">
                          <a:noAutofit/>
                        </wps:bodyPr>
                      </wps:wsp>
                      <wps:wsp>
                        <wps:cNvPr id="497" name="Line 23"/>
                        <wps:cNvCnPr>
                          <a:cxnSpLocks noChangeShapeType="1"/>
                        </wps:cNvCnPr>
                        <wps:spPr bwMode="auto">
                          <a:xfrm>
                            <a:off x="5447665" y="2105025"/>
                            <a:ext cx="47942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8" name="Line 32"/>
                        <wps:cNvCnPr>
                          <a:cxnSpLocks noChangeShapeType="1"/>
                        </wps:cNvCnPr>
                        <wps:spPr bwMode="auto">
                          <a:xfrm>
                            <a:off x="579120" y="2320290"/>
                            <a:ext cx="4322445" cy="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99" name="Line 33"/>
                        <wps:cNvCnPr>
                          <a:cxnSpLocks noChangeShapeType="1"/>
                        </wps:cNvCnPr>
                        <wps:spPr bwMode="auto">
                          <a:xfrm>
                            <a:off x="5438140" y="2103755"/>
                            <a:ext cx="0" cy="11430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00" name="Line 20"/>
                        <wps:cNvCnPr>
                          <a:cxnSpLocks noChangeShapeType="1"/>
                        </wps:cNvCnPr>
                        <wps:spPr bwMode="auto">
                          <a:xfrm flipH="1">
                            <a:off x="5921375" y="1565275"/>
                            <a:ext cx="144145"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501" name="Line 21"/>
                        <wps:cNvCnPr>
                          <a:cxnSpLocks noChangeShapeType="1"/>
                        </wps:cNvCnPr>
                        <wps:spPr bwMode="auto">
                          <a:xfrm flipH="1">
                            <a:off x="5921375" y="688975"/>
                            <a:ext cx="144145"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502" name="Line 22"/>
                        <wps:cNvCnPr>
                          <a:cxnSpLocks noChangeShapeType="1"/>
                        </wps:cNvCnPr>
                        <wps:spPr bwMode="auto">
                          <a:xfrm flipH="1">
                            <a:off x="159385" y="1543050"/>
                            <a:ext cx="144145"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503" name="Line 16"/>
                        <wps:cNvCnPr>
                          <a:cxnSpLocks noChangeShapeType="1"/>
                        </wps:cNvCnPr>
                        <wps:spPr bwMode="auto">
                          <a:xfrm>
                            <a:off x="4918075" y="1407795"/>
                            <a:ext cx="0" cy="68580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04" name="Line 18"/>
                        <wps:cNvCnPr>
                          <a:cxnSpLocks noChangeShapeType="1"/>
                        </wps:cNvCnPr>
                        <wps:spPr bwMode="auto">
                          <a:xfrm>
                            <a:off x="727075" y="1414145"/>
                            <a:ext cx="0" cy="68580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05" name="Line 20"/>
                        <wps:cNvCnPr>
                          <a:cxnSpLocks noChangeShapeType="1"/>
                        </wps:cNvCnPr>
                        <wps:spPr bwMode="auto">
                          <a:xfrm flipH="1">
                            <a:off x="739140" y="2089150"/>
                            <a:ext cx="141922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506" name="Line 22"/>
                        <wps:cNvCnPr>
                          <a:cxnSpLocks noChangeShapeType="1"/>
                        </wps:cNvCnPr>
                        <wps:spPr bwMode="auto">
                          <a:xfrm flipH="1">
                            <a:off x="159385" y="688975"/>
                            <a:ext cx="144145" cy="0"/>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D428241" id="_x0000_s1088" style="position:absolute;margin-left:-10.6pt;margin-top:7.2pt;width:477.6pt;height:194.75pt;z-index:251659264" coordsize="60655,247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">
                <v:shape id="Picture 3" o:spid="_x0000_s1089" type="#_x0000_t75" alt="kbd" style="position:absolute;left:3429;top:6572;width:55340;height:9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">
                  <v:imagedata r:id="rId26" o:title="kbd"/>
                  <v:path arrowok="t"/>
                </v:shape>
                <v:shape id="Text Box 4" o:spid="_x0000_s1090" type="#_x0000_t202" style="position:absolute;left:46863;top:381;width:8001;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" filled="f" stroked="f">
                  <v:textbox inset="0,0,0,0">
                    <w:txbxContent>
                      <w:p w14:paraId="6D73DCD2" w14:textId="77777777" w:rsidR="003E1337" w:rsidRPr="00EA5348" w:rsidRDefault="003E1337" w:rsidP="005A120C">
                        <w:pPr>
                          <w:rPr>
                            <w:sz w:val="20"/>
                            <w:szCs w:val="20"/>
                          </w:rPr>
                        </w:pPr>
                        <w:r>
                          <w:rPr>
                            <w:sz w:val="20"/>
                            <w:szCs w:val="20"/>
                          </w:rPr>
                          <w:t xml:space="preserve">   </w:t>
                        </w:r>
                        <w:r w:rsidRPr="00EA5348">
                          <w:rPr>
                            <w:sz w:val="20"/>
                            <w:szCs w:val="20"/>
                          </w:rPr>
                          <w:t>Muted</w:t>
                        </w:r>
                      </w:p>
                    </w:txbxContent>
                  </v:textbox>
                </v:shape>
                <v:line id="Line 6" o:spid="_x0000_s1091" style="position:absolute;visibility:visible;mso-wrap-style:square" from="50292,2952" to="51054,6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" strokeweight=".5pt">
                  <v:stroke endarrow="block" endarrowwidth="narrow" endarrowlength="short"/>
                </v:line>
                <v:line id="Line 7" o:spid="_x0000_s1092" style="position:absolute;visibility:visible;mso-wrap-style:square" from="50292,2952" to="52959,6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" strokeweight=".5pt">
                  <v:stroke endarrow="block" endarrowwidth="narrow" endarrowlength="short"/>
                </v:line>
                <v:line id="Line 8" o:spid="_x0000_s1093" style="position:absolute;visibility:visible;mso-wrap-style:square" from="50292,2952" to="54864,6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" strokeweight=".5pt">
                  <v:stroke endarrow="block" endarrowwidth="narrow" endarrowlength="short"/>
                </v:line>
                <v:shape id="Text Box 9" o:spid="_x0000_s1094" type="#_x0000_t202" style="position:absolute;left:49244;top:18764;width:8001;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" filled="f" stroked="f">
                  <v:textbox inset="0,0,0,0">
                    <w:txbxContent>
                      <w:p w14:paraId="308C722E" w14:textId="77777777" w:rsidR="003E1337" w:rsidRPr="00EA5348" w:rsidRDefault="003E1337" w:rsidP="005A120C">
                        <w:pPr>
                          <w:jc w:val="center"/>
                          <w:rPr>
                            <w:sz w:val="20"/>
                            <w:szCs w:val="20"/>
                          </w:rPr>
                        </w:pPr>
                        <w:r w:rsidRPr="00EA5348">
                          <w:rPr>
                            <w:sz w:val="20"/>
                            <w:szCs w:val="20"/>
                          </w:rPr>
                          <w:t>Full sound</w:t>
                        </w:r>
                      </w:p>
                    </w:txbxContent>
                  </v:textbox>
                </v:shape>
                <v:line id="Line 11" o:spid="_x0000_s1095" style="position:absolute;flip:x y;visibility:visible;mso-wrap-style:square" from="50196,14859" to="51435,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" strokeweight=".5pt">
                  <v:stroke endarrow="block" endarrowwidth="narrow" endarrowlength="short"/>
                </v:line>
                <v:line id="Line 12" o:spid="_x0000_s1096" style="position:absolute;flip:y;visibility:visible;mso-wrap-style:square" from="51435,14763" to="52006,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" strokeweight=".5pt">
                  <v:stroke endarrow="block" endarrowwidth="narrow" endarrowlength="short"/>
                </v:line>
                <v:line id="Line 13" o:spid="_x0000_s1097" style="position:absolute;flip:y;visibility:visible;mso-wrap-style:square" from="51435,15049" to="53911,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" strokeweight=".5pt">
                  <v:stroke endarrow="block" endarrowwidth="narrow" endarrowlength="short"/>
                </v:line>
                <v:line id="Line 14" o:spid="_x0000_s1098" style="position:absolute;flip:y;visibility:visible;mso-wrap-style:square" from="51435,14954" to="55626,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" strokeweight=".5pt">
                  <v:stroke endarrow="block" endarrowwidth="narrow" endarrowlength="short"/>
                </v:line>
                <v:line id="Line 15" o:spid="_x0000_s1099" style="position:absolute;flip:y;visibility:visible;mso-wrap-style:square" from="51435,14859" to="57626,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" strokeweight=".5pt">
                  <v:stroke endarrow="block" endarrowwidth="narrow" endarrowlength="short"/>
                </v:line>
                <v:shape id="Text Box 17" o:spid="_x0000_s1100" type="#_x0000_t202" style="position:absolute;left:49015;top:22428;width:8001;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" filled="f" stroked="f">
                  <v:textbox inset="0,0,0,0">
                    <w:txbxContent>
                      <w:p w14:paraId="3B64A13B" w14:textId="77777777" w:rsidR="003E1337" w:rsidRPr="00EA5348" w:rsidRDefault="003E1337" w:rsidP="005A120C">
                        <w:pPr>
                          <w:jc w:val="center"/>
                          <w:rPr>
                            <w:sz w:val="20"/>
                            <w:szCs w:val="20"/>
                          </w:rPr>
                        </w:pPr>
                        <w:r w:rsidRPr="00EA5348">
                          <w:rPr>
                            <w:sz w:val="20"/>
                            <w:szCs w:val="20"/>
                          </w:rPr>
                          <w:t>Repeat keys</w:t>
                        </w:r>
                      </w:p>
                    </w:txbxContent>
                  </v:textbox>
                </v:shape>
                <v:shape id="Text Box 19" o:spid="_x0000_s1101" type="#_x0000_t202" style="position:absolute;left:21717;top:20078;width:8001;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" filled="f" stroked="f">
                  <v:textbox inset="0,0,0,0">
                    <w:txbxContent>
                      <w:p w14:paraId="3790D46B" w14:textId="77777777" w:rsidR="003E1337" w:rsidRPr="005A120C" w:rsidRDefault="003E1337" w:rsidP="005A120C">
                        <w:pPr>
                          <w:jc w:val="center"/>
                          <w:rPr>
                            <w:sz w:val="20"/>
                            <w:szCs w:val="20"/>
                          </w:rPr>
                        </w:pPr>
                        <w:r w:rsidRPr="005A120C">
                          <w:rPr>
                            <w:sz w:val="20"/>
                            <w:szCs w:val="20"/>
                          </w:rPr>
                          <w:t>Melody zone</w:t>
                        </w:r>
                      </w:p>
                    </w:txbxContent>
                  </v:textbox>
                </v:shape>
                <v:line id="Line 21" o:spid="_x0000_s1102" style="position:absolute;visibility:visible;mso-wrap-style:square" from="29870,20986" to="49117,21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" strokeweight=".5pt">
                  <v:stroke endarrow="block" endarrowwidth="narrow" endarrowlength="short"/>
                </v:line>
                <v:line id="Line 22" o:spid="_x0000_s1103" style="position:absolute;flip:x y;visibility:visible;mso-wrap-style:square" from="49015,21031" to="54927,210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" strokeweight=".5pt">
                  <v:stroke endarrow="block" endarrowwidth="narrow" endarrowlength="short"/>
                </v:line>
                <v:shape id="Text Box 24" o:spid="_x0000_s1104" type="#_x0000_t202" style="position:absolute;left:3429;width:8001;height:23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" filled="f" stroked="f">
                  <v:textbox inset="0,0,0,0">
                    <w:txbxContent>
                      <w:p w14:paraId="782D3D1F" w14:textId="77777777" w:rsidR="003E1337" w:rsidRPr="00EA5348" w:rsidRDefault="003E1337" w:rsidP="005A120C">
                        <w:pPr>
                          <w:rPr>
                            <w:sz w:val="20"/>
                            <w:szCs w:val="20"/>
                          </w:rPr>
                        </w:pPr>
                        <w:r>
                          <w:rPr>
                            <w:sz w:val="20"/>
                            <w:szCs w:val="20"/>
                          </w:rPr>
                          <w:t xml:space="preserve">    </w:t>
                        </w:r>
                        <w:r w:rsidRPr="00EA5348">
                          <w:rPr>
                            <w:sz w:val="20"/>
                            <w:szCs w:val="20"/>
                          </w:rPr>
                          <w:t>Muted</w:t>
                        </w:r>
                      </w:p>
                    </w:txbxContent>
                  </v:textbox>
                </v:shape>
                <v:line id="Line 25" o:spid="_x0000_s1105" style="position:absolute;flip:x;visibility:visible;mso-wrap-style:square" from="5334,2286" to="6858,6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" strokeweight=".5pt">
                  <v:stroke endarrow="block" endarrowwidth="narrow" endarrowlength="short"/>
                </v:line>
                <v:line id="Line 26" o:spid="_x0000_s1106" style="position:absolute;visibility:visible;mso-wrap-style:square" from="6858,2286" to="7334,6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" strokeweight=".5pt">
                  <v:stroke endarrow="block" endarrowwidth="narrow" endarrowlength="short"/>
                </v:line>
                <v:shape id="Text Box 27" o:spid="_x0000_s1107" type="#_x0000_t202" style="position:absolute;top:6858;width:2286;height:9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" filled="f" stroked="f">
                  <v:textbox style="layout-flow:vertical;mso-layout-flow-alt:bottom-to-top" inset="0,0,0,0">
                    <w:txbxContent>
                      <w:p w14:paraId="525FEABD" w14:textId="77777777" w:rsidR="003E1337" w:rsidRPr="00EA5348" w:rsidRDefault="003E1337" w:rsidP="005A120C">
                        <w:pPr>
                          <w:jc w:val="center"/>
                          <w:rPr>
                            <w:sz w:val="20"/>
                            <w:szCs w:val="20"/>
                          </w:rPr>
                        </w:pPr>
                        <w:r w:rsidRPr="00EA5348">
                          <w:rPr>
                            <w:sz w:val="20"/>
                            <w:szCs w:val="20"/>
                          </w:rPr>
                          <w:t>Full sound</w:t>
                        </w:r>
                      </w:p>
                    </w:txbxContent>
                  </v:textbox>
                </v:shape>
                <v:line id="Line 28" o:spid="_x0000_s1108" style="position:absolute;visibility:visible;mso-wrap-style:square" from="2286,11430" to="6286,14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" strokeweight=".5pt">
                  <v:stroke endarrow="block" endarrowwidth="narrow" endarrowlength="short"/>
                </v:line>
                <v:line id="Line 29" o:spid="_x0000_s1109" style="position:absolute;visibility:visible;mso-wrap-style:square" from="2286,11430" to="4286,139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" strokeweight=".5pt">
                  <v:stroke endarrow="block" endarrowwidth="narrow" endarrowlength="short"/>
                </v:line>
                <v:line id="Line 30" o:spid="_x0000_s1110" style="position:absolute;flip:x;visibility:visible;mso-wrap-style:square" from="2940,20910" to="7159,20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" strokeweight=".5pt">
                  <v:stroke startarrow="block" startarrowwidth="narrow" startarrowlength="short" endarrow="block" endarrowwidth="narrow" endarrowlength="short"/>
                </v:line>
                <v:line id="Line 31" o:spid="_x0000_s1111" style="position:absolute;visibility:visible;mso-wrap-style:square" from="5715,20955" to="5734,232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" strokeweight=".25pt">
                  <v:stroke dashstyle="1 1" endarrowwidth="narrow" endarrowlength="short"/>
                </v:line>
                <v:shape id="Text Box 34" o:spid="_x0000_s1112" type="#_x0000_t202" style="position:absolute;left:7239;top:17145;width:2095;height:2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" filled="f" stroked="f">
                  <v:textbox inset="0,0,0,0">
                    <w:txbxContent>
                      <w:p w14:paraId="2B76961A" w14:textId="77777777" w:rsidR="003E1337" w:rsidRPr="00A36532" w:rsidRDefault="003E1337" w:rsidP="005A120C">
                        <w:pPr>
                          <w:jc w:val="center"/>
                        </w:pPr>
                        <w:r>
                          <w:t>E0</w:t>
                        </w:r>
                      </w:p>
                    </w:txbxContent>
                  </v:textbox>
                </v:shape>
                <v:rect id="Rectangle 35" o:spid="_x0000_s1113" style="position:absolute;left:25908;top:380;width:5194;height:21323;rotation:3107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" stroked="f" strokeweight=".5pt">
                  <v:stroke endarrowwidth="narrow" endarrowlength="short"/>
                </v:rect>
                <v:line id="Line 36" o:spid="_x0000_s1114" style="position:absolute;flip:y;visibility:visible;mso-wrap-style:square" from="19335,6667" to="29489,15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" strokeweight=".5pt">
                  <v:stroke endarrowwidth="narrow" endarrowlength="short"/>
                </v:line>
                <v:line id="Line 37" o:spid="_x0000_s1115" style="position:absolute;flip:y;visibility:visible;mso-wrap-style:square" from="26955,6667" to="37109,15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" strokeweight=".5pt">
                  <v:stroke endarrowwidth="narrow" endarrowlength="short"/>
                </v:line>
                <v:shape id="Text Box 34" o:spid="_x0000_s1116" type="#_x0000_t202" style="position:absolute;left:47148;top:17049;width:2096;height:2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" filled="f" stroked="f">
                  <v:textbox inset="0,0,0,0">
                    <w:txbxContent>
                      <w:p w14:paraId="7FA0D662" w14:textId="77777777" w:rsidR="003E1337" w:rsidRPr="00A36532" w:rsidRDefault="003E1337" w:rsidP="005A120C">
                        <w:pPr>
                          <w:jc w:val="center"/>
                        </w:pPr>
                        <w:r>
                          <w:t>E5</w:t>
                        </w:r>
                      </w:p>
                    </w:txbxContent>
                  </v:textbox>
                </v:shape>
                <v:line id="Line 23" o:spid="_x0000_s1117" style="position:absolute;visibility:visible;mso-wrap-style:square" from="54476,21050" to="59270,21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" strokeweight=".5pt">
                  <v:stroke endarrow="block" endarrowwidth="narrow" endarrowlength="short"/>
                </v:line>
                <v:line id="Line 32" o:spid="_x0000_s1118" style="position:absolute;visibility:visible;mso-wrap-style:square" from="5791,23202" to="49015,232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" strokeweight=".25pt">
                  <v:stroke dashstyle="1 1" endarrowwidth="narrow" endarrowlength="short"/>
                </v:line>
                <v:line id="Line 33" o:spid="_x0000_s1119" style="position:absolute;visibility:visible;mso-wrap-style:square" from="54381,21037" to="54381,221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" strokeweight=".25pt">
                  <v:stroke dashstyle="1 1" endarrowwidth="narrow" endarrowlength="short"/>
                </v:line>
                <v:line id="Line 20" o:spid="_x0000_s1120" style="position:absolute;flip:x;visibility:visible;mso-wrap-style:square" from="59213,15652" to="60655,15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" strokeweight="1.5pt">
                  <v:stroke dashstyle="1 1" endcap="round"/>
                </v:line>
                <v:line id="Line 21" o:spid="_x0000_s1121" style="position:absolute;flip:x;visibility:visible;mso-wrap-style:square" from="59213,6889" to="60655,6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" strokeweight="1.5pt">
                  <v:stroke dashstyle="1 1" endcap="round"/>
                </v:line>
                <v:line id="Line 22" o:spid="_x0000_s1122" style="position:absolute;flip:x;visibility:visible;mso-wrap-style:square" from="1593,15430" to="3035,15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" strokeweight="1.5pt">
                  <v:stroke dashstyle="1 1" endcap="round"/>
                </v:line>
                <v:line id="Line 16" o:spid="_x0000_s1123" style="position:absolute;visibility:visible;mso-wrap-style:square" from="49180,14077" to="49180,20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" strokeweight=".5pt">
                  <v:stroke dashstyle="1 1" endarrowwidth="narrow" endarrowlength="short"/>
                </v:line>
                <v:line id="Line 18" o:spid="_x0000_s1124" style="position:absolute;visibility:visible;mso-wrap-style:square" from="7270,14141" to="7270,209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" strokeweight=".5pt">
                  <v:stroke dashstyle="1 1" endarrowwidth="narrow" endarrowlength="short"/>
                </v:line>
                <v:line id="Line 20" o:spid="_x0000_s1125" style="position:absolute;flip:x;visibility:visible;mso-wrap-style:square" from="7391,20891" to="21583,208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" strokeweight=".5pt">
                  <v:stroke endarrow="block" endarrowwidth="narrow" endarrowlength="short"/>
                </v:line>
                <v:line id="Line 22" o:spid="_x0000_s1126" style="position:absolute;flip:x;visibility:visible;mso-wrap-style:square" from="1593,6889" to="3035,6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" strokeweight="1.5pt">
                  <v:stroke dashstyle="1 1" endcap="round"/>
                </v:line>
                <w10:wrap type="through"/>
              </v:group>
            </w:pict>
          </mc:Fallback>
        </mc:AlternateContent>
      </w:r>
    </w:p>
    <w:p w14:paraId="228DD877" w14:textId="77777777" w:rsidR="00F72345" w:rsidRPr="00CF2529" w:rsidRDefault="00B736BB" w:rsidP="007F3BAC">
      <w:pPr>
        <w:pStyle w:val="Heading2"/>
      </w:pPr>
      <w:bookmarkStart w:id="126" w:name="_Chords_Mode"/>
      <w:bookmarkStart w:id="127" w:name="_Toc79224636"/>
      <w:bookmarkStart w:id="128" w:name="_Toc79224822"/>
      <w:bookmarkStart w:id="129" w:name="_Toc79224926"/>
      <w:bookmarkStart w:id="130" w:name="_Toc79226133"/>
      <w:bookmarkEnd w:id="126"/>
      <w:r w:rsidRPr="00CF2529">
        <w:br w:type="page"/>
      </w:r>
      <w:bookmarkStart w:id="131" w:name="_Toc308106846"/>
      <w:bookmarkStart w:id="132" w:name="_Toc62863250"/>
      <w:bookmarkStart w:id="133" w:name="_Toc62896019"/>
      <w:bookmarkStart w:id="134" w:name="_Toc108456242"/>
      <w:r w:rsidR="00F72345" w:rsidRPr="00965E0F">
        <w:lastRenderedPageBreak/>
        <w:t>Chords Mode</w:t>
      </w:r>
      <w:bookmarkEnd w:id="127"/>
      <w:bookmarkEnd w:id="128"/>
      <w:bookmarkEnd w:id="129"/>
      <w:bookmarkEnd w:id="130"/>
      <w:bookmarkEnd w:id="131"/>
      <w:bookmarkEnd w:id="132"/>
      <w:bookmarkEnd w:id="133"/>
      <w:bookmarkEnd w:id="134"/>
    </w:p>
    <w:p w14:paraId="36B62220" w14:textId="69078B2D" w:rsidR="0018732E" w:rsidRDefault="006625E6" w:rsidP="00576A07">
      <w:pPr>
        <w:spacing w:before="120"/>
        <w:jc w:val="center"/>
      </w:pPr>
      <w:r>
        <w:rPr>
          <w:noProof/>
        </w:rPr>
        <w:drawing>
          <wp:inline distT="0" distB="0" distL="0" distR="0" wp14:anchorId="11202053" wp14:editId="4A0CD300">
            <wp:extent cx="6115050" cy="22669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15050" cy="2266950"/>
                    </a:xfrm>
                    <a:prstGeom prst="rect">
                      <a:avLst/>
                    </a:prstGeom>
                    <a:noFill/>
                    <a:ln>
                      <a:noFill/>
                    </a:ln>
                  </pic:spPr>
                </pic:pic>
              </a:graphicData>
            </a:graphic>
          </wp:inline>
        </w:drawing>
      </w:r>
    </w:p>
    <w:p w14:paraId="0447F7C0" w14:textId="77777777" w:rsidR="00576A07" w:rsidRPr="00CF2529" w:rsidRDefault="00576A07" w:rsidP="0018732E">
      <w:pPr>
        <w:pStyle w:val="a"/>
      </w:pPr>
      <w:r w:rsidRPr="00CF2529">
        <w:t>Chords mode window</w:t>
      </w:r>
    </w:p>
    <w:p w14:paraId="57F83739" w14:textId="77777777" w:rsidR="00F03DEA" w:rsidRPr="00CF2529" w:rsidRDefault="00F72345" w:rsidP="00B62669">
      <w:pPr>
        <w:spacing w:before="120"/>
      </w:pPr>
      <w:r w:rsidRPr="00CF2529">
        <w:t xml:space="preserve">In this mode </w:t>
      </w:r>
      <w:r w:rsidR="00E1407A">
        <w:t>RealEight</w:t>
      </w:r>
      <w:r w:rsidRPr="00CF2529">
        <w:t xml:space="preserve"> detects the chord played in the Main zone of the keyboard (the root note and the name of the chord appear on the black info screen), builds </w:t>
      </w:r>
      <w:r w:rsidR="0076247F" w:rsidRPr="00CF2529">
        <w:t xml:space="preserve">a </w:t>
      </w:r>
      <w:r w:rsidRPr="00CF2529">
        <w:t xml:space="preserve">guitar version of the chord considering the selected Chord position and current position of a ‘Capo’ strip on the Fretboard, and finally plays it using </w:t>
      </w:r>
      <w:r w:rsidR="0076247F" w:rsidRPr="00CF2529">
        <w:t xml:space="preserve">a </w:t>
      </w:r>
      <w:r w:rsidRPr="00CF2529">
        <w:t>down strum technique.</w:t>
      </w:r>
    </w:p>
    <w:p w14:paraId="6C5BEECF" w14:textId="5EFFCF8E" w:rsidR="00E618FB" w:rsidRDefault="00F72345" w:rsidP="00D30B06">
      <w:pPr>
        <w:spacing w:before="120"/>
      </w:pPr>
      <w:r w:rsidRPr="00CF2529">
        <w:t xml:space="preserve">Any key of Repeat zone repeats the whole chord played in the Main zone: black keys play muted strums, while white keys play strums when the chord is still held and muted strums when the keys in the Main zone are released. Up and down strums are triggered by </w:t>
      </w:r>
      <w:proofErr w:type="spellStart"/>
      <w:r w:rsidRPr="00CF2529">
        <w:t>neighboring</w:t>
      </w:r>
      <w:proofErr w:type="spellEnd"/>
      <w:r w:rsidRPr="00CF2529">
        <w:t xml:space="preserve"> keys for both white and black keys of the Repeat zones, like C</w:t>
      </w:r>
      <w:r w:rsidR="00D21A97">
        <w:t>0</w:t>
      </w:r>
      <w:r w:rsidRPr="00CF2529">
        <w:t xml:space="preserve"> - up strum, D</w:t>
      </w:r>
      <w:r w:rsidR="00D21A97">
        <w:t>0</w:t>
      </w:r>
      <w:r w:rsidRPr="00CF2529">
        <w:t xml:space="preserve"> - down strum, C</w:t>
      </w:r>
      <w:r w:rsidR="00D21A97">
        <w:t>5</w:t>
      </w:r>
      <w:r w:rsidRPr="00CF2529">
        <w:t xml:space="preserve"> – down strum, B</w:t>
      </w:r>
      <w:r w:rsidR="00040F07">
        <w:t>4</w:t>
      </w:r>
      <w:r w:rsidRPr="00CF2529">
        <w:t xml:space="preserve"> - up strum and so on.</w:t>
      </w:r>
      <w:bookmarkStart w:id="135" w:name="_Toc308106847"/>
      <w:r w:rsidR="006625E6">
        <w:rPr>
          <w:noProof/>
          <w:sz w:val="16"/>
          <w:szCs w:val="16"/>
          <w:lang w:eastAsia="ru-RU"/>
        </w:rPr>
        <mc:AlternateContent>
          <mc:Choice Requires="wpg">
            <w:drawing>
              <wp:anchor distT="0" distB="0" distL="114300" distR="114300" simplePos="0" relativeHeight="251656192" behindDoc="0" locked="0" layoutInCell="1" allowOverlap="0" wp14:anchorId="2B8BFB6A" wp14:editId="3BDE6CC7">
                <wp:simplePos x="0" y="0"/>
                <wp:positionH relativeFrom="column">
                  <wp:posOffset>0</wp:posOffset>
                </wp:positionH>
                <wp:positionV relativeFrom="paragraph">
                  <wp:posOffset>87630</wp:posOffset>
                </wp:positionV>
                <wp:extent cx="5876925" cy="2632710"/>
                <wp:effectExtent l="0" t="1270" r="3810" b="4445"/>
                <wp:wrapSquare wrapText="bothSides"/>
                <wp:docPr id="429" name="Group 17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6925" cy="2632710"/>
                          <a:chOff x="1701" y="1674"/>
                          <a:chExt cx="9255" cy="4146"/>
                        </a:xfrm>
                      </wpg:grpSpPr>
                      <pic:pic xmlns:pic="http://schemas.openxmlformats.org/drawingml/2006/picture">
                        <pic:nvPicPr>
                          <pic:cNvPr id="430" name="Picture 170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2241" y="2718"/>
                            <a:ext cx="8715" cy="1500"/>
                          </a:xfrm>
                          <a:prstGeom prst="rect">
                            <a:avLst/>
                          </a:prstGeom>
                          <a:noFill/>
                          <a:extLst>
                            <a:ext uri="{909E8E84-426E-40DD-AFC4-6F175D3DCCD1}">
                              <a14:hiddenFill xmlns:a14="http://schemas.microsoft.com/office/drawing/2010/main">
                                <a:solidFill>
                                  <a:srgbClr val="FFFFFF"/>
                                </a:solidFill>
                              </a14:hiddenFill>
                            </a:ext>
                          </a:extLst>
                        </pic:spPr>
                      </pic:pic>
                      <wps:wsp>
                        <wps:cNvPr id="431" name="Text Box 1709"/>
                        <wps:cNvSpPr txBox="1">
                          <a:spLocks noChangeArrowheads="1"/>
                        </wps:cNvSpPr>
                        <wps:spPr bwMode="auto">
                          <a:xfrm>
                            <a:off x="9081" y="1674"/>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6D261" w14:textId="77777777" w:rsidR="003E1337" w:rsidRPr="00A36F7C" w:rsidRDefault="003E1337" w:rsidP="00A36F7C">
                              <w:pPr>
                                <w:rPr>
                                  <w:sz w:val="20"/>
                                  <w:szCs w:val="20"/>
                                </w:rPr>
                              </w:pPr>
                              <w:r>
                                <w:rPr>
                                  <w:sz w:val="20"/>
                                  <w:szCs w:val="20"/>
                                </w:rPr>
                                <w:t xml:space="preserve">     </w:t>
                              </w:r>
                              <w:r w:rsidRPr="00A36F7C">
                                <w:rPr>
                                  <w:sz w:val="20"/>
                                  <w:szCs w:val="20"/>
                                </w:rPr>
                                <w:t>Muted</w:t>
                              </w:r>
                            </w:p>
                          </w:txbxContent>
                        </wps:txbx>
                        <wps:bodyPr rot="0" vert="horz" wrap="square" lIns="0" tIns="0" rIns="0" bIns="0" anchor="t" anchorCtr="0" upright="1">
                          <a:noAutofit/>
                        </wps:bodyPr>
                      </wps:wsp>
                      <wps:wsp>
                        <wps:cNvPr id="432" name="Line 1710"/>
                        <wps:cNvCnPr>
                          <a:cxnSpLocks noChangeShapeType="1"/>
                        </wps:cNvCnPr>
                        <wps:spPr bwMode="auto">
                          <a:xfrm flipH="1">
                            <a:off x="8856" y="2137"/>
                            <a:ext cx="765"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33" name="Line 1711"/>
                        <wps:cNvCnPr>
                          <a:cxnSpLocks noChangeShapeType="1"/>
                        </wps:cNvCnPr>
                        <wps:spPr bwMode="auto">
                          <a:xfrm flipH="1">
                            <a:off x="9156" y="2137"/>
                            <a:ext cx="465"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34" name="Line 1712"/>
                        <wps:cNvCnPr>
                          <a:cxnSpLocks noChangeShapeType="1"/>
                        </wps:cNvCnPr>
                        <wps:spPr bwMode="auto">
                          <a:xfrm>
                            <a:off x="9621" y="2137"/>
                            <a:ext cx="120"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35" name="Line 1713"/>
                        <wps:cNvCnPr>
                          <a:cxnSpLocks noChangeShapeType="1"/>
                        </wps:cNvCnPr>
                        <wps:spPr bwMode="auto">
                          <a:xfrm>
                            <a:off x="9621" y="2137"/>
                            <a:ext cx="420"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36" name="Line 1714"/>
                        <wps:cNvCnPr>
                          <a:cxnSpLocks noChangeShapeType="1"/>
                        </wps:cNvCnPr>
                        <wps:spPr bwMode="auto">
                          <a:xfrm>
                            <a:off x="9621" y="2137"/>
                            <a:ext cx="720"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37" name="Line 1715"/>
                        <wps:cNvCnPr>
                          <a:cxnSpLocks noChangeShapeType="1"/>
                        </wps:cNvCnPr>
                        <wps:spPr bwMode="auto">
                          <a:xfrm>
                            <a:off x="8541" y="4197"/>
                            <a:ext cx="0" cy="1080"/>
                          </a:xfrm>
                          <a:prstGeom prst="line">
                            <a:avLst/>
                          </a:prstGeom>
                          <a:noFill/>
                          <a:ln w="6350">
                            <a:solidFill>
                              <a:srgbClr val="000000"/>
                            </a:solidFill>
                            <a:prstDash val="sysDot"/>
                            <a:round/>
                            <a:headEnd/>
                            <a:tailEnd type="none" w="sm" len="sm"/>
                          </a:ln>
                          <a:extLst>
                            <a:ext uri="{909E8E84-426E-40DD-AFC4-6F175D3DCCD1}">
                              <a14:hiddenFill xmlns:a14="http://schemas.microsoft.com/office/drawing/2010/main">
                                <a:noFill/>
                              </a14:hiddenFill>
                            </a:ext>
                          </a:extLst>
                        </wps:spPr>
                        <wps:bodyPr/>
                      </wps:wsp>
                      <wps:wsp>
                        <wps:cNvPr id="438" name="Text Box 1716"/>
                        <wps:cNvSpPr txBox="1">
                          <a:spLocks noChangeArrowheads="1"/>
                        </wps:cNvSpPr>
                        <wps:spPr bwMode="auto">
                          <a:xfrm>
                            <a:off x="8901" y="5457"/>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446CBA" w14:textId="77777777" w:rsidR="003E1337" w:rsidRPr="00A36F7C" w:rsidRDefault="003E1337" w:rsidP="00A36F7C">
                              <w:pPr>
                                <w:jc w:val="center"/>
                                <w:rPr>
                                  <w:sz w:val="20"/>
                                  <w:szCs w:val="20"/>
                                </w:rPr>
                              </w:pPr>
                              <w:r w:rsidRPr="00A36F7C">
                                <w:rPr>
                                  <w:sz w:val="20"/>
                                  <w:szCs w:val="20"/>
                                </w:rPr>
                                <w:t>Repeat keys</w:t>
                              </w:r>
                            </w:p>
                          </w:txbxContent>
                        </wps:txbx>
                        <wps:bodyPr rot="0" vert="horz" wrap="square" lIns="0" tIns="0" rIns="0" bIns="0" anchor="t" anchorCtr="0" upright="1">
                          <a:noAutofit/>
                        </wps:bodyPr>
                      </wps:wsp>
                      <wps:wsp>
                        <wps:cNvPr id="439" name="Line 1717"/>
                        <wps:cNvCnPr>
                          <a:cxnSpLocks noChangeShapeType="1"/>
                        </wps:cNvCnPr>
                        <wps:spPr bwMode="auto">
                          <a:xfrm>
                            <a:off x="2841" y="4212"/>
                            <a:ext cx="0" cy="1080"/>
                          </a:xfrm>
                          <a:prstGeom prst="line">
                            <a:avLst/>
                          </a:prstGeom>
                          <a:noFill/>
                          <a:ln w="6350">
                            <a:solidFill>
                              <a:srgbClr val="000000"/>
                            </a:solidFill>
                            <a:prstDash val="sysDot"/>
                            <a:round/>
                            <a:headEnd/>
                            <a:tailEnd type="none" w="sm" len="sm"/>
                          </a:ln>
                          <a:extLst>
                            <a:ext uri="{909E8E84-426E-40DD-AFC4-6F175D3DCCD1}">
                              <a14:hiddenFill xmlns:a14="http://schemas.microsoft.com/office/drawing/2010/main">
                                <a:noFill/>
                              </a14:hiddenFill>
                            </a:ext>
                          </a:extLst>
                        </wps:spPr>
                        <wps:bodyPr/>
                      </wps:wsp>
                      <wps:wsp>
                        <wps:cNvPr id="440" name="Text Box 1718"/>
                        <wps:cNvSpPr txBox="1">
                          <a:spLocks noChangeArrowheads="1"/>
                        </wps:cNvSpPr>
                        <wps:spPr bwMode="auto">
                          <a:xfrm>
                            <a:off x="4761" y="4935"/>
                            <a:ext cx="18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2BD651" w14:textId="77777777" w:rsidR="003E1337" w:rsidRPr="00A36F7C" w:rsidRDefault="003E1337" w:rsidP="00A36F7C">
                              <w:pPr>
                                <w:jc w:val="center"/>
                                <w:rPr>
                                  <w:sz w:val="20"/>
                                  <w:szCs w:val="20"/>
                                </w:rPr>
                              </w:pPr>
                              <w:r w:rsidRPr="00A36F7C">
                                <w:rPr>
                                  <w:sz w:val="20"/>
                                  <w:szCs w:val="20"/>
                                </w:rPr>
                                <w:t>Chord detect (down strum play)</w:t>
                              </w:r>
                            </w:p>
                          </w:txbxContent>
                        </wps:txbx>
                        <wps:bodyPr rot="0" vert="horz" wrap="square" lIns="0" tIns="0" rIns="0" bIns="0" anchor="t" anchorCtr="0" upright="1">
                          <a:noAutofit/>
                        </wps:bodyPr>
                      </wps:wsp>
                      <wps:wsp>
                        <wps:cNvPr id="441" name="Line 1719"/>
                        <wps:cNvCnPr>
                          <a:cxnSpLocks noChangeShapeType="1"/>
                        </wps:cNvCnPr>
                        <wps:spPr bwMode="auto">
                          <a:xfrm flipH="1">
                            <a:off x="2841" y="5277"/>
                            <a:ext cx="1830" cy="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42" name="Line 1720"/>
                        <wps:cNvCnPr>
                          <a:cxnSpLocks noChangeShapeType="1"/>
                        </wps:cNvCnPr>
                        <wps:spPr bwMode="auto">
                          <a:xfrm>
                            <a:off x="6606" y="5277"/>
                            <a:ext cx="1935" cy="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43" name="Line 1721"/>
                        <wps:cNvCnPr>
                          <a:cxnSpLocks noChangeShapeType="1"/>
                        </wps:cNvCnPr>
                        <wps:spPr bwMode="auto">
                          <a:xfrm flipH="1">
                            <a:off x="8541" y="5277"/>
                            <a:ext cx="2160" cy="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44" name="Line 1722"/>
                        <wps:cNvCnPr>
                          <a:cxnSpLocks noChangeShapeType="1"/>
                        </wps:cNvCnPr>
                        <wps:spPr bwMode="auto">
                          <a:xfrm>
                            <a:off x="10341" y="5277"/>
                            <a:ext cx="585" cy="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45" name="Text Box 1723"/>
                        <wps:cNvSpPr txBox="1">
                          <a:spLocks noChangeArrowheads="1"/>
                        </wps:cNvSpPr>
                        <wps:spPr bwMode="auto">
                          <a:xfrm>
                            <a:off x="2241" y="1677"/>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63E2E3" w14:textId="77777777" w:rsidR="003E1337" w:rsidRPr="00A36F7C" w:rsidRDefault="003E1337" w:rsidP="00A36F7C">
                              <w:pPr>
                                <w:rPr>
                                  <w:sz w:val="20"/>
                                  <w:szCs w:val="20"/>
                                </w:rPr>
                              </w:pPr>
                              <w:r>
                                <w:rPr>
                                  <w:sz w:val="20"/>
                                  <w:szCs w:val="20"/>
                                </w:rPr>
                                <w:t xml:space="preserve">   </w:t>
                              </w:r>
                              <w:r w:rsidRPr="00A36F7C">
                                <w:rPr>
                                  <w:sz w:val="20"/>
                                  <w:szCs w:val="20"/>
                                </w:rPr>
                                <w:t>Muted</w:t>
                              </w:r>
                            </w:p>
                          </w:txbxContent>
                        </wps:txbx>
                        <wps:bodyPr rot="0" vert="horz" wrap="square" lIns="0" tIns="0" rIns="0" bIns="0" anchor="t" anchorCtr="0" upright="1">
                          <a:noAutofit/>
                        </wps:bodyPr>
                      </wps:wsp>
                      <wps:wsp>
                        <wps:cNvPr id="446" name="Line 1724"/>
                        <wps:cNvCnPr>
                          <a:cxnSpLocks noChangeShapeType="1"/>
                        </wps:cNvCnPr>
                        <wps:spPr bwMode="auto">
                          <a:xfrm flipH="1">
                            <a:off x="2541" y="2037"/>
                            <a:ext cx="240" cy="67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47" name="Line 1725"/>
                        <wps:cNvCnPr>
                          <a:cxnSpLocks noChangeShapeType="1"/>
                        </wps:cNvCnPr>
                        <wps:spPr bwMode="auto">
                          <a:xfrm>
                            <a:off x="2781" y="2037"/>
                            <a:ext cx="75" cy="67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48" name="Text Box 1726"/>
                        <wps:cNvSpPr txBox="1">
                          <a:spLocks noChangeArrowheads="1"/>
                        </wps:cNvSpPr>
                        <wps:spPr bwMode="auto">
                          <a:xfrm>
                            <a:off x="1701" y="2757"/>
                            <a:ext cx="360"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DFDA75" w14:textId="77777777" w:rsidR="003E1337" w:rsidRPr="00A36F7C" w:rsidRDefault="003E1337" w:rsidP="00A36F7C">
                              <w:pPr>
                                <w:jc w:val="center"/>
                                <w:rPr>
                                  <w:sz w:val="20"/>
                                  <w:szCs w:val="20"/>
                                </w:rPr>
                              </w:pPr>
                              <w:r w:rsidRPr="00A36F7C">
                                <w:rPr>
                                  <w:sz w:val="20"/>
                                  <w:szCs w:val="20"/>
                                </w:rPr>
                                <w:t>Strum</w:t>
                              </w:r>
                            </w:p>
                          </w:txbxContent>
                        </wps:txbx>
                        <wps:bodyPr rot="0" vert="vert270" wrap="square" lIns="0" tIns="0" rIns="0" bIns="0" anchor="t" anchorCtr="0" upright="1">
                          <a:noAutofit/>
                        </wps:bodyPr>
                      </wps:wsp>
                      <wps:wsp>
                        <wps:cNvPr id="449" name="Line 1727"/>
                        <wps:cNvCnPr>
                          <a:cxnSpLocks noChangeShapeType="1"/>
                        </wps:cNvCnPr>
                        <wps:spPr bwMode="auto">
                          <a:xfrm>
                            <a:off x="2061" y="3477"/>
                            <a:ext cx="630" cy="40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50" name="Line 1728"/>
                        <wps:cNvCnPr>
                          <a:cxnSpLocks noChangeShapeType="1"/>
                        </wps:cNvCnPr>
                        <wps:spPr bwMode="auto">
                          <a:xfrm>
                            <a:off x="2061" y="3477"/>
                            <a:ext cx="315" cy="39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51" name="Line 1729"/>
                        <wps:cNvCnPr>
                          <a:cxnSpLocks noChangeShapeType="1"/>
                        </wps:cNvCnPr>
                        <wps:spPr bwMode="auto">
                          <a:xfrm flipH="1">
                            <a:off x="2241" y="5277"/>
                            <a:ext cx="600" cy="5"/>
                          </a:xfrm>
                          <a:prstGeom prst="line">
                            <a:avLst/>
                          </a:prstGeom>
                          <a:noFill/>
                          <a:ln w="6350">
                            <a:solidFill>
                              <a:srgbClr val="000000"/>
                            </a:solidFill>
                            <a:round/>
                            <a:headEnd type="triangle" w="sm" len="sm"/>
                            <a:tailEnd type="triangle" w="sm" len="sm"/>
                          </a:ln>
                          <a:extLst>
                            <a:ext uri="{909E8E84-426E-40DD-AFC4-6F175D3DCCD1}">
                              <a14:hiddenFill xmlns:a14="http://schemas.microsoft.com/office/drawing/2010/main">
                                <a:noFill/>
                              </a14:hiddenFill>
                            </a:ext>
                          </a:extLst>
                        </wps:spPr>
                        <wps:bodyPr/>
                      </wps:wsp>
                      <wps:wsp>
                        <wps:cNvPr id="452" name="Line 1730"/>
                        <wps:cNvCnPr>
                          <a:cxnSpLocks noChangeShapeType="1"/>
                        </wps:cNvCnPr>
                        <wps:spPr bwMode="auto">
                          <a:xfrm>
                            <a:off x="2601" y="5277"/>
                            <a:ext cx="3" cy="360"/>
                          </a:xfrm>
                          <a:prstGeom prst="line">
                            <a:avLst/>
                          </a:prstGeom>
                          <a:noFill/>
                          <a:ln w="3175">
                            <a:solidFill>
                              <a:srgbClr val="000000"/>
                            </a:solidFill>
                            <a:prstDash val="sysDot"/>
                            <a:round/>
                            <a:headEnd/>
                            <a:tailEnd type="none" w="sm" len="sm"/>
                          </a:ln>
                          <a:extLst>
                            <a:ext uri="{909E8E84-426E-40DD-AFC4-6F175D3DCCD1}">
                              <a14:hiddenFill xmlns:a14="http://schemas.microsoft.com/office/drawing/2010/main">
                                <a:noFill/>
                              </a14:hiddenFill>
                            </a:ext>
                          </a:extLst>
                        </wps:spPr>
                        <wps:bodyPr/>
                      </wps:wsp>
                      <wps:wsp>
                        <wps:cNvPr id="453" name="Line 1731"/>
                        <wps:cNvCnPr>
                          <a:cxnSpLocks noChangeShapeType="1"/>
                        </wps:cNvCnPr>
                        <wps:spPr bwMode="auto">
                          <a:xfrm>
                            <a:off x="2601" y="5637"/>
                            <a:ext cx="6300" cy="0"/>
                          </a:xfrm>
                          <a:prstGeom prst="line">
                            <a:avLst/>
                          </a:prstGeom>
                          <a:noFill/>
                          <a:ln w="3175">
                            <a:solidFill>
                              <a:srgbClr val="000000"/>
                            </a:solidFill>
                            <a:prstDash val="sysDot"/>
                            <a:round/>
                            <a:headEnd/>
                            <a:tailEnd type="none" w="sm" len="sm"/>
                          </a:ln>
                          <a:extLst>
                            <a:ext uri="{909E8E84-426E-40DD-AFC4-6F175D3DCCD1}">
                              <a14:hiddenFill xmlns:a14="http://schemas.microsoft.com/office/drawing/2010/main">
                                <a:noFill/>
                              </a14:hiddenFill>
                            </a:ext>
                          </a:extLst>
                        </wps:spPr>
                        <wps:bodyPr/>
                      </wps:wsp>
                      <wps:wsp>
                        <wps:cNvPr id="454" name="Line 1732"/>
                        <wps:cNvCnPr>
                          <a:cxnSpLocks noChangeShapeType="1"/>
                        </wps:cNvCnPr>
                        <wps:spPr bwMode="auto">
                          <a:xfrm>
                            <a:off x="9621" y="5277"/>
                            <a:ext cx="0" cy="180"/>
                          </a:xfrm>
                          <a:prstGeom prst="line">
                            <a:avLst/>
                          </a:prstGeom>
                          <a:noFill/>
                          <a:ln w="3175">
                            <a:solidFill>
                              <a:srgbClr val="000000"/>
                            </a:solidFill>
                            <a:prstDash val="sysDot"/>
                            <a:round/>
                            <a:headEnd/>
                            <a:tailEnd type="none" w="sm" len="sm"/>
                          </a:ln>
                          <a:extLst>
                            <a:ext uri="{909E8E84-426E-40DD-AFC4-6F175D3DCCD1}">
                              <a14:hiddenFill xmlns:a14="http://schemas.microsoft.com/office/drawing/2010/main">
                                <a:noFill/>
                              </a14:hiddenFill>
                            </a:ext>
                          </a:extLst>
                        </wps:spPr>
                        <wps:bodyPr/>
                      </wps:wsp>
                      <wps:wsp>
                        <wps:cNvPr id="455" name="Text Box 1733"/>
                        <wps:cNvSpPr txBox="1">
                          <a:spLocks noChangeArrowheads="1"/>
                        </wps:cNvSpPr>
                        <wps:spPr bwMode="auto">
                          <a:xfrm>
                            <a:off x="9051" y="4530"/>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892C6" w14:textId="77777777" w:rsidR="003E1337" w:rsidRPr="00A36F7C" w:rsidRDefault="003E1337" w:rsidP="00A36F7C">
                              <w:pPr>
                                <w:jc w:val="center"/>
                                <w:rPr>
                                  <w:sz w:val="20"/>
                                  <w:szCs w:val="20"/>
                                </w:rPr>
                              </w:pPr>
                              <w:r w:rsidRPr="00A36F7C">
                                <w:rPr>
                                  <w:sz w:val="20"/>
                                  <w:szCs w:val="20"/>
                                </w:rPr>
                                <w:t>Strum</w:t>
                              </w:r>
                            </w:p>
                          </w:txbxContent>
                        </wps:txbx>
                        <wps:bodyPr rot="0" vert="horz" wrap="square" lIns="0" tIns="0" rIns="0" bIns="0" anchor="t" anchorCtr="0" upright="1">
                          <a:noAutofit/>
                        </wps:bodyPr>
                      </wps:wsp>
                      <wps:wsp>
                        <wps:cNvPr id="456" name="Line 1734"/>
                        <wps:cNvCnPr>
                          <a:cxnSpLocks noChangeShapeType="1"/>
                        </wps:cNvCnPr>
                        <wps:spPr bwMode="auto">
                          <a:xfrm flipH="1" flipV="1">
                            <a:off x="8691" y="3990"/>
                            <a:ext cx="1080" cy="54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57" name="Line 1735"/>
                        <wps:cNvCnPr>
                          <a:cxnSpLocks noChangeShapeType="1"/>
                        </wps:cNvCnPr>
                        <wps:spPr bwMode="auto">
                          <a:xfrm flipH="1" flipV="1">
                            <a:off x="8961" y="4005"/>
                            <a:ext cx="810" cy="52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58" name="Line 1736"/>
                        <wps:cNvCnPr>
                          <a:cxnSpLocks noChangeShapeType="1"/>
                        </wps:cNvCnPr>
                        <wps:spPr bwMode="auto">
                          <a:xfrm flipH="1" flipV="1">
                            <a:off x="9276" y="4005"/>
                            <a:ext cx="495" cy="52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59" name="Line 1737"/>
                        <wps:cNvCnPr>
                          <a:cxnSpLocks noChangeShapeType="1"/>
                        </wps:cNvCnPr>
                        <wps:spPr bwMode="auto">
                          <a:xfrm flipH="1" flipV="1">
                            <a:off x="9576" y="3990"/>
                            <a:ext cx="195" cy="54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60" name="Line 1738"/>
                        <wps:cNvCnPr>
                          <a:cxnSpLocks noChangeShapeType="1"/>
                        </wps:cNvCnPr>
                        <wps:spPr bwMode="auto">
                          <a:xfrm flipV="1">
                            <a:off x="9771" y="3975"/>
                            <a:ext cx="90" cy="55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61" name="Line 1739"/>
                        <wps:cNvCnPr>
                          <a:cxnSpLocks noChangeShapeType="1"/>
                        </wps:cNvCnPr>
                        <wps:spPr bwMode="auto">
                          <a:xfrm flipV="1">
                            <a:off x="9771" y="4020"/>
                            <a:ext cx="390" cy="51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62" name="Line 1740"/>
                        <wps:cNvCnPr>
                          <a:cxnSpLocks noChangeShapeType="1"/>
                        </wps:cNvCnPr>
                        <wps:spPr bwMode="auto">
                          <a:xfrm flipV="1">
                            <a:off x="9771" y="4005"/>
                            <a:ext cx="660" cy="525"/>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63" name="Line 1741"/>
                        <wps:cNvCnPr>
                          <a:cxnSpLocks noChangeShapeType="1"/>
                        </wps:cNvCnPr>
                        <wps:spPr bwMode="auto">
                          <a:xfrm flipV="1">
                            <a:off x="9771" y="3990"/>
                            <a:ext cx="975" cy="54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464" name="Text Box 1742"/>
                        <wps:cNvSpPr txBox="1">
                          <a:spLocks noChangeArrowheads="1"/>
                        </wps:cNvSpPr>
                        <wps:spPr bwMode="auto">
                          <a:xfrm>
                            <a:off x="2241" y="4395"/>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8F8A8E" w14:textId="77777777" w:rsidR="003E1337" w:rsidRPr="00A36F7C" w:rsidRDefault="003E1337" w:rsidP="00A36F7C">
                              <w:pPr>
                                <w:jc w:val="center"/>
                                <w:rPr>
                                  <w:sz w:val="20"/>
                                  <w:szCs w:val="20"/>
                                </w:rPr>
                              </w:pPr>
                              <w:r>
                                <w:rPr>
                                  <w:sz w:val="20"/>
                                  <w:szCs w:val="20"/>
                                </w:rPr>
                                <w:t>C0</w:t>
                              </w:r>
                            </w:p>
                          </w:txbxContent>
                        </wps:txbx>
                        <wps:bodyPr rot="0" vert="horz" wrap="square" lIns="0" tIns="0" rIns="0" bIns="0" anchor="t" anchorCtr="0" upright="1">
                          <a:noAutofit/>
                        </wps:bodyPr>
                      </wps:wsp>
                      <wps:wsp>
                        <wps:cNvPr id="465" name="Rectangle 1743"/>
                        <wps:cNvSpPr>
                          <a:spLocks noChangeArrowheads="1"/>
                        </wps:cNvSpPr>
                        <wps:spPr bwMode="auto">
                          <a:xfrm rot="2844757">
                            <a:off x="5796" y="1711"/>
                            <a:ext cx="818" cy="3358"/>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type="none" w="sm" len="sm"/>
                              </a14:hiddenLine>
                            </a:ext>
                          </a:extLst>
                        </wps:spPr>
                        <wps:bodyPr rot="0" vert="horz" wrap="square" lIns="91440" tIns="45720" rIns="91440" bIns="45720" anchor="t" anchorCtr="0" upright="1">
                          <a:noAutofit/>
                        </wps:bodyPr>
                      </wps:wsp>
                      <wps:wsp>
                        <wps:cNvPr id="466" name="Line 1744"/>
                        <wps:cNvCnPr>
                          <a:cxnSpLocks noChangeShapeType="1"/>
                        </wps:cNvCnPr>
                        <wps:spPr bwMode="auto">
                          <a:xfrm flipV="1">
                            <a:off x="4717" y="2731"/>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s:wsp>
                        <wps:cNvPr id="467" name="Line 1745"/>
                        <wps:cNvCnPr>
                          <a:cxnSpLocks noChangeShapeType="1"/>
                        </wps:cNvCnPr>
                        <wps:spPr bwMode="auto">
                          <a:xfrm flipV="1">
                            <a:off x="5935" y="2730"/>
                            <a:ext cx="1599" cy="1467"/>
                          </a:xfrm>
                          <a:prstGeom prst="line">
                            <a:avLst/>
                          </a:prstGeom>
                          <a:noFill/>
                          <a:ln w="6350">
                            <a:solidFill>
                              <a:srgbClr val="000000"/>
                            </a:solidFill>
                            <a:round/>
                            <a:headEnd/>
                            <a:tailEnd type="none" w="sm" len="sm"/>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B8BFB6A" id="Group 1707" o:spid="_x0000_s1127" style="position:absolute;margin-left:0;margin-top:6.9pt;width:462.75pt;height:207.3pt;z-index:251656192" coordorigin="1701,1674" coordsize="9255,4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" o:allowoverlap="f">
                <v:shape id="Picture 1708" o:spid="_x0000_s1128" type="#_x0000_t75" style="position:absolute;left:2241;top:2718;width:8715;height:1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">
                  <v:imagedata r:id="rId26" o:title=""/>
                </v:shape>
                <v:shape id="Text Box 1709" o:spid="_x0000_s1129" type="#_x0000_t202" style="position:absolute;left:9081;top:1674;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" filled="f" stroked="f">
                  <v:textbox inset="0,0,0,0">
                    <w:txbxContent>
                      <w:p w14:paraId="2CB6D261" w14:textId="77777777" w:rsidR="003E1337" w:rsidRPr="00A36F7C" w:rsidRDefault="003E1337" w:rsidP="00A36F7C">
                        <w:pPr>
                          <w:rPr>
                            <w:sz w:val="20"/>
                            <w:szCs w:val="20"/>
                          </w:rPr>
                        </w:pPr>
                        <w:r>
                          <w:rPr>
                            <w:sz w:val="20"/>
                            <w:szCs w:val="20"/>
                          </w:rPr>
                          <w:t xml:space="preserve">     </w:t>
                        </w:r>
                        <w:r w:rsidRPr="00A36F7C">
                          <w:rPr>
                            <w:sz w:val="20"/>
                            <w:szCs w:val="20"/>
                          </w:rPr>
                          <w:t>Muted</w:t>
                        </w:r>
                      </w:p>
                    </w:txbxContent>
                  </v:textbox>
                </v:shape>
                <v:line id="Line 1710" o:spid="_x0000_s1130" style="position:absolute;flip:x;visibility:visible;mso-wrap-style:square" from="8856,2137" to="9621,2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" strokeweight=".5pt">
                  <v:stroke endarrow="block" endarrowwidth="narrow" endarrowlength="short"/>
                </v:line>
                <v:line id="Line 1711" o:spid="_x0000_s1131" style="position:absolute;flip:x;visibility:visible;mso-wrap-style:square" from="9156,2137" to="9621,2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" strokeweight=".5pt">
                  <v:stroke endarrow="block" endarrowwidth="narrow" endarrowlength="short"/>
                </v:line>
                <v:line id="Line 1712" o:spid="_x0000_s1132" style="position:absolute;visibility:visible;mso-wrap-style:square" from="9621,2137" to="9741,2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" strokeweight=".5pt">
                  <v:stroke endarrow="block" endarrowwidth="narrow" endarrowlength="short"/>
                </v:line>
                <v:line id="Line 1713" o:spid="_x0000_s1133" style="position:absolute;visibility:visible;mso-wrap-style:square" from="9621,2137" to="10041,2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" strokeweight=".5pt">
                  <v:stroke endarrow="block" endarrowwidth="narrow" endarrowlength="short"/>
                </v:line>
                <v:line id="Line 1714" o:spid="_x0000_s1134" style="position:absolute;visibility:visible;mso-wrap-style:square" from="9621,2137" to="10341,27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" strokeweight=".5pt">
                  <v:stroke endarrow="block" endarrowwidth="narrow" endarrowlength="short"/>
                </v:line>
                <v:line id="Line 1715" o:spid="_x0000_s1135" style="position:absolute;visibility:visible;mso-wrap-style:square" from="8541,4197" to="8541,5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" strokeweight=".5pt">
                  <v:stroke dashstyle="1 1" endarrowwidth="narrow" endarrowlength="short"/>
                </v:line>
                <v:shape id="Text Box 1716" o:spid="_x0000_s1136" type="#_x0000_t202" style="position:absolute;left:8901;top:5457;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" filled="f" stroked="f">
                  <v:textbox inset="0,0,0,0">
                    <w:txbxContent>
                      <w:p w14:paraId="44446CBA" w14:textId="77777777" w:rsidR="003E1337" w:rsidRPr="00A36F7C" w:rsidRDefault="003E1337" w:rsidP="00A36F7C">
                        <w:pPr>
                          <w:jc w:val="center"/>
                          <w:rPr>
                            <w:sz w:val="20"/>
                            <w:szCs w:val="20"/>
                          </w:rPr>
                        </w:pPr>
                        <w:r w:rsidRPr="00A36F7C">
                          <w:rPr>
                            <w:sz w:val="20"/>
                            <w:szCs w:val="20"/>
                          </w:rPr>
                          <w:t>Repeat keys</w:t>
                        </w:r>
                      </w:p>
                    </w:txbxContent>
                  </v:textbox>
                </v:shape>
                <v:line id="Line 1717" o:spid="_x0000_s1137" style="position:absolute;visibility:visible;mso-wrap-style:square" from="2841,4212" to="2841,5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" strokeweight=".5pt">
                  <v:stroke dashstyle="1 1" endarrowwidth="narrow" endarrowlength="short"/>
                </v:line>
                <v:shape id="Text Box 1718" o:spid="_x0000_s1138" type="#_x0000_t202" style="position:absolute;left:4761;top:4935;width:18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" filled="f" stroked="f">
                  <v:textbox inset="0,0,0,0">
                    <w:txbxContent>
                      <w:p w14:paraId="352BD651" w14:textId="77777777" w:rsidR="003E1337" w:rsidRPr="00A36F7C" w:rsidRDefault="003E1337" w:rsidP="00A36F7C">
                        <w:pPr>
                          <w:jc w:val="center"/>
                          <w:rPr>
                            <w:sz w:val="20"/>
                            <w:szCs w:val="20"/>
                          </w:rPr>
                        </w:pPr>
                        <w:r w:rsidRPr="00A36F7C">
                          <w:rPr>
                            <w:sz w:val="20"/>
                            <w:szCs w:val="20"/>
                          </w:rPr>
                          <w:t>Chord detect (down strum play)</w:t>
                        </w:r>
                      </w:p>
                    </w:txbxContent>
                  </v:textbox>
                </v:shape>
                <v:line id="Line 1719" o:spid="_x0000_s1139" style="position:absolute;flip:x;visibility:visible;mso-wrap-style:square" from="2841,5277" to="4671,5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" strokeweight=".5pt">
                  <v:stroke endarrow="block" endarrowwidth="narrow" endarrowlength="short"/>
                </v:line>
                <v:line id="Line 1720" o:spid="_x0000_s1140" style="position:absolute;visibility:visible;mso-wrap-style:square" from="6606,5277" to="8541,5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" strokeweight=".5pt">
                  <v:stroke endarrow="block" endarrowwidth="narrow" endarrowlength="short"/>
                </v:line>
                <v:line id="Line 1721" o:spid="_x0000_s1141" style="position:absolute;flip:x;visibility:visible;mso-wrap-style:square" from="8541,5277" to="10701,5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" strokeweight=".5pt">
                  <v:stroke endarrow="block" endarrowwidth="narrow" endarrowlength="short"/>
                </v:line>
                <v:line id="Line 1722" o:spid="_x0000_s1142" style="position:absolute;visibility:visible;mso-wrap-style:square" from="10341,5277" to="10926,52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" strokeweight=".5pt">
                  <v:stroke endarrow="block" endarrowwidth="narrow" endarrowlength="short"/>
                </v:line>
                <v:shape id="Text Box 1723" o:spid="_x0000_s1143" type="#_x0000_t202" style="position:absolute;left:2241;top:1677;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" filled="f" stroked="f">
                  <v:textbox inset="0,0,0,0">
                    <w:txbxContent>
                      <w:p w14:paraId="7063E2E3" w14:textId="77777777" w:rsidR="003E1337" w:rsidRPr="00A36F7C" w:rsidRDefault="003E1337" w:rsidP="00A36F7C">
                        <w:pPr>
                          <w:rPr>
                            <w:sz w:val="20"/>
                            <w:szCs w:val="20"/>
                          </w:rPr>
                        </w:pPr>
                        <w:r>
                          <w:rPr>
                            <w:sz w:val="20"/>
                            <w:szCs w:val="20"/>
                          </w:rPr>
                          <w:t xml:space="preserve">   </w:t>
                        </w:r>
                        <w:r w:rsidRPr="00A36F7C">
                          <w:rPr>
                            <w:sz w:val="20"/>
                            <w:szCs w:val="20"/>
                          </w:rPr>
                          <w:t>Muted</w:t>
                        </w:r>
                      </w:p>
                    </w:txbxContent>
                  </v:textbox>
                </v:shape>
                <v:line id="Line 1724" o:spid="_x0000_s1144" style="position:absolute;flip:x;visibility:visible;mso-wrap-style:square" from="2541,2037" to="2781,2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" strokeweight=".5pt">
                  <v:stroke endarrow="block" endarrowwidth="narrow" endarrowlength="short"/>
                </v:line>
                <v:line id="Line 1725" o:spid="_x0000_s1145" style="position:absolute;visibility:visible;mso-wrap-style:square" from="2781,2037" to="2856,2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" strokeweight=".5pt">
                  <v:stroke endarrow="block" endarrowwidth="narrow" endarrowlength="short"/>
                </v:line>
                <v:shape id="Text Box 1726" o:spid="_x0000_s1146" type="#_x0000_t202" style="position:absolute;left:1701;top:2757;width:36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" filled="f" stroked="f">
                  <v:textbox style="layout-flow:vertical;mso-layout-flow-alt:bottom-to-top" inset="0,0,0,0">
                    <w:txbxContent>
                      <w:p w14:paraId="0FDFDA75" w14:textId="77777777" w:rsidR="003E1337" w:rsidRPr="00A36F7C" w:rsidRDefault="003E1337" w:rsidP="00A36F7C">
                        <w:pPr>
                          <w:jc w:val="center"/>
                          <w:rPr>
                            <w:sz w:val="20"/>
                            <w:szCs w:val="20"/>
                          </w:rPr>
                        </w:pPr>
                        <w:r w:rsidRPr="00A36F7C">
                          <w:rPr>
                            <w:sz w:val="20"/>
                            <w:szCs w:val="20"/>
                          </w:rPr>
                          <w:t>Strum</w:t>
                        </w:r>
                      </w:p>
                    </w:txbxContent>
                  </v:textbox>
                </v:shape>
                <v:line id="Line 1727" o:spid="_x0000_s1147" style="position:absolute;visibility:visible;mso-wrap-style:square" from="2061,3477" to="2691,3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" strokeweight=".5pt">
                  <v:stroke endarrow="block" endarrowwidth="narrow" endarrowlength="short"/>
                </v:line>
                <v:line id="Line 1728" o:spid="_x0000_s1148" style="position:absolute;visibility:visible;mso-wrap-style:square" from="2061,3477" to="2376,38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" strokeweight=".5pt">
                  <v:stroke endarrow="block" endarrowwidth="narrow" endarrowlength="short"/>
                </v:line>
                <v:line id="Line 1729" o:spid="_x0000_s1149" style="position:absolute;flip:x;visibility:visible;mso-wrap-style:square" from="2241,5277" to="2841,5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" strokeweight=".5pt">
                  <v:stroke startarrow="block" startarrowwidth="narrow" startarrowlength="short" endarrow="block" endarrowwidth="narrow" endarrowlength="short"/>
                </v:line>
                <v:line id="Line 1730" o:spid="_x0000_s1150" style="position:absolute;visibility:visible;mso-wrap-style:square" from="2601,5277" to="2604,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" strokeweight=".25pt">
                  <v:stroke dashstyle="1 1" endarrowwidth="narrow" endarrowlength="short"/>
                </v:line>
                <v:line id="Line 1731" o:spid="_x0000_s1151" style="position:absolute;visibility:visible;mso-wrap-style:square" from="2601,5637" to="8901,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" strokeweight=".25pt">
                  <v:stroke dashstyle="1 1" endarrowwidth="narrow" endarrowlength="short"/>
                </v:line>
                <v:line id="Line 1732" o:spid="_x0000_s1152" style="position:absolute;visibility:visible;mso-wrap-style:square" from="9621,5277" to="962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" strokeweight=".25pt">
                  <v:stroke dashstyle="1 1" endarrowwidth="narrow" endarrowlength="short"/>
                </v:line>
                <v:shape id="Text Box 1733" o:spid="_x0000_s1153" type="#_x0000_t202" style="position:absolute;left:9051;top:4530;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" filled="f" stroked="f">
                  <v:textbox inset="0,0,0,0">
                    <w:txbxContent>
                      <w:p w14:paraId="547892C6" w14:textId="77777777" w:rsidR="003E1337" w:rsidRPr="00A36F7C" w:rsidRDefault="003E1337" w:rsidP="00A36F7C">
                        <w:pPr>
                          <w:jc w:val="center"/>
                          <w:rPr>
                            <w:sz w:val="20"/>
                            <w:szCs w:val="20"/>
                          </w:rPr>
                        </w:pPr>
                        <w:r w:rsidRPr="00A36F7C">
                          <w:rPr>
                            <w:sz w:val="20"/>
                            <w:szCs w:val="20"/>
                          </w:rPr>
                          <w:t>Strum</w:t>
                        </w:r>
                      </w:p>
                    </w:txbxContent>
                  </v:textbox>
                </v:shape>
                <v:line id="Line 1734" o:spid="_x0000_s1154" style="position:absolute;flip:x y;visibility:visible;mso-wrap-style:square" from="8691,3990" to="977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" strokeweight=".5pt">
                  <v:stroke endarrow="block" endarrowwidth="narrow" endarrowlength="short"/>
                </v:line>
                <v:line id="Line 1735" o:spid="_x0000_s1155" style="position:absolute;flip:x y;visibility:visible;mso-wrap-style:square" from="8961,4005" to="977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" strokeweight=".5pt">
                  <v:stroke endarrow="block" endarrowwidth="narrow" endarrowlength="short"/>
                </v:line>
                <v:line id="Line 1736" o:spid="_x0000_s1156" style="position:absolute;flip:x y;visibility:visible;mso-wrap-style:square" from="9276,4005" to="977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" strokeweight=".5pt">
                  <v:stroke endarrow="block" endarrowwidth="narrow" endarrowlength="short"/>
                </v:line>
                <v:line id="Line 1737" o:spid="_x0000_s1157" style="position:absolute;flip:x y;visibility:visible;mso-wrap-style:square" from="9576,3990" to="977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" strokeweight=".5pt">
                  <v:stroke endarrow="block" endarrowwidth="narrow" endarrowlength="short"/>
                </v:line>
                <v:line id="Line 1738" o:spid="_x0000_s1158" style="position:absolute;flip:y;visibility:visible;mso-wrap-style:square" from="9771,3975" to="986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" strokeweight=".5pt">
                  <v:stroke endarrow="block" endarrowwidth="narrow" endarrowlength="short"/>
                </v:line>
                <v:line id="Line 1739" o:spid="_x0000_s1159" style="position:absolute;flip:y;visibility:visible;mso-wrap-style:square" from="9771,4020" to="1016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" strokeweight=".5pt">
                  <v:stroke endarrow="block" endarrowwidth="narrow" endarrowlength="short"/>
                </v:line>
                <v:line id="Line 1740" o:spid="_x0000_s1160" style="position:absolute;flip:y;visibility:visible;mso-wrap-style:square" from="9771,4005" to="10431,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" strokeweight=".5pt">
                  <v:stroke endarrow="block" endarrowwidth="narrow" endarrowlength="short"/>
                </v:line>
                <v:line id="Line 1741" o:spid="_x0000_s1161" style="position:absolute;flip:y;visibility:visible;mso-wrap-style:square" from="9771,3990" to="10746,4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" strokeweight=".5pt">
                  <v:stroke endarrow="block" endarrowwidth="narrow" endarrowlength="short"/>
                </v:line>
                <v:shape id="Text Box 1742" o:spid="_x0000_s1162" type="#_x0000_t202" style="position:absolute;left:2241;top:4395;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" filled="f" stroked="f">
                  <v:textbox inset="0,0,0,0">
                    <w:txbxContent>
                      <w:p w14:paraId="108F8A8E" w14:textId="77777777" w:rsidR="003E1337" w:rsidRPr="00A36F7C" w:rsidRDefault="003E1337" w:rsidP="00A36F7C">
                        <w:pPr>
                          <w:jc w:val="center"/>
                          <w:rPr>
                            <w:sz w:val="20"/>
                            <w:szCs w:val="20"/>
                          </w:rPr>
                        </w:pPr>
                        <w:r>
                          <w:rPr>
                            <w:sz w:val="20"/>
                            <w:szCs w:val="20"/>
                          </w:rPr>
                          <w:t>C0</w:t>
                        </w:r>
                      </w:p>
                    </w:txbxContent>
                  </v:textbox>
                </v:shape>
                <v:rect id="Rectangle 1743" o:spid="_x0000_s1163" style="position:absolute;left:5796;top:1711;width:818;height:3358;rotation:3107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" stroked="f" strokeweight=".5pt">
                  <v:stroke endarrowwidth="narrow" endarrowlength="short"/>
                </v:rect>
                <v:line id="Line 1744" o:spid="_x0000_s1164" style="position:absolute;flip:y;visibility:visible;mso-wrap-style:square" from="4717,2731" to="6316,4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" strokeweight=".5pt">
                  <v:stroke endarrowwidth="narrow" endarrowlength="short"/>
                </v:line>
                <v:line id="Line 1745" o:spid="_x0000_s1165" style="position:absolute;flip:y;visibility:visible;mso-wrap-style:square" from="5935,2730" to="7534,4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" strokeweight=".5pt">
                  <v:stroke endarrowwidth="narrow" endarrowlength="short"/>
                </v:line>
                <w10:wrap type="square"/>
              </v:group>
            </w:pict>
          </mc:Fallback>
        </mc:AlternateContent>
      </w:r>
      <w:bookmarkEnd w:id="135"/>
    </w:p>
    <w:p w14:paraId="1DE55AF6" w14:textId="77777777" w:rsidR="00E618FB" w:rsidRPr="00E618FB" w:rsidRDefault="00E618FB" w:rsidP="00E50214">
      <w:pPr>
        <w:pStyle w:val="Heading3"/>
        <w:rPr>
          <w:lang w:val="en-US"/>
        </w:rPr>
      </w:pPr>
      <w:r>
        <w:rPr>
          <w:lang w:val="en-US"/>
        </w:rPr>
        <w:lastRenderedPageBreak/>
        <w:t>Controls</w:t>
      </w:r>
    </w:p>
    <w:p w14:paraId="02DF483E" w14:textId="1E384776" w:rsidR="005328E8" w:rsidRDefault="006625E6" w:rsidP="0018732E">
      <w:pPr>
        <w:jc w:val="center"/>
      </w:pPr>
      <w:r>
        <w:rPr>
          <w:noProof/>
        </w:rPr>
        <w:drawing>
          <wp:inline distT="0" distB="0" distL="0" distR="0" wp14:anchorId="1884D696" wp14:editId="13A0E32F">
            <wp:extent cx="2990850" cy="11620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990850" cy="1162050"/>
                    </a:xfrm>
                    <a:prstGeom prst="rect">
                      <a:avLst/>
                    </a:prstGeom>
                    <a:noFill/>
                    <a:ln>
                      <a:noFill/>
                    </a:ln>
                  </pic:spPr>
                </pic:pic>
              </a:graphicData>
            </a:graphic>
          </wp:inline>
        </w:drawing>
      </w:r>
    </w:p>
    <w:p w14:paraId="4AE320D4" w14:textId="77777777" w:rsidR="00E618FB" w:rsidRPr="00CF2529" w:rsidRDefault="00E618FB" w:rsidP="0018732E">
      <w:pPr>
        <w:jc w:val="center"/>
      </w:pPr>
    </w:p>
    <w:p w14:paraId="066F489A" w14:textId="77777777" w:rsidR="00F72345" w:rsidRPr="00CF2529" w:rsidRDefault="00F72345" w:rsidP="006B5C02">
      <w:pPr>
        <w:spacing w:before="240"/>
      </w:pPr>
      <w:r w:rsidRPr="00CF2529">
        <w:rPr>
          <w:b/>
          <w:bCs/>
        </w:rPr>
        <w:t>Chord position</w:t>
      </w:r>
      <w:r w:rsidRPr="00CF2529">
        <w:t xml:space="preserve"> - selects the melodic position range for the built chords.</w:t>
      </w:r>
    </w:p>
    <w:p w14:paraId="7640EF6B" w14:textId="77777777" w:rsidR="00F72345" w:rsidRPr="00CF2529" w:rsidRDefault="00F72345" w:rsidP="007C548B">
      <w:pPr>
        <w:ind w:firstLine="360"/>
      </w:pPr>
      <w:r w:rsidRPr="00CF2529">
        <w:t>I       - the highest note is between E3 and G#3</w:t>
      </w:r>
    </w:p>
    <w:p w14:paraId="342DD3E8" w14:textId="77777777" w:rsidR="00F72345" w:rsidRPr="00CF2529" w:rsidRDefault="00F72345" w:rsidP="00B62669">
      <w:pPr>
        <w:spacing w:before="120"/>
        <w:ind w:left="360"/>
      </w:pPr>
      <w:r w:rsidRPr="00CF2529">
        <w:t>II      - the highest note is between G3 and B3</w:t>
      </w:r>
    </w:p>
    <w:p w14:paraId="5D2744D2" w14:textId="77777777" w:rsidR="00F72345" w:rsidRPr="00CF2529" w:rsidRDefault="00F72345" w:rsidP="00B62669">
      <w:pPr>
        <w:spacing w:before="120"/>
        <w:ind w:left="360"/>
      </w:pPr>
      <w:r w:rsidRPr="00CF2529">
        <w:t>III     - the highest note is between A#3 and D4</w:t>
      </w:r>
    </w:p>
    <w:p w14:paraId="46880873" w14:textId="77777777" w:rsidR="00F72345" w:rsidRPr="00CF2529" w:rsidRDefault="00F72345" w:rsidP="00B62669">
      <w:pPr>
        <w:spacing w:before="120"/>
        <w:ind w:left="360"/>
      </w:pPr>
      <w:r w:rsidRPr="00CF2529">
        <w:t>IV     - the highest note is between C#4 and F4</w:t>
      </w:r>
    </w:p>
    <w:p w14:paraId="6BB90DA6" w14:textId="77777777" w:rsidR="00F72345" w:rsidRPr="00CF2529" w:rsidRDefault="0069399F" w:rsidP="00B62669">
      <w:pPr>
        <w:spacing w:before="120"/>
        <w:ind w:left="360"/>
      </w:pPr>
      <w:proofErr w:type="spellStart"/>
      <w:r w:rsidRPr="00CF2529">
        <w:t>Kbd</w:t>
      </w:r>
      <w:proofErr w:type="spellEnd"/>
      <w:r w:rsidR="000B5B8F">
        <w:t xml:space="preserve"> </w:t>
      </w:r>
      <w:r w:rsidR="00F72345" w:rsidRPr="00CF2529">
        <w:t>- the melodic position range of the built chord depends on the octave position of the chord taken in the Main zone of the keyboard (with borders between E and E of the next octave).</w:t>
      </w:r>
    </w:p>
    <w:p w14:paraId="354D8C65" w14:textId="77777777" w:rsidR="00400B5D" w:rsidRPr="00CF2529" w:rsidRDefault="00400B5D" w:rsidP="00DA5F8E">
      <w:pPr>
        <w:spacing w:before="240"/>
      </w:pPr>
      <w:r w:rsidRPr="00CF2529">
        <w:rPr>
          <w:b/>
          <w:bCs/>
        </w:rPr>
        <w:t>User Chords</w:t>
      </w:r>
      <w:r w:rsidR="00DA5F8E" w:rsidRPr="00CF2529">
        <w:rPr>
          <w:b/>
        </w:rPr>
        <w:t xml:space="preserve"> </w:t>
      </w:r>
      <w:r w:rsidR="00DA5F8E" w:rsidRPr="00CF2529">
        <w:t>-</w:t>
      </w:r>
      <w:r w:rsidRPr="00CF2529">
        <w:t xml:space="preserve"> opens Chord Editor</w:t>
      </w:r>
      <w:r w:rsidR="0069399F" w:rsidRPr="00CF2529">
        <w:t>.</w:t>
      </w:r>
    </w:p>
    <w:p w14:paraId="7B0FD887" w14:textId="77777777" w:rsidR="00FA2350" w:rsidRPr="00CF2529" w:rsidRDefault="00B37173" w:rsidP="00FA2350">
      <w:pPr>
        <w:spacing w:before="120"/>
      </w:pPr>
      <w:r w:rsidRPr="00CF2529">
        <w:rPr>
          <w:b/>
          <w:bCs/>
        </w:rPr>
        <w:t xml:space="preserve">Upper/Lower </w:t>
      </w:r>
      <w:r w:rsidR="00F72345" w:rsidRPr="00CF2529">
        <w:rPr>
          <w:b/>
          <w:bCs/>
        </w:rPr>
        <w:t>Strings</w:t>
      </w:r>
      <w:r w:rsidR="00F72345" w:rsidRPr="00CF2529">
        <w:t xml:space="preserve"> </w:t>
      </w:r>
      <w:r w:rsidR="00796CEF" w:rsidRPr="00CF2529">
        <w:t>-</w:t>
      </w:r>
      <w:r w:rsidRPr="00CF2529">
        <w:t xml:space="preserve"> allow</w:t>
      </w:r>
      <w:r w:rsidR="00FA2350" w:rsidRPr="00CF2529">
        <w:t xml:space="preserve"> disabling upper and/or lower strings in chord</w:t>
      </w:r>
      <w:r w:rsidR="00140036" w:rsidRPr="00CF2529">
        <w:t>s</w:t>
      </w:r>
      <w:r w:rsidR="00FA2350" w:rsidRPr="00CF2529">
        <w:t xml:space="preserve">, so you can pare your </w:t>
      </w:r>
      <w:r w:rsidR="00140036" w:rsidRPr="00CF2529">
        <w:t>strums</w:t>
      </w:r>
      <w:r w:rsidR="00FA2350" w:rsidRPr="00CF2529">
        <w:t xml:space="preserve"> down to any five, four, three, two or just a single string by selecting the first available string# in upper/lower </w:t>
      </w:r>
      <w:r w:rsidR="00DC12C6" w:rsidRPr="00CF2529">
        <w:t>numeric</w:t>
      </w:r>
      <w:r w:rsidR="00FA2350" w:rsidRPr="00CF2529">
        <w:t xml:space="preserve"> boxes</w:t>
      </w:r>
      <w:r w:rsidR="00140036" w:rsidRPr="00CF2529">
        <w:t xml:space="preserve"> (</w:t>
      </w:r>
      <w:proofErr w:type="gramStart"/>
      <w:r w:rsidR="00140036" w:rsidRPr="00CF2529">
        <w:t>e.g.</w:t>
      </w:r>
      <w:proofErr w:type="gramEnd"/>
      <w:r w:rsidR="00140036" w:rsidRPr="00CF2529">
        <w:t xml:space="preserve"> selecting 2/5 will disable the 1</w:t>
      </w:r>
      <w:r w:rsidR="005F2BA6" w:rsidRPr="00CF2529">
        <w:t>st</w:t>
      </w:r>
      <w:r w:rsidR="00140036" w:rsidRPr="00CF2529">
        <w:t xml:space="preserve"> and 6</w:t>
      </w:r>
      <w:r w:rsidR="005F2BA6" w:rsidRPr="00CF2529">
        <w:t>th</w:t>
      </w:r>
      <w:r w:rsidR="00140036" w:rsidRPr="00CF2529">
        <w:t xml:space="preserve"> strings in the strums)</w:t>
      </w:r>
      <w:r w:rsidR="00FA2350" w:rsidRPr="00CF2529">
        <w:t>.</w:t>
      </w:r>
    </w:p>
    <w:p w14:paraId="29F2AB14" w14:textId="77777777" w:rsidR="001C52D9" w:rsidRDefault="0052337F" w:rsidP="00FA2350">
      <w:pPr>
        <w:spacing w:before="120"/>
      </w:pPr>
      <w:r w:rsidRPr="00CF2529">
        <w:rPr>
          <w:b/>
        </w:rPr>
        <w:t>Chord/Bass</w:t>
      </w:r>
      <w:r w:rsidRPr="00CF2529">
        <w:t xml:space="preserve"> </w:t>
      </w:r>
      <w:r w:rsidR="00796CEF" w:rsidRPr="00CF2529">
        <w:t>-</w:t>
      </w:r>
      <w:r w:rsidRPr="00CF2529">
        <w:t xml:space="preserve"> switches on </w:t>
      </w:r>
      <w:r w:rsidR="0082533A" w:rsidRPr="00CF2529">
        <w:t xml:space="preserve">the </w:t>
      </w:r>
      <w:r w:rsidRPr="00CF2529">
        <w:t>X/Y chord detect mode letting you construct major/minor triad chords with any desirable note in the Bass, e.g. A/G</w:t>
      </w:r>
      <w:r w:rsidR="00FC6772" w:rsidRPr="00CF2529">
        <w:t xml:space="preserve"> (A</w:t>
      </w:r>
      <w:r w:rsidR="00F71132" w:rsidRPr="00CF2529">
        <w:t xml:space="preserve"> </w:t>
      </w:r>
      <w:r w:rsidR="00FC6772" w:rsidRPr="00CF2529">
        <w:t>major chord over G bass)</w:t>
      </w:r>
      <w:r w:rsidRPr="00CF2529">
        <w:t xml:space="preserve"> for G-A-C#-E </w:t>
      </w:r>
      <w:r w:rsidR="00EC2A3F" w:rsidRPr="00CF2529">
        <w:t>voicing</w:t>
      </w:r>
      <w:r w:rsidRPr="00CF2529">
        <w:t xml:space="preserve">, D/F# </w:t>
      </w:r>
      <w:r w:rsidR="00FC6772" w:rsidRPr="00CF2529">
        <w:t>(</w:t>
      </w:r>
      <w:r w:rsidR="0076247F" w:rsidRPr="00CF2529">
        <w:t>D</w:t>
      </w:r>
      <w:r w:rsidR="00F71132" w:rsidRPr="00CF2529">
        <w:t xml:space="preserve"> </w:t>
      </w:r>
      <w:r w:rsidR="0076247F" w:rsidRPr="00CF2529">
        <w:t xml:space="preserve">major chord inversion with F# </w:t>
      </w:r>
      <w:r w:rsidR="00FC6772" w:rsidRPr="00CF2529">
        <w:t xml:space="preserve">bass note) </w:t>
      </w:r>
      <w:r w:rsidRPr="00CF2529">
        <w:t xml:space="preserve">for F#-A-D </w:t>
      </w:r>
      <w:r w:rsidR="00EC2A3F" w:rsidRPr="00CF2529">
        <w:t>voicing</w:t>
      </w:r>
      <w:r w:rsidR="00FC6772" w:rsidRPr="00CF2529">
        <w:t>,</w:t>
      </w:r>
      <w:r w:rsidRPr="00CF2529">
        <w:t xml:space="preserve"> F/G </w:t>
      </w:r>
      <w:r w:rsidR="00FC6772" w:rsidRPr="00CF2529">
        <w:t>(F</w:t>
      </w:r>
      <w:r w:rsidR="00F71132" w:rsidRPr="00CF2529">
        <w:t xml:space="preserve"> </w:t>
      </w:r>
      <w:r w:rsidR="00FC6772" w:rsidRPr="00CF2529">
        <w:t xml:space="preserve">major chord over G bass) </w:t>
      </w:r>
      <w:r w:rsidR="00EC2A3F" w:rsidRPr="00CF2529">
        <w:t xml:space="preserve">for </w:t>
      </w:r>
      <w:r w:rsidRPr="00CF2529">
        <w:t xml:space="preserve">G-A-C-F </w:t>
      </w:r>
      <w:r w:rsidR="00EC2A3F" w:rsidRPr="00CF2529">
        <w:t>voicing</w:t>
      </w:r>
      <w:r w:rsidRPr="00CF2529">
        <w:t xml:space="preserve">, etc… </w:t>
      </w:r>
    </w:p>
    <w:p w14:paraId="5D99F7CE" w14:textId="77777777" w:rsidR="00F72345" w:rsidRPr="00CF2529" w:rsidRDefault="00F72345" w:rsidP="007F3BAC">
      <w:pPr>
        <w:pStyle w:val="Heading2"/>
      </w:pPr>
      <w:bookmarkStart w:id="136" w:name="_Bass_&amp;_Chord"/>
      <w:bookmarkStart w:id="137" w:name="_Toc79224637"/>
      <w:bookmarkStart w:id="138" w:name="_Toc79224823"/>
      <w:bookmarkStart w:id="139" w:name="_Toc79224927"/>
      <w:bookmarkStart w:id="140" w:name="_Toc79226134"/>
      <w:bookmarkStart w:id="141" w:name="_Toc308106848"/>
      <w:bookmarkStart w:id="142" w:name="_Toc62863251"/>
      <w:bookmarkStart w:id="143" w:name="_Toc62896020"/>
      <w:bookmarkStart w:id="144" w:name="_Toc108456243"/>
      <w:bookmarkEnd w:id="136"/>
      <w:r w:rsidRPr="00CF2529">
        <w:t>Bass &amp; Chord Mode</w:t>
      </w:r>
      <w:bookmarkEnd w:id="137"/>
      <w:bookmarkEnd w:id="138"/>
      <w:bookmarkEnd w:id="139"/>
      <w:bookmarkEnd w:id="140"/>
      <w:bookmarkEnd w:id="141"/>
      <w:bookmarkEnd w:id="142"/>
      <w:bookmarkEnd w:id="143"/>
      <w:bookmarkEnd w:id="144"/>
    </w:p>
    <w:p w14:paraId="76C475FF" w14:textId="39EB15C8" w:rsidR="0018732E" w:rsidRDefault="006625E6" w:rsidP="00576A07">
      <w:pPr>
        <w:spacing w:before="120"/>
        <w:jc w:val="center"/>
      </w:pPr>
      <w:r>
        <w:rPr>
          <w:noProof/>
        </w:rPr>
        <w:drawing>
          <wp:inline distT="0" distB="0" distL="0" distR="0" wp14:anchorId="3B290871" wp14:editId="0ADC2103">
            <wp:extent cx="6115050" cy="14478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115050" cy="1447800"/>
                    </a:xfrm>
                    <a:prstGeom prst="rect">
                      <a:avLst/>
                    </a:prstGeom>
                    <a:noFill/>
                    <a:ln>
                      <a:noFill/>
                    </a:ln>
                  </pic:spPr>
                </pic:pic>
              </a:graphicData>
            </a:graphic>
          </wp:inline>
        </w:drawing>
      </w:r>
    </w:p>
    <w:p w14:paraId="69EFA182" w14:textId="77777777" w:rsidR="00576A07" w:rsidRPr="00CF2529" w:rsidRDefault="00576A07" w:rsidP="0018732E">
      <w:pPr>
        <w:pStyle w:val="a"/>
      </w:pPr>
      <w:r w:rsidRPr="00CF2529">
        <w:t>Bass &amp; Chord mode window</w:t>
      </w:r>
    </w:p>
    <w:p w14:paraId="2913EB65" w14:textId="77777777" w:rsidR="00F72345" w:rsidRPr="00CF2529" w:rsidRDefault="0076247F" w:rsidP="00B62669">
      <w:pPr>
        <w:spacing w:before="120"/>
      </w:pPr>
      <w:r w:rsidRPr="00CF2529">
        <w:t xml:space="preserve">In this mode </w:t>
      </w:r>
      <w:r w:rsidR="00E1407A">
        <w:t>RealEight</w:t>
      </w:r>
      <w:r w:rsidR="00F72345" w:rsidRPr="00CF2529">
        <w:t xml:space="preserve"> detects the chord taken </w:t>
      </w:r>
      <w:r w:rsidR="00F61547" w:rsidRPr="00CF2529">
        <w:t>in the Main zone of</w:t>
      </w:r>
      <w:r w:rsidR="00F72345" w:rsidRPr="00CF2529">
        <w:t xml:space="preserve"> the keyboard, builds its guitar version and plays its Root note (Bass I) only. The Repeat zone keys now have </w:t>
      </w:r>
      <w:r w:rsidR="00B514A9" w:rsidRPr="00CF2529">
        <w:t xml:space="preserve">the </w:t>
      </w:r>
      <w:r w:rsidR="00F72345" w:rsidRPr="00CF2529">
        <w:t>following functions:</w:t>
      </w:r>
    </w:p>
    <w:p w14:paraId="7C3A3C22" w14:textId="77777777" w:rsidR="00F72345" w:rsidRPr="00CF2529" w:rsidRDefault="00F72345" w:rsidP="0018732E">
      <w:pPr>
        <w:numPr>
          <w:ilvl w:val="0"/>
          <w:numId w:val="7"/>
        </w:numPr>
        <w:spacing w:before="120"/>
      </w:pPr>
      <w:r w:rsidRPr="00CF2529">
        <w:lastRenderedPageBreak/>
        <w:t>C</w:t>
      </w:r>
      <w:r w:rsidR="00040F07">
        <w:t>4</w:t>
      </w:r>
      <w:r w:rsidRPr="00CF2529">
        <w:t xml:space="preserve"> triggers Bass </w:t>
      </w:r>
      <w:r w:rsidR="00F61547" w:rsidRPr="00CF2529">
        <w:t>I</w:t>
      </w:r>
      <w:r w:rsidR="00C87E7B" w:rsidRPr="00CF2529">
        <w:t xml:space="preserve"> (Root note).</w:t>
      </w:r>
    </w:p>
    <w:p w14:paraId="6121D844" w14:textId="77777777" w:rsidR="00F72345" w:rsidRPr="00CF2529" w:rsidRDefault="00F72345" w:rsidP="0018732E">
      <w:pPr>
        <w:numPr>
          <w:ilvl w:val="0"/>
          <w:numId w:val="7"/>
        </w:numPr>
        <w:spacing w:before="120"/>
      </w:pPr>
      <w:r w:rsidRPr="00CF2529">
        <w:t>D</w:t>
      </w:r>
      <w:r w:rsidR="00040F07">
        <w:t>4</w:t>
      </w:r>
      <w:r w:rsidRPr="00CF2529">
        <w:t xml:space="preserve"> triggers Bass </w:t>
      </w:r>
      <w:r w:rsidR="00F61547" w:rsidRPr="00CF2529">
        <w:t>II</w:t>
      </w:r>
      <w:r w:rsidRPr="00CF2529">
        <w:t xml:space="preserve"> (Alternative bass, usually the 5th degree of the chord).</w:t>
      </w:r>
    </w:p>
    <w:p w14:paraId="6A72828A" w14:textId="4B67A8A7" w:rsidR="00F72345" w:rsidRPr="00CF2529" w:rsidRDefault="006625E6" w:rsidP="00B62669">
      <w:pPr>
        <w:spacing w:before="120"/>
      </w:pPr>
      <w:r w:rsidRPr="00CF2529">
        <w:rPr>
          <w:noProof/>
        </w:rPr>
        <mc:AlternateContent>
          <mc:Choice Requires="wpg">
            <w:drawing>
              <wp:anchor distT="0" distB="0" distL="114300" distR="114300" simplePos="0" relativeHeight="251654144" behindDoc="0" locked="0" layoutInCell="1" allowOverlap="1" wp14:anchorId="3438D877" wp14:editId="53B11461">
                <wp:simplePos x="0" y="0"/>
                <wp:positionH relativeFrom="column">
                  <wp:posOffset>-74930</wp:posOffset>
                </wp:positionH>
                <wp:positionV relativeFrom="paragraph">
                  <wp:posOffset>720725</wp:posOffset>
                </wp:positionV>
                <wp:extent cx="5887085" cy="2630805"/>
                <wp:effectExtent l="0" t="0" r="1905" b="2540"/>
                <wp:wrapTopAndBottom/>
                <wp:docPr id="387"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87085" cy="2630805"/>
                          <a:chOff x="1701" y="1854"/>
                          <a:chExt cx="9271" cy="4146"/>
                        </a:xfrm>
                      </wpg:grpSpPr>
                      <pic:pic xmlns:pic="http://schemas.openxmlformats.org/drawingml/2006/picture">
                        <pic:nvPicPr>
                          <pic:cNvPr id="388" name="Picture 86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2257" y="2946"/>
                            <a:ext cx="8715" cy="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89" name="Text Box 865"/>
                        <wps:cNvSpPr txBox="1">
                          <a:spLocks noChangeArrowheads="1"/>
                        </wps:cNvSpPr>
                        <wps:spPr bwMode="auto">
                          <a:xfrm>
                            <a:off x="9081" y="1854"/>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18B41F" w14:textId="77777777" w:rsidR="003E1337" w:rsidRPr="00A5483B" w:rsidRDefault="003E1337" w:rsidP="005F2BA6">
                              <w:pPr>
                                <w:rPr>
                                  <w:sz w:val="20"/>
                                  <w:szCs w:val="20"/>
                                </w:rPr>
                              </w:pPr>
                              <w:r>
                                <w:rPr>
                                  <w:sz w:val="20"/>
                                  <w:szCs w:val="20"/>
                                </w:rPr>
                                <w:t xml:space="preserve">   </w:t>
                              </w:r>
                              <w:r w:rsidRPr="00A5483B">
                                <w:rPr>
                                  <w:sz w:val="20"/>
                                  <w:szCs w:val="20"/>
                                </w:rPr>
                                <w:t>Muted</w:t>
                              </w:r>
                            </w:p>
                          </w:txbxContent>
                        </wps:txbx>
                        <wps:bodyPr rot="0" vert="horz" wrap="square" lIns="0" tIns="0" rIns="0" bIns="0" anchor="t" anchorCtr="0" upright="1">
                          <a:noAutofit/>
                        </wps:bodyPr>
                      </wps:wsp>
                      <wps:wsp>
                        <wps:cNvPr id="390" name="Line 866"/>
                        <wps:cNvCnPr>
                          <a:cxnSpLocks noChangeShapeType="1"/>
                        </wps:cNvCnPr>
                        <wps:spPr bwMode="auto">
                          <a:xfrm flipH="1">
                            <a:off x="8856" y="2317"/>
                            <a:ext cx="765"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391" name="Line 867"/>
                        <wps:cNvCnPr>
                          <a:cxnSpLocks noChangeShapeType="1"/>
                        </wps:cNvCnPr>
                        <wps:spPr bwMode="auto">
                          <a:xfrm flipH="1">
                            <a:off x="9156" y="2317"/>
                            <a:ext cx="465" cy="570"/>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392" name="Line 868"/>
                        <wps:cNvCnPr>
                          <a:cxnSpLocks noChangeShapeType="1"/>
                        </wps:cNvCnPr>
                        <wps:spPr bwMode="auto">
                          <a:xfrm>
                            <a:off x="9621" y="2317"/>
                            <a:ext cx="1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3" name="Line 869"/>
                        <wps:cNvCnPr>
                          <a:cxnSpLocks noChangeShapeType="1"/>
                        </wps:cNvCnPr>
                        <wps:spPr bwMode="auto">
                          <a:xfrm>
                            <a:off x="9621" y="2317"/>
                            <a:ext cx="4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4" name="Line 870"/>
                        <wps:cNvCnPr>
                          <a:cxnSpLocks noChangeShapeType="1"/>
                        </wps:cNvCnPr>
                        <wps:spPr bwMode="auto">
                          <a:xfrm>
                            <a:off x="9621" y="2317"/>
                            <a:ext cx="72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5" name="Text Box 871"/>
                        <wps:cNvSpPr txBox="1">
                          <a:spLocks noChangeArrowheads="1"/>
                        </wps:cNvSpPr>
                        <wps:spPr bwMode="auto">
                          <a:xfrm>
                            <a:off x="9801" y="4737"/>
                            <a:ext cx="72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23A269" w14:textId="77777777" w:rsidR="003E1337" w:rsidRPr="00A5483B" w:rsidRDefault="003E1337" w:rsidP="005F2BA6">
                              <w:pPr>
                                <w:jc w:val="center"/>
                                <w:rPr>
                                  <w:sz w:val="20"/>
                                  <w:szCs w:val="20"/>
                                </w:rPr>
                              </w:pPr>
                              <w:r w:rsidRPr="00A5483B">
                                <w:rPr>
                                  <w:sz w:val="20"/>
                                  <w:szCs w:val="20"/>
                                </w:rPr>
                                <w:t>Strum</w:t>
                              </w:r>
                            </w:p>
                          </w:txbxContent>
                        </wps:txbx>
                        <wps:bodyPr rot="0" vert="horz" wrap="square" lIns="0" tIns="0" rIns="0" bIns="0" anchor="t" anchorCtr="0" upright="1">
                          <a:noAutofit/>
                        </wps:bodyPr>
                      </wps:wsp>
                      <wps:wsp>
                        <wps:cNvPr id="396" name="Line 872"/>
                        <wps:cNvCnPr>
                          <a:cxnSpLocks noChangeShapeType="1"/>
                        </wps:cNvCnPr>
                        <wps:spPr bwMode="auto">
                          <a:xfrm flipH="1" flipV="1">
                            <a:off x="9306" y="4212"/>
                            <a:ext cx="855" cy="528"/>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7" name="Line 873"/>
                        <wps:cNvCnPr>
                          <a:cxnSpLocks noChangeShapeType="1"/>
                        </wps:cNvCnPr>
                        <wps:spPr bwMode="auto">
                          <a:xfrm flipH="1" flipV="1">
                            <a:off x="9606" y="4197"/>
                            <a:ext cx="555" cy="54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8" name="Line 874"/>
                        <wps:cNvCnPr>
                          <a:cxnSpLocks noChangeShapeType="1"/>
                        </wps:cNvCnPr>
                        <wps:spPr bwMode="auto">
                          <a:xfrm flipH="1" flipV="1">
                            <a:off x="9891" y="4182"/>
                            <a:ext cx="270" cy="558"/>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99" name="Line 875"/>
                        <wps:cNvCnPr>
                          <a:cxnSpLocks noChangeShapeType="1"/>
                        </wps:cNvCnPr>
                        <wps:spPr bwMode="auto">
                          <a:xfrm flipV="1">
                            <a:off x="10161" y="4182"/>
                            <a:ext cx="30" cy="558"/>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0" name="Line 876"/>
                        <wps:cNvCnPr>
                          <a:cxnSpLocks noChangeShapeType="1"/>
                        </wps:cNvCnPr>
                        <wps:spPr bwMode="auto">
                          <a:xfrm flipV="1">
                            <a:off x="10161" y="4212"/>
                            <a:ext cx="300" cy="528"/>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1" name="Line 877"/>
                        <wps:cNvCnPr>
                          <a:cxnSpLocks noChangeShapeType="1"/>
                        </wps:cNvCnPr>
                        <wps:spPr bwMode="auto">
                          <a:xfrm flipV="1">
                            <a:off x="10161" y="4197"/>
                            <a:ext cx="615" cy="54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2" name="Line 878"/>
                        <wps:cNvCnPr>
                          <a:cxnSpLocks noChangeShapeType="1"/>
                        </wps:cNvCnPr>
                        <wps:spPr bwMode="auto">
                          <a:xfrm>
                            <a:off x="8541" y="4377"/>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3" name="Text Box 879"/>
                        <wps:cNvSpPr txBox="1">
                          <a:spLocks noChangeArrowheads="1"/>
                        </wps:cNvSpPr>
                        <wps:spPr bwMode="auto">
                          <a:xfrm>
                            <a:off x="8901" y="5637"/>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CBFBD3" w14:textId="77777777" w:rsidR="003E1337" w:rsidRPr="00A5483B" w:rsidRDefault="003E1337" w:rsidP="005F2BA6">
                              <w:pPr>
                                <w:jc w:val="center"/>
                                <w:rPr>
                                  <w:sz w:val="20"/>
                                  <w:szCs w:val="20"/>
                                </w:rPr>
                              </w:pPr>
                              <w:r w:rsidRPr="00A5483B">
                                <w:rPr>
                                  <w:sz w:val="20"/>
                                  <w:szCs w:val="20"/>
                                </w:rPr>
                                <w:t>Repeat keys</w:t>
                              </w:r>
                            </w:p>
                          </w:txbxContent>
                        </wps:txbx>
                        <wps:bodyPr rot="0" vert="horz" wrap="square" lIns="0" tIns="0" rIns="0" bIns="0" anchor="t" anchorCtr="0" upright="1">
                          <a:noAutofit/>
                        </wps:bodyPr>
                      </wps:wsp>
                      <wps:wsp>
                        <wps:cNvPr id="404" name="Line 880"/>
                        <wps:cNvCnPr>
                          <a:cxnSpLocks noChangeShapeType="1"/>
                        </wps:cNvCnPr>
                        <wps:spPr bwMode="auto">
                          <a:xfrm>
                            <a:off x="2841" y="4392"/>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5" name="Text Box 881"/>
                        <wps:cNvSpPr txBox="1">
                          <a:spLocks noChangeArrowheads="1"/>
                        </wps:cNvSpPr>
                        <wps:spPr bwMode="auto">
                          <a:xfrm>
                            <a:off x="4761" y="5115"/>
                            <a:ext cx="18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14A9F" w14:textId="77777777" w:rsidR="003E1337" w:rsidRPr="00A5483B" w:rsidRDefault="003E1337" w:rsidP="00A5483B">
                              <w:pPr>
                                <w:spacing w:after="0"/>
                                <w:jc w:val="center"/>
                                <w:rPr>
                                  <w:sz w:val="20"/>
                                  <w:szCs w:val="20"/>
                                </w:rPr>
                              </w:pPr>
                              <w:r w:rsidRPr="00A5483B">
                                <w:rPr>
                                  <w:sz w:val="20"/>
                                  <w:szCs w:val="20"/>
                                </w:rPr>
                                <w:t>Chord detect</w:t>
                              </w:r>
                            </w:p>
                            <w:p w14:paraId="08C87335" w14:textId="77777777" w:rsidR="003E1337" w:rsidRPr="00A36532" w:rsidRDefault="003E1337" w:rsidP="00A5483B">
                              <w:pPr>
                                <w:spacing w:after="0"/>
                                <w:jc w:val="center"/>
                              </w:pPr>
                              <w:r w:rsidRPr="00A5483B">
                                <w:rPr>
                                  <w:sz w:val="20"/>
                                  <w:szCs w:val="20"/>
                                </w:rPr>
                                <w:t>(bass play)</w:t>
                              </w:r>
                            </w:p>
                          </w:txbxContent>
                        </wps:txbx>
                        <wps:bodyPr rot="0" vert="horz" wrap="square" lIns="0" tIns="0" rIns="0" bIns="0" anchor="t" anchorCtr="0" upright="1">
                          <a:noAutofit/>
                        </wps:bodyPr>
                      </wps:wsp>
                      <wps:wsp>
                        <wps:cNvPr id="406" name="Line 882"/>
                        <wps:cNvCnPr>
                          <a:cxnSpLocks noChangeShapeType="1"/>
                        </wps:cNvCnPr>
                        <wps:spPr bwMode="auto">
                          <a:xfrm flipH="1">
                            <a:off x="2841" y="5457"/>
                            <a:ext cx="1830"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7" name="Line 883"/>
                        <wps:cNvCnPr>
                          <a:cxnSpLocks noChangeShapeType="1"/>
                        </wps:cNvCnPr>
                        <wps:spPr bwMode="auto">
                          <a:xfrm>
                            <a:off x="6606" y="5457"/>
                            <a:ext cx="193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8" name="Line 884"/>
                        <wps:cNvCnPr>
                          <a:cxnSpLocks noChangeShapeType="1"/>
                        </wps:cNvCnPr>
                        <wps:spPr bwMode="auto">
                          <a:xfrm flipH="1">
                            <a:off x="8541" y="5457"/>
                            <a:ext cx="2160"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09" name="Line 885"/>
                        <wps:cNvCnPr>
                          <a:cxnSpLocks noChangeShapeType="1"/>
                        </wps:cNvCnPr>
                        <wps:spPr bwMode="auto">
                          <a:xfrm>
                            <a:off x="10341" y="5457"/>
                            <a:ext cx="58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0" name="Text Box 886"/>
                        <wps:cNvSpPr txBox="1">
                          <a:spLocks noChangeArrowheads="1"/>
                        </wps:cNvSpPr>
                        <wps:spPr bwMode="auto">
                          <a:xfrm>
                            <a:off x="2241" y="1857"/>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F93A3A" w14:textId="77777777" w:rsidR="003E1337" w:rsidRPr="00A5483B" w:rsidRDefault="003E1337" w:rsidP="005F2BA6">
                              <w:pPr>
                                <w:rPr>
                                  <w:sz w:val="20"/>
                                  <w:szCs w:val="20"/>
                                </w:rPr>
                              </w:pPr>
                              <w:r>
                                <w:rPr>
                                  <w:sz w:val="20"/>
                                  <w:szCs w:val="20"/>
                                </w:rPr>
                                <w:t xml:space="preserve">    </w:t>
                              </w:r>
                              <w:r w:rsidRPr="00A5483B">
                                <w:rPr>
                                  <w:sz w:val="20"/>
                                  <w:szCs w:val="20"/>
                                </w:rPr>
                                <w:t xml:space="preserve">Muted </w:t>
                              </w:r>
                            </w:p>
                          </w:txbxContent>
                        </wps:txbx>
                        <wps:bodyPr rot="0" vert="horz" wrap="square" lIns="0" tIns="0" rIns="0" bIns="0" anchor="t" anchorCtr="0" upright="1">
                          <a:noAutofit/>
                        </wps:bodyPr>
                      </wps:wsp>
                      <wps:wsp>
                        <wps:cNvPr id="411" name="Line 887"/>
                        <wps:cNvCnPr>
                          <a:cxnSpLocks noChangeShapeType="1"/>
                        </wps:cNvCnPr>
                        <wps:spPr bwMode="auto">
                          <a:xfrm flipH="1">
                            <a:off x="2541" y="2217"/>
                            <a:ext cx="240"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2" name="Line 888"/>
                        <wps:cNvCnPr>
                          <a:cxnSpLocks noChangeShapeType="1"/>
                        </wps:cNvCnPr>
                        <wps:spPr bwMode="auto">
                          <a:xfrm>
                            <a:off x="2781" y="2217"/>
                            <a:ext cx="75"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3" name="Text Box 889"/>
                        <wps:cNvSpPr txBox="1">
                          <a:spLocks noChangeArrowheads="1"/>
                        </wps:cNvSpPr>
                        <wps:spPr bwMode="auto">
                          <a:xfrm>
                            <a:off x="1701" y="2937"/>
                            <a:ext cx="360"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9A893" w14:textId="77777777" w:rsidR="003E1337" w:rsidRPr="00A5483B" w:rsidRDefault="003E1337" w:rsidP="005F2BA6">
                              <w:pPr>
                                <w:jc w:val="center"/>
                                <w:rPr>
                                  <w:sz w:val="20"/>
                                  <w:szCs w:val="20"/>
                                </w:rPr>
                              </w:pPr>
                              <w:r w:rsidRPr="00A5483B">
                                <w:rPr>
                                  <w:sz w:val="20"/>
                                  <w:szCs w:val="20"/>
                                </w:rPr>
                                <w:t>Strum</w:t>
                              </w:r>
                            </w:p>
                          </w:txbxContent>
                        </wps:txbx>
                        <wps:bodyPr rot="0" vert="vert270" wrap="square" lIns="0" tIns="0" rIns="0" bIns="0" anchor="t" anchorCtr="0" upright="1">
                          <a:noAutofit/>
                        </wps:bodyPr>
                      </wps:wsp>
                      <wps:wsp>
                        <wps:cNvPr id="414" name="Line 890"/>
                        <wps:cNvCnPr>
                          <a:cxnSpLocks noChangeShapeType="1"/>
                        </wps:cNvCnPr>
                        <wps:spPr bwMode="auto">
                          <a:xfrm>
                            <a:off x="2061" y="3657"/>
                            <a:ext cx="630" cy="40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5" name="Line 891"/>
                        <wps:cNvCnPr>
                          <a:cxnSpLocks noChangeShapeType="1"/>
                        </wps:cNvCnPr>
                        <wps:spPr bwMode="auto">
                          <a:xfrm>
                            <a:off x="2061" y="3657"/>
                            <a:ext cx="315" cy="39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6" name="Line 892"/>
                        <wps:cNvCnPr>
                          <a:cxnSpLocks noChangeShapeType="1"/>
                        </wps:cNvCnPr>
                        <wps:spPr bwMode="auto">
                          <a:xfrm flipH="1">
                            <a:off x="2241" y="5457"/>
                            <a:ext cx="600" cy="5"/>
                          </a:xfrm>
                          <a:prstGeom prst="line">
                            <a:avLst/>
                          </a:prstGeom>
                          <a:noFill/>
                          <a:ln w="6350">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7" name="Line 893"/>
                        <wps:cNvCnPr>
                          <a:cxnSpLocks noChangeShapeType="1"/>
                        </wps:cNvCnPr>
                        <wps:spPr bwMode="auto">
                          <a:xfrm>
                            <a:off x="2601" y="5457"/>
                            <a:ext cx="3" cy="36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8" name="Line 894"/>
                        <wps:cNvCnPr>
                          <a:cxnSpLocks noChangeShapeType="1"/>
                        </wps:cNvCnPr>
                        <wps:spPr bwMode="auto">
                          <a:xfrm>
                            <a:off x="2601" y="5817"/>
                            <a:ext cx="6300" cy="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19" name="Line 895"/>
                        <wps:cNvCnPr>
                          <a:cxnSpLocks noChangeShapeType="1"/>
                        </wps:cNvCnPr>
                        <wps:spPr bwMode="auto">
                          <a:xfrm>
                            <a:off x="9621" y="5457"/>
                            <a:ext cx="0" cy="180"/>
                          </a:xfrm>
                          <a:prstGeom prst="line">
                            <a:avLst/>
                          </a:prstGeom>
                          <a:noFill/>
                          <a:ln w="3175">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0" name="Text Box 896"/>
                        <wps:cNvSpPr txBox="1">
                          <a:spLocks noChangeArrowheads="1"/>
                        </wps:cNvSpPr>
                        <wps:spPr bwMode="auto">
                          <a:xfrm>
                            <a:off x="8721" y="4755"/>
                            <a:ext cx="72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5FB3C0" w14:textId="77777777" w:rsidR="003E1337" w:rsidRPr="00A5483B" w:rsidRDefault="003E1337" w:rsidP="005F2BA6">
                              <w:pPr>
                                <w:jc w:val="center"/>
                                <w:rPr>
                                  <w:sz w:val="20"/>
                                  <w:szCs w:val="20"/>
                                </w:rPr>
                              </w:pPr>
                              <w:r w:rsidRPr="00A5483B">
                                <w:rPr>
                                  <w:sz w:val="20"/>
                                  <w:szCs w:val="20"/>
                                </w:rPr>
                                <w:t>Bass</w:t>
                              </w:r>
                            </w:p>
                          </w:txbxContent>
                        </wps:txbx>
                        <wps:bodyPr rot="0" vert="horz" wrap="square" lIns="0" tIns="0" rIns="0" bIns="0" anchor="t" anchorCtr="0" upright="1">
                          <a:noAutofit/>
                        </wps:bodyPr>
                      </wps:wsp>
                      <wps:wsp>
                        <wps:cNvPr id="421" name="Line 897"/>
                        <wps:cNvCnPr>
                          <a:cxnSpLocks noChangeShapeType="1"/>
                        </wps:cNvCnPr>
                        <wps:spPr bwMode="auto">
                          <a:xfrm flipH="1" flipV="1">
                            <a:off x="8691" y="4170"/>
                            <a:ext cx="390" cy="58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2" name="Line 898"/>
                        <wps:cNvCnPr>
                          <a:cxnSpLocks noChangeShapeType="1"/>
                        </wps:cNvCnPr>
                        <wps:spPr bwMode="auto">
                          <a:xfrm flipH="1" flipV="1">
                            <a:off x="8991" y="4185"/>
                            <a:ext cx="9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3" name="Text Box 899"/>
                        <wps:cNvSpPr txBox="1">
                          <a:spLocks noChangeArrowheads="1"/>
                        </wps:cNvSpPr>
                        <wps:spPr bwMode="auto">
                          <a:xfrm>
                            <a:off x="8571" y="3900"/>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58CEE6" w14:textId="77777777" w:rsidR="003E1337" w:rsidRPr="00A36532" w:rsidRDefault="003E1337" w:rsidP="005F2BA6">
                              <w:pPr>
                                <w:jc w:val="center"/>
                              </w:pPr>
                              <w:r>
                                <w:t>I</w:t>
                              </w:r>
                            </w:p>
                          </w:txbxContent>
                        </wps:txbx>
                        <wps:bodyPr rot="0" vert="horz" wrap="square" lIns="0" tIns="0" rIns="0" bIns="0" anchor="t" anchorCtr="0" upright="1">
                          <a:noAutofit/>
                        </wps:bodyPr>
                      </wps:wsp>
                      <wps:wsp>
                        <wps:cNvPr id="424" name="Text Box 900"/>
                        <wps:cNvSpPr txBox="1">
                          <a:spLocks noChangeArrowheads="1"/>
                        </wps:cNvSpPr>
                        <wps:spPr bwMode="auto">
                          <a:xfrm>
                            <a:off x="8836" y="3904"/>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099AD" w14:textId="77777777" w:rsidR="003E1337" w:rsidRPr="00A36532" w:rsidRDefault="003E1337" w:rsidP="005F2BA6">
                              <w:pPr>
                                <w:jc w:val="center"/>
                              </w:pPr>
                              <w:r>
                                <w:t>II</w:t>
                              </w:r>
                            </w:p>
                          </w:txbxContent>
                        </wps:txbx>
                        <wps:bodyPr rot="0" vert="horz" wrap="square" lIns="0" tIns="0" rIns="0" bIns="0" anchor="t" anchorCtr="0" upright="1">
                          <a:noAutofit/>
                        </wps:bodyPr>
                      </wps:wsp>
                      <wps:wsp>
                        <wps:cNvPr id="425" name="Text Box 901"/>
                        <wps:cNvSpPr txBox="1">
                          <a:spLocks noChangeArrowheads="1"/>
                        </wps:cNvSpPr>
                        <wps:spPr bwMode="auto">
                          <a:xfrm>
                            <a:off x="2241" y="4560"/>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FB180" w14:textId="77777777" w:rsidR="003E1337" w:rsidRPr="00A36532" w:rsidRDefault="003E1337" w:rsidP="005F2BA6">
                              <w:pPr>
                                <w:jc w:val="center"/>
                              </w:pPr>
                              <w:r>
                                <w:t>C0</w:t>
                              </w:r>
                            </w:p>
                          </w:txbxContent>
                        </wps:txbx>
                        <wps:bodyPr rot="0" vert="horz" wrap="square" lIns="0" tIns="0" rIns="0" bIns="0" anchor="t" anchorCtr="0" upright="1">
                          <a:noAutofit/>
                        </wps:bodyPr>
                      </wps:wsp>
                      <wps:wsp>
                        <wps:cNvPr id="426" name="Rectangle 902"/>
                        <wps:cNvSpPr>
                          <a:spLocks noChangeArrowheads="1"/>
                        </wps:cNvSpPr>
                        <wps:spPr bwMode="auto">
                          <a:xfrm rot="2844757">
                            <a:off x="5816" y="1935"/>
                            <a:ext cx="818" cy="3358"/>
                          </a:xfrm>
                          <a:prstGeom prst="rect">
                            <a:avLst/>
                          </a:prstGeom>
                          <a:solidFill>
                            <a:srgbClr val="FFFFFF"/>
                          </a:solidFill>
                          <a:ln>
                            <a:noFill/>
                          </a:ln>
                          <a:effectLst/>
                          <a:extLst>
                            <a:ext uri="{91240B29-F687-4F45-9708-019B960494DF}">
                              <a14:hiddenLine xmlns:a14="http://schemas.microsoft.com/office/drawing/2010/main" w="6350" algn="ctr">
                                <a:solidFill>
                                  <a:srgbClr val="000000"/>
                                </a:solidFill>
                                <a:miter lim="800000"/>
                                <a:headEnd/>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427" name="Line 903"/>
                        <wps:cNvCnPr>
                          <a:cxnSpLocks noChangeShapeType="1"/>
                        </wps:cNvCnPr>
                        <wps:spPr bwMode="auto">
                          <a:xfrm flipV="1">
                            <a:off x="4737" y="2955"/>
                            <a:ext cx="1599" cy="1467"/>
                          </a:xfrm>
                          <a:prstGeom prst="line">
                            <a:avLst/>
                          </a:prstGeom>
                          <a:noFill/>
                          <a:ln w="6350">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28" name="Line 904"/>
                        <wps:cNvCnPr>
                          <a:cxnSpLocks noChangeShapeType="1"/>
                        </wps:cNvCnPr>
                        <wps:spPr bwMode="auto">
                          <a:xfrm flipV="1">
                            <a:off x="5955" y="2954"/>
                            <a:ext cx="1599" cy="1467"/>
                          </a:xfrm>
                          <a:prstGeom prst="line">
                            <a:avLst/>
                          </a:prstGeom>
                          <a:noFill/>
                          <a:ln w="6350">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3438D877" id="Group 863" o:spid="_x0000_s1166" style="position:absolute;margin-left:-5.9pt;margin-top:56.75pt;width:463.55pt;height:207.15pt;z-index:251654144" coordorigin="1701,1854" coordsize="9271,41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">
                <v:shape id="Picture 864" o:spid="_x0000_s1167" type="#_x0000_t75" style="position:absolute;left:2257;top:2946;width:8715;height:1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">
                  <v:imagedata r:id="rId26" o:title=""/>
                </v:shape>
                <v:shape id="Text Box 865" o:spid="_x0000_s1168" type="#_x0000_t202" style="position:absolute;left:9081;top:1854;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" filled="f" stroked="f">
                  <v:textbox inset="0,0,0,0">
                    <w:txbxContent>
                      <w:p w14:paraId="7518B41F" w14:textId="77777777" w:rsidR="003E1337" w:rsidRPr="00A5483B" w:rsidRDefault="003E1337" w:rsidP="005F2BA6">
                        <w:pPr>
                          <w:rPr>
                            <w:sz w:val="20"/>
                            <w:szCs w:val="20"/>
                          </w:rPr>
                        </w:pPr>
                        <w:r>
                          <w:rPr>
                            <w:sz w:val="20"/>
                            <w:szCs w:val="20"/>
                          </w:rPr>
                          <w:t xml:space="preserve">   </w:t>
                        </w:r>
                        <w:r w:rsidRPr="00A5483B">
                          <w:rPr>
                            <w:sz w:val="20"/>
                            <w:szCs w:val="20"/>
                          </w:rPr>
                          <w:t>Muted</w:t>
                        </w:r>
                      </w:p>
                    </w:txbxContent>
                  </v:textbox>
                </v:shape>
                <v:line id="Line 866" o:spid="_x0000_s1169" style="position:absolute;flip:x;visibility:visible;mso-wrap-style:square" from="8856,2317" to="962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" strokeweight=".5pt">
                  <v:stroke endarrow="block" endarrowwidth="narrow" endarrowlength="short"/>
                </v:line>
                <v:line id="Line 867" o:spid="_x0000_s1170" style="position:absolute;flip:x;visibility:visible;mso-wrap-style:square" from="9156,2317" to="962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" strokeweight=".5pt">
                  <v:stroke endarrow="block" endarrowwidth="narrow" endarrowlength="short"/>
                </v:line>
                <v:line id="Line 868" o:spid="_x0000_s1171" style="position:absolute;visibility:visible;mso-wrap-style:square" from="9621,2317" to="974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" strokeweight=".5pt">
                  <v:stroke endarrow="block" endarrowwidth="narrow" endarrowlength="short"/>
                </v:line>
                <v:line id="Line 869" o:spid="_x0000_s1172" style="position:absolute;visibility:visible;mso-wrap-style:square" from="9621,2317" to="1004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" strokeweight=".5pt">
                  <v:stroke endarrow="block" endarrowwidth="narrow" endarrowlength="short"/>
                </v:line>
                <v:line id="Line 870" o:spid="_x0000_s1173" style="position:absolute;visibility:visible;mso-wrap-style:square" from="9621,2317" to="10341,2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" strokeweight=".5pt">
                  <v:stroke endarrow="block" endarrowwidth="narrow" endarrowlength="short"/>
                </v:line>
                <v:shape id="Text Box 871" o:spid="_x0000_s1174" type="#_x0000_t202" style="position:absolute;left:9801;top:4737;width:72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" filled="f" stroked="f">
                  <v:textbox inset="0,0,0,0">
                    <w:txbxContent>
                      <w:p w14:paraId="0923A269" w14:textId="77777777" w:rsidR="003E1337" w:rsidRPr="00A5483B" w:rsidRDefault="003E1337" w:rsidP="005F2BA6">
                        <w:pPr>
                          <w:jc w:val="center"/>
                          <w:rPr>
                            <w:sz w:val="20"/>
                            <w:szCs w:val="20"/>
                          </w:rPr>
                        </w:pPr>
                        <w:r w:rsidRPr="00A5483B">
                          <w:rPr>
                            <w:sz w:val="20"/>
                            <w:szCs w:val="20"/>
                          </w:rPr>
                          <w:t>Strum</w:t>
                        </w:r>
                      </w:p>
                    </w:txbxContent>
                  </v:textbox>
                </v:shape>
                <v:line id="Line 872" o:spid="_x0000_s1175" style="position:absolute;flip:x y;visibility:visible;mso-wrap-style:square" from="9306,4212" to="10161,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" strokeweight=".5pt">
                  <v:stroke endarrow="block" endarrowwidth="narrow" endarrowlength="short"/>
                </v:line>
                <v:line id="Line 873" o:spid="_x0000_s1176" style="position:absolute;flip:x y;visibility:visible;mso-wrap-style:square" from="9606,4197" to="10161,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" strokeweight=".5pt">
                  <v:stroke endarrow="block" endarrowwidth="narrow" endarrowlength="short"/>
                </v:line>
                <v:line id="Line 874" o:spid="_x0000_s1177" style="position:absolute;flip:x y;visibility:visible;mso-wrap-style:square" from="9891,4182" to="10161,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" strokeweight=".5pt">
                  <v:stroke endarrow="block" endarrowwidth="narrow" endarrowlength="short"/>
                </v:line>
                <v:line id="Line 875" o:spid="_x0000_s1178" style="position:absolute;flip:y;visibility:visible;mso-wrap-style:square" from="10161,4182" to="10191,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" strokeweight=".5pt">
                  <v:stroke endarrow="block" endarrowwidth="narrow" endarrowlength="short"/>
                </v:line>
                <v:line id="Line 876" o:spid="_x0000_s1179" style="position:absolute;flip:y;visibility:visible;mso-wrap-style:square" from="10161,4212" to="10461,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" strokeweight=".5pt">
                  <v:stroke endarrow="block" endarrowwidth="narrow" endarrowlength="short"/>
                </v:line>
                <v:line id="Line 877" o:spid="_x0000_s1180" style="position:absolute;flip:y;visibility:visible;mso-wrap-style:square" from="10161,4197" to="10776,4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" strokeweight=".5pt">
                  <v:stroke endarrow="block" endarrowwidth="narrow" endarrowlength="short"/>
                </v:line>
                <v:line id="Line 878" o:spid="_x0000_s1181" style="position:absolute;visibility:visible;mso-wrap-style:square" from="8541,4377" to="854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" strokeweight=".5pt">
                  <v:stroke dashstyle="1 1" endarrowwidth="narrow" endarrowlength="short"/>
                </v:line>
                <v:shape id="Text Box 879" o:spid="_x0000_s1182" type="#_x0000_t202" style="position:absolute;left:8901;top:5637;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" filled="f" stroked="f">
                  <v:textbox inset="0,0,0,0">
                    <w:txbxContent>
                      <w:p w14:paraId="07CBFBD3" w14:textId="77777777" w:rsidR="003E1337" w:rsidRPr="00A5483B" w:rsidRDefault="003E1337" w:rsidP="005F2BA6">
                        <w:pPr>
                          <w:jc w:val="center"/>
                          <w:rPr>
                            <w:sz w:val="20"/>
                            <w:szCs w:val="20"/>
                          </w:rPr>
                        </w:pPr>
                        <w:r w:rsidRPr="00A5483B">
                          <w:rPr>
                            <w:sz w:val="20"/>
                            <w:szCs w:val="20"/>
                          </w:rPr>
                          <w:t>Repeat keys</w:t>
                        </w:r>
                      </w:p>
                    </w:txbxContent>
                  </v:textbox>
                </v:shape>
                <v:line id="Line 880" o:spid="_x0000_s1183" style="position:absolute;visibility:visible;mso-wrap-style:square" from="2841,4392" to="2841,54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" strokeweight=".5pt">
                  <v:stroke dashstyle="1 1" endarrowwidth="narrow" endarrowlength="short"/>
                </v:line>
                <v:shape id="Text Box 881" o:spid="_x0000_s1184" type="#_x0000_t202" style="position:absolute;left:4761;top:5115;width:18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" filled="f" stroked="f">
                  <v:textbox inset="0,0,0,0">
                    <w:txbxContent>
                      <w:p w14:paraId="09F14A9F" w14:textId="77777777" w:rsidR="003E1337" w:rsidRPr="00A5483B" w:rsidRDefault="003E1337" w:rsidP="00A5483B">
                        <w:pPr>
                          <w:spacing w:after="0"/>
                          <w:jc w:val="center"/>
                          <w:rPr>
                            <w:sz w:val="20"/>
                            <w:szCs w:val="20"/>
                          </w:rPr>
                        </w:pPr>
                        <w:r w:rsidRPr="00A5483B">
                          <w:rPr>
                            <w:sz w:val="20"/>
                            <w:szCs w:val="20"/>
                          </w:rPr>
                          <w:t>Chord detect</w:t>
                        </w:r>
                      </w:p>
                      <w:p w14:paraId="08C87335" w14:textId="77777777" w:rsidR="003E1337" w:rsidRPr="00A36532" w:rsidRDefault="003E1337" w:rsidP="00A5483B">
                        <w:pPr>
                          <w:spacing w:after="0"/>
                          <w:jc w:val="center"/>
                        </w:pPr>
                        <w:r w:rsidRPr="00A5483B">
                          <w:rPr>
                            <w:sz w:val="20"/>
                            <w:szCs w:val="20"/>
                          </w:rPr>
                          <w:t>(bass play)</w:t>
                        </w:r>
                      </w:p>
                    </w:txbxContent>
                  </v:textbox>
                </v:shape>
                <v:line id="Line 882" o:spid="_x0000_s1185" style="position:absolute;flip:x;visibility:visible;mso-wrap-style:square" from="2841,5457" to="467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" strokeweight=".5pt">
                  <v:stroke endarrow="block" endarrowwidth="narrow" endarrowlength="short"/>
                </v:line>
                <v:line id="Line 883" o:spid="_x0000_s1186" style="position:absolute;visibility:visible;mso-wrap-style:square" from="6606,5457" to="854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" strokeweight=".5pt">
                  <v:stroke endarrow="block" endarrowwidth="narrow" endarrowlength="short"/>
                </v:line>
                <v:line id="Line 884" o:spid="_x0000_s1187" style="position:absolute;flip:x;visibility:visible;mso-wrap-style:square" from="8541,5457" to="10701,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" strokeweight=".5pt">
                  <v:stroke endarrow="block" endarrowwidth="narrow" endarrowlength="short"/>
                </v:line>
                <v:line id="Line 885" o:spid="_x0000_s1188" style="position:absolute;visibility:visible;mso-wrap-style:square" from="10341,5457" to="10926,5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" strokeweight=".5pt">
                  <v:stroke endarrow="block" endarrowwidth="narrow" endarrowlength="short"/>
                </v:line>
                <v:shape id="Text Box 886" o:spid="_x0000_s1189" type="#_x0000_t202" style="position:absolute;left:2241;top:1857;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" filled="f" stroked="f">
                  <v:textbox inset="0,0,0,0">
                    <w:txbxContent>
                      <w:p w14:paraId="30F93A3A" w14:textId="77777777" w:rsidR="003E1337" w:rsidRPr="00A5483B" w:rsidRDefault="003E1337" w:rsidP="005F2BA6">
                        <w:pPr>
                          <w:rPr>
                            <w:sz w:val="20"/>
                            <w:szCs w:val="20"/>
                          </w:rPr>
                        </w:pPr>
                        <w:r>
                          <w:rPr>
                            <w:sz w:val="20"/>
                            <w:szCs w:val="20"/>
                          </w:rPr>
                          <w:t xml:space="preserve">    </w:t>
                        </w:r>
                        <w:r w:rsidRPr="00A5483B">
                          <w:rPr>
                            <w:sz w:val="20"/>
                            <w:szCs w:val="20"/>
                          </w:rPr>
                          <w:t xml:space="preserve">Muted </w:t>
                        </w:r>
                      </w:p>
                    </w:txbxContent>
                  </v:textbox>
                </v:shape>
                <v:line id="Line 887" o:spid="_x0000_s1190" style="position:absolute;flip:x;visibility:visible;mso-wrap-style:square" from="2541,2217" to="2781,2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" strokeweight=".5pt">
                  <v:stroke endarrow="block" endarrowwidth="narrow" endarrowlength="short"/>
                </v:line>
                <v:line id="Line 888" o:spid="_x0000_s1191" style="position:absolute;visibility:visible;mso-wrap-style:square" from="2781,2217" to="2856,28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" strokeweight=".5pt">
                  <v:stroke endarrow="block" endarrowwidth="narrow" endarrowlength="short"/>
                </v:line>
                <v:shape id="Text Box 889" o:spid="_x0000_s1192" type="#_x0000_t202" style="position:absolute;left:1701;top:2937;width:36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" filled="f" stroked="f">
                  <v:textbox style="layout-flow:vertical;mso-layout-flow-alt:bottom-to-top" inset="0,0,0,0">
                    <w:txbxContent>
                      <w:p w14:paraId="5DF9A893" w14:textId="77777777" w:rsidR="003E1337" w:rsidRPr="00A5483B" w:rsidRDefault="003E1337" w:rsidP="005F2BA6">
                        <w:pPr>
                          <w:jc w:val="center"/>
                          <w:rPr>
                            <w:sz w:val="20"/>
                            <w:szCs w:val="20"/>
                          </w:rPr>
                        </w:pPr>
                        <w:r w:rsidRPr="00A5483B">
                          <w:rPr>
                            <w:sz w:val="20"/>
                            <w:szCs w:val="20"/>
                          </w:rPr>
                          <w:t>Strum</w:t>
                        </w:r>
                      </w:p>
                    </w:txbxContent>
                  </v:textbox>
                </v:shape>
                <v:line id="Line 890" o:spid="_x0000_s1193" style="position:absolute;visibility:visible;mso-wrap-style:square" from="2061,3657" to="2691,40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" strokeweight=".5pt">
                  <v:stroke endarrow="block" endarrowwidth="narrow" endarrowlength="short"/>
                </v:line>
                <v:line id="Line 891" o:spid="_x0000_s1194" style="position:absolute;visibility:visible;mso-wrap-style:square" from="2061,3657" to="2376,40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" strokeweight=".5pt">
                  <v:stroke endarrow="block" endarrowwidth="narrow" endarrowlength="short"/>
                </v:line>
                <v:line id="Line 892" o:spid="_x0000_s1195" style="position:absolute;flip:x;visibility:visible;mso-wrap-style:square" from="2241,5457" to="2841,5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" strokeweight=".5pt">
                  <v:stroke startarrow="block" startarrowwidth="narrow" startarrowlength="short" endarrow="block" endarrowwidth="narrow" endarrowlength="short"/>
                </v:line>
                <v:line id="Line 893" o:spid="_x0000_s1196" style="position:absolute;visibility:visible;mso-wrap-style:square" from="2601,5457" to="2604,5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" strokeweight=".25pt">
                  <v:stroke dashstyle="1 1" endarrowwidth="narrow" endarrowlength="short"/>
                </v:line>
                <v:line id="Line 894" o:spid="_x0000_s1197" style="position:absolute;visibility:visible;mso-wrap-style:square" from="2601,5817" to="8901,58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" strokeweight=".25pt">
                  <v:stroke dashstyle="1 1" endarrowwidth="narrow" endarrowlength="short"/>
                </v:line>
                <v:line id="Line 895" o:spid="_x0000_s1198" style="position:absolute;visibility:visible;mso-wrap-style:square" from="9621,5457" to="9621,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" strokeweight=".25pt">
                  <v:stroke dashstyle="1 1" endarrowwidth="narrow" endarrowlength="short"/>
                </v:line>
                <v:shape id="Text Box 896" o:spid="_x0000_s1199" type="#_x0000_t202" style="position:absolute;left:8721;top:4755;width:72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" filled="f" stroked="f">
                  <v:textbox inset="0,0,0,0">
                    <w:txbxContent>
                      <w:p w14:paraId="175FB3C0" w14:textId="77777777" w:rsidR="003E1337" w:rsidRPr="00A5483B" w:rsidRDefault="003E1337" w:rsidP="005F2BA6">
                        <w:pPr>
                          <w:jc w:val="center"/>
                          <w:rPr>
                            <w:sz w:val="20"/>
                            <w:szCs w:val="20"/>
                          </w:rPr>
                        </w:pPr>
                        <w:r w:rsidRPr="00A5483B">
                          <w:rPr>
                            <w:sz w:val="20"/>
                            <w:szCs w:val="20"/>
                          </w:rPr>
                          <w:t>Bass</w:t>
                        </w:r>
                      </w:p>
                    </w:txbxContent>
                  </v:textbox>
                </v:shape>
                <v:line id="Line 897" o:spid="_x0000_s1200" style="position:absolute;flip:x y;visibility:visible;mso-wrap-style:square" from="8691,4170" to="9081,4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" strokeweight=".5pt">
                  <v:stroke endarrow="block" endarrowwidth="narrow" endarrowlength="short"/>
                </v:line>
                <v:line id="Line 898" o:spid="_x0000_s1201" style="position:absolute;flip:x y;visibility:visible;mso-wrap-style:square" from="8991,4185" to="9081,4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" strokeweight=".5pt">
                  <v:stroke endarrow="block" endarrowwidth="narrow" endarrowlength="short"/>
                </v:line>
                <v:shape id="Text Box 899" o:spid="_x0000_s1202" type="#_x0000_t202" style="position:absolute;left:8571;top:3900;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" filled="f" stroked="f">
                  <v:textbox inset="0,0,0,0">
                    <w:txbxContent>
                      <w:p w14:paraId="2E58CEE6" w14:textId="77777777" w:rsidR="003E1337" w:rsidRPr="00A36532" w:rsidRDefault="003E1337" w:rsidP="005F2BA6">
                        <w:pPr>
                          <w:jc w:val="center"/>
                        </w:pPr>
                        <w:r>
                          <w:t>I</w:t>
                        </w:r>
                      </w:p>
                    </w:txbxContent>
                  </v:textbox>
                </v:shape>
                <v:shape id="Text Box 900" o:spid="_x0000_s1203" type="#_x0000_t202" style="position:absolute;left:8836;top:3904;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" filled="f" stroked="f">
                  <v:textbox inset="0,0,0,0">
                    <w:txbxContent>
                      <w:p w14:paraId="27A099AD" w14:textId="77777777" w:rsidR="003E1337" w:rsidRPr="00A36532" w:rsidRDefault="003E1337" w:rsidP="005F2BA6">
                        <w:pPr>
                          <w:jc w:val="center"/>
                        </w:pPr>
                        <w:r>
                          <w:t>II</w:t>
                        </w:r>
                      </w:p>
                    </w:txbxContent>
                  </v:textbox>
                </v:shape>
                <v:shape id="Text Box 901" o:spid="_x0000_s1204" type="#_x0000_t202" style="position:absolute;left:2241;top:4560;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" filled="f" stroked="f">
                  <v:textbox inset="0,0,0,0">
                    <w:txbxContent>
                      <w:p w14:paraId="0A6FB180" w14:textId="77777777" w:rsidR="003E1337" w:rsidRPr="00A36532" w:rsidRDefault="003E1337" w:rsidP="005F2BA6">
                        <w:pPr>
                          <w:jc w:val="center"/>
                        </w:pPr>
                        <w:r>
                          <w:t>C0</w:t>
                        </w:r>
                      </w:p>
                    </w:txbxContent>
                  </v:textbox>
                </v:shape>
                <v:rect id="Rectangle 902" o:spid="_x0000_s1205" style="position:absolute;left:5816;top:1935;width:818;height:3358;rotation:3107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" stroked="f" strokeweight=".5pt">
                  <v:stroke endarrowwidth="narrow" endarrowlength="short"/>
                </v:rect>
                <v:line id="Line 903" o:spid="_x0000_s1206" style="position:absolute;flip:y;visibility:visible;mso-wrap-style:square" from="4737,2955" to="6336,44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" strokeweight=".5pt">
                  <v:stroke endarrowwidth="narrow" endarrowlength="short"/>
                </v:line>
                <v:line id="Line 904" o:spid="_x0000_s1207" style="position:absolute;flip:y;visibility:visible;mso-wrap-style:square" from="5955,2954" to="7554,4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" strokeweight=".5pt">
                  <v:stroke endarrowwidth="narrow" endarrowlength="short"/>
                </v:line>
                <w10:wrap type="topAndBottom"/>
              </v:group>
            </w:pict>
          </mc:Fallback>
        </mc:AlternateContent>
      </w:r>
      <w:r w:rsidR="00F72345" w:rsidRPr="00CF2529">
        <w:t>The rest of the keys in both right and left Repeat zones trigger up and down strums of the upper strings of the chord, black keys perform muted strums of the same strings).</w:t>
      </w:r>
    </w:p>
    <w:p w14:paraId="4606E02B" w14:textId="77777777" w:rsidR="00B62669" w:rsidRPr="00CF2529" w:rsidRDefault="00B62669"/>
    <w:p w14:paraId="10D2AB04" w14:textId="77777777" w:rsidR="00F72345" w:rsidRPr="00CF2529" w:rsidRDefault="00F72345" w:rsidP="007F3BAC">
      <w:pPr>
        <w:pStyle w:val="Heading3"/>
      </w:pPr>
      <w:bookmarkStart w:id="145" w:name="_Toc308106849"/>
      <w:r w:rsidRPr="00CF2529">
        <w:t>Controls</w:t>
      </w:r>
      <w:bookmarkEnd w:id="145"/>
    </w:p>
    <w:p w14:paraId="7CF76050" w14:textId="2377401F" w:rsidR="00432C60" w:rsidRPr="00CF2529" w:rsidRDefault="006625E6" w:rsidP="00432C60">
      <w:pPr>
        <w:spacing w:before="120"/>
        <w:jc w:val="center"/>
        <w:rPr>
          <w:b/>
          <w:bCs/>
        </w:rPr>
      </w:pPr>
      <w:r>
        <w:rPr>
          <w:b/>
          <w:bCs/>
          <w:noProof/>
        </w:rPr>
        <w:drawing>
          <wp:inline distT="0" distB="0" distL="0" distR="0" wp14:anchorId="3035A9A0" wp14:editId="25680AE9">
            <wp:extent cx="3019425" cy="132397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19425" cy="1323975"/>
                    </a:xfrm>
                    <a:prstGeom prst="rect">
                      <a:avLst/>
                    </a:prstGeom>
                    <a:noFill/>
                    <a:ln>
                      <a:noFill/>
                    </a:ln>
                  </pic:spPr>
                </pic:pic>
              </a:graphicData>
            </a:graphic>
          </wp:inline>
        </w:drawing>
      </w:r>
    </w:p>
    <w:p w14:paraId="3936CF2E" w14:textId="77777777" w:rsidR="004622C7" w:rsidRPr="00CF2529" w:rsidRDefault="00F72345" w:rsidP="006B5C02">
      <w:pPr>
        <w:spacing w:before="240"/>
      </w:pPr>
      <w:r w:rsidRPr="00CF2529">
        <w:rPr>
          <w:b/>
          <w:bCs/>
        </w:rPr>
        <w:t>Chord position</w:t>
      </w:r>
      <w:r w:rsidRPr="00CF2529">
        <w:t xml:space="preserve"> - selects the melodic position range for the built chords.</w:t>
      </w:r>
    </w:p>
    <w:p w14:paraId="06B6E3C4" w14:textId="77777777" w:rsidR="004622C7" w:rsidRPr="00CF2529" w:rsidRDefault="00400B5D" w:rsidP="006B5C02">
      <w:pPr>
        <w:spacing w:before="240"/>
      </w:pPr>
      <w:r w:rsidRPr="00CF2529">
        <w:rPr>
          <w:b/>
          <w:bCs/>
        </w:rPr>
        <w:t>User Chords</w:t>
      </w:r>
      <w:r w:rsidR="004622C7" w:rsidRPr="00CF2529">
        <w:t xml:space="preserve"> </w:t>
      </w:r>
      <w:r w:rsidR="00DA5F8E" w:rsidRPr="00CF2529">
        <w:t>-</w:t>
      </w:r>
      <w:r w:rsidR="004622C7" w:rsidRPr="00CF2529">
        <w:t xml:space="preserve"> </w:t>
      </w:r>
      <w:r w:rsidRPr="00CF2529">
        <w:t>opens Chord Editor</w:t>
      </w:r>
    </w:p>
    <w:p w14:paraId="314C97B1" w14:textId="77777777" w:rsidR="00F72345" w:rsidRPr="00CF2529" w:rsidRDefault="004622C7" w:rsidP="00B62669">
      <w:pPr>
        <w:spacing w:before="120"/>
      </w:pPr>
      <w:r w:rsidRPr="00CF2529">
        <w:rPr>
          <w:b/>
          <w:bCs/>
        </w:rPr>
        <w:t xml:space="preserve">Number of </w:t>
      </w:r>
      <w:r w:rsidR="00F72345" w:rsidRPr="00CF2529">
        <w:rPr>
          <w:b/>
          <w:bCs/>
        </w:rPr>
        <w:t>Strings</w:t>
      </w:r>
      <w:r w:rsidR="00F72345" w:rsidRPr="00CF2529">
        <w:t xml:space="preserve"> - specifies the number of sounding strings in chords triggered by Repeat zone keys.</w:t>
      </w:r>
    </w:p>
    <w:p w14:paraId="626431B2" w14:textId="77777777" w:rsidR="000418FC" w:rsidRPr="00CF2529" w:rsidRDefault="00EC2A3F" w:rsidP="00B62669">
      <w:pPr>
        <w:spacing w:before="120"/>
      </w:pPr>
      <w:r w:rsidRPr="00CF2529">
        <w:rPr>
          <w:b/>
        </w:rPr>
        <w:t>Chord/Bass</w:t>
      </w:r>
      <w:r w:rsidRPr="00CF2529">
        <w:t xml:space="preserve"> </w:t>
      </w:r>
      <w:r w:rsidR="00796CEF" w:rsidRPr="00CF2529">
        <w:t>-</w:t>
      </w:r>
      <w:r w:rsidRPr="00CF2529">
        <w:t xml:space="preserve"> switches on </w:t>
      </w:r>
      <w:r w:rsidR="0082533A" w:rsidRPr="00CF2529">
        <w:t xml:space="preserve">the </w:t>
      </w:r>
      <w:r w:rsidRPr="00CF2529">
        <w:t>X/Y chord detect mode letting you construct major/minor triad chords with any desirable note in the Bass</w:t>
      </w:r>
      <w:r w:rsidR="000418FC" w:rsidRPr="00CF2529">
        <w:t>.</w:t>
      </w:r>
    </w:p>
    <w:p w14:paraId="38D3760C" w14:textId="77777777" w:rsidR="00F72345" w:rsidRPr="00CF2529" w:rsidRDefault="00F72345" w:rsidP="00B62669">
      <w:pPr>
        <w:spacing w:before="120"/>
      </w:pPr>
      <w:r w:rsidRPr="00CF2529">
        <w:rPr>
          <w:b/>
          <w:bCs/>
        </w:rPr>
        <w:t>Alter Bass</w:t>
      </w:r>
      <w:r w:rsidRPr="00CF2529">
        <w:t xml:space="preserve"> - automatically alternates between Bass I and Bass II when the same chord is taken in the Main zone.</w:t>
      </w:r>
    </w:p>
    <w:p w14:paraId="236471EB" w14:textId="77777777" w:rsidR="00F72345" w:rsidRDefault="00F72345" w:rsidP="00B62669">
      <w:pPr>
        <w:spacing w:before="120"/>
      </w:pPr>
      <w:r w:rsidRPr="00CF2529">
        <w:rPr>
          <w:b/>
          <w:bCs/>
        </w:rPr>
        <w:t>Bass Mono</w:t>
      </w:r>
      <w:r w:rsidRPr="00CF2529">
        <w:t xml:space="preserve"> - mutes Bass I note when the next Bass II is played.</w:t>
      </w:r>
    </w:p>
    <w:p w14:paraId="5F7309C1" w14:textId="77777777" w:rsidR="009F74A8" w:rsidRPr="005A120C" w:rsidRDefault="008351EF" w:rsidP="00B62669">
      <w:pPr>
        <w:spacing w:before="120"/>
      </w:pPr>
      <w:r w:rsidRPr="005A120C">
        <w:rPr>
          <w:b/>
          <w:bCs/>
        </w:rPr>
        <w:t>Drop Bass</w:t>
      </w:r>
    </w:p>
    <w:p w14:paraId="5B4A1298" w14:textId="77777777" w:rsidR="008351EF" w:rsidRPr="005A120C" w:rsidRDefault="008351EF" w:rsidP="00B62669">
      <w:pPr>
        <w:spacing w:before="120"/>
      </w:pPr>
      <w:r w:rsidRPr="005A120C">
        <w:t>Drop Bass option allows to lower Bass I note by octave (</w:t>
      </w:r>
      <w:r w:rsidR="00F92DAC" w:rsidRPr="005A120C">
        <w:t xml:space="preserve">will </w:t>
      </w:r>
      <w:r w:rsidRPr="005A120C">
        <w:t>play it on the lowest string possible)</w:t>
      </w:r>
    </w:p>
    <w:p w14:paraId="43B8371F" w14:textId="77777777" w:rsidR="009F74A8" w:rsidRPr="005A120C" w:rsidRDefault="009F74A8" w:rsidP="00B62669">
      <w:pPr>
        <w:spacing w:before="120"/>
      </w:pPr>
      <w:r w:rsidRPr="005A120C">
        <w:lastRenderedPageBreak/>
        <w:t xml:space="preserve">Drop Bass </w:t>
      </w:r>
      <w:r w:rsidR="008351EF" w:rsidRPr="005A120C">
        <w:t>has three se</w:t>
      </w:r>
      <w:r w:rsidR="00F92DAC" w:rsidRPr="005A120C">
        <w:t>lection</w:t>
      </w:r>
      <w:r w:rsidR="008351EF" w:rsidRPr="005A120C">
        <w:t>s: Off, On, and Keyboard.</w:t>
      </w:r>
    </w:p>
    <w:p w14:paraId="0D277B4E" w14:textId="186BED34" w:rsidR="009F74A8" w:rsidRPr="005A120C" w:rsidRDefault="006625E6" w:rsidP="009F74A8">
      <w:pPr>
        <w:spacing w:before="120"/>
        <w:jc w:val="center"/>
      </w:pPr>
      <w:r w:rsidRPr="005A120C">
        <w:rPr>
          <w:noProof/>
        </w:rPr>
        <w:drawing>
          <wp:inline distT="0" distB="0" distL="0" distR="0" wp14:anchorId="15B9190C" wp14:editId="12C48696">
            <wp:extent cx="2019300" cy="9525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019300" cy="952500"/>
                    </a:xfrm>
                    <a:prstGeom prst="rect">
                      <a:avLst/>
                    </a:prstGeom>
                    <a:noFill/>
                    <a:ln>
                      <a:noFill/>
                    </a:ln>
                  </pic:spPr>
                </pic:pic>
              </a:graphicData>
            </a:graphic>
          </wp:inline>
        </w:drawing>
      </w:r>
    </w:p>
    <w:p w14:paraId="3EB2070C" w14:textId="77777777" w:rsidR="008351EF" w:rsidRPr="00CF2529" w:rsidRDefault="008351EF" w:rsidP="00F92DAC">
      <w:pPr>
        <w:spacing w:before="120"/>
      </w:pPr>
      <w:r w:rsidRPr="005A120C">
        <w:t>With Keyboard mode dropping the bass note depends on the position of the chord taken in the Main zone of the keyboard (in higher ranges Bass I note will be played on a normal string).</w:t>
      </w:r>
    </w:p>
    <w:p w14:paraId="4EC53B8A" w14:textId="77777777" w:rsidR="00F72345" w:rsidRDefault="00F72345" w:rsidP="007F3BAC">
      <w:pPr>
        <w:pStyle w:val="Heading2"/>
      </w:pPr>
      <w:bookmarkStart w:id="146" w:name="_Bass_&amp;_Pick"/>
      <w:bookmarkStart w:id="147" w:name="_Toc79224638"/>
      <w:bookmarkStart w:id="148" w:name="_Toc79224824"/>
      <w:bookmarkStart w:id="149" w:name="_Toc79224928"/>
      <w:bookmarkStart w:id="150" w:name="_Toc79226135"/>
      <w:bookmarkStart w:id="151" w:name="_Toc308106850"/>
      <w:bookmarkStart w:id="152" w:name="_Toc62863252"/>
      <w:bookmarkStart w:id="153" w:name="_Toc62896021"/>
      <w:bookmarkStart w:id="154" w:name="_Toc108456244"/>
      <w:bookmarkEnd w:id="146"/>
      <w:r w:rsidRPr="00CF2529">
        <w:t>Bass &amp; Pick Mode</w:t>
      </w:r>
      <w:bookmarkEnd w:id="147"/>
      <w:bookmarkEnd w:id="148"/>
      <w:bookmarkEnd w:id="149"/>
      <w:bookmarkEnd w:id="150"/>
      <w:bookmarkEnd w:id="151"/>
      <w:bookmarkEnd w:id="152"/>
      <w:bookmarkEnd w:id="153"/>
      <w:bookmarkEnd w:id="154"/>
    </w:p>
    <w:p w14:paraId="7F89F159" w14:textId="265A49A5" w:rsidR="0018732E" w:rsidRDefault="006625E6" w:rsidP="0018732E">
      <w:pPr>
        <w:keepNext/>
        <w:jc w:val="center"/>
      </w:pPr>
      <w:r>
        <w:rPr>
          <w:noProof/>
        </w:rPr>
        <w:drawing>
          <wp:inline distT="0" distB="0" distL="0" distR="0" wp14:anchorId="7902A47E" wp14:editId="3A388BDC">
            <wp:extent cx="6115050" cy="141922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115050" cy="1419225"/>
                    </a:xfrm>
                    <a:prstGeom prst="rect">
                      <a:avLst/>
                    </a:prstGeom>
                    <a:noFill/>
                    <a:ln>
                      <a:noFill/>
                    </a:ln>
                  </pic:spPr>
                </pic:pic>
              </a:graphicData>
            </a:graphic>
          </wp:inline>
        </w:drawing>
      </w:r>
    </w:p>
    <w:p w14:paraId="69FCE9D3" w14:textId="77777777" w:rsidR="00576A07" w:rsidRPr="007F3BAC" w:rsidRDefault="00576A07" w:rsidP="0018732E">
      <w:pPr>
        <w:pStyle w:val="a"/>
      </w:pPr>
      <w:r w:rsidRPr="007F3BAC">
        <w:t>Bass &amp; Pick mode window</w:t>
      </w:r>
    </w:p>
    <w:p w14:paraId="26A345A8" w14:textId="77777777" w:rsidR="00F72345" w:rsidRPr="00CF2529" w:rsidRDefault="0076247F" w:rsidP="00B62669">
      <w:pPr>
        <w:spacing w:before="120"/>
      </w:pPr>
      <w:r w:rsidRPr="00CF2529">
        <w:t xml:space="preserve">In this mode </w:t>
      </w:r>
      <w:r w:rsidR="00E1407A">
        <w:t>RealEight</w:t>
      </w:r>
      <w:r w:rsidRPr="00CF2529">
        <w:t xml:space="preserve"> </w:t>
      </w:r>
      <w:r w:rsidR="00F72345" w:rsidRPr="00CF2529">
        <w:t xml:space="preserve">identifies the chord taken in the </w:t>
      </w:r>
      <w:r w:rsidR="00F61547" w:rsidRPr="00CF2529">
        <w:t>M</w:t>
      </w:r>
      <w:r w:rsidR="00F72345" w:rsidRPr="00CF2529">
        <w:t>ain zone, builds its guitar version and plays only its Root note (Bass I).</w:t>
      </w:r>
    </w:p>
    <w:p w14:paraId="60B3F720" w14:textId="77777777" w:rsidR="00F72345" w:rsidRPr="00CF2529" w:rsidRDefault="00F72345" w:rsidP="00B62669">
      <w:pPr>
        <w:spacing w:before="120"/>
      </w:pPr>
      <w:r w:rsidRPr="00CF2529">
        <w:t>The Repeat zone keys trigger each voice of the chord separately, just as if you'd play it string-by-string on real guitar in the following way:</w:t>
      </w:r>
    </w:p>
    <w:p w14:paraId="731C7032" w14:textId="77777777" w:rsidR="00F72345" w:rsidRPr="00CF2529" w:rsidRDefault="00F72345" w:rsidP="0018732E">
      <w:pPr>
        <w:numPr>
          <w:ilvl w:val="0"/>
          <w:numId w:val="3"/>
        </w:numPr>
        <w:spacing w:before="120"/>
      </w:pPr>
      <w:r w:rsidRPr="00CF2529">
        <w:t>C</w:t>
      </w:r>
      <w:r w:rsidR="00CE533A">
        <w:t>4</w:t>
      </w:r>
      <w:r w:rsidRPr="00CF2529">
        <w:t xml:space="preserve"> triggers Bass I (Root note)</w:t>
      </w:r>
    </w:p>
    <w:p w14:paraId="25092BBF" w14:textId="77777777" w:rsidR="00F72345" w:rsidRPr="00CF2529" w:rsidRDefault="00F72345" w:rsidP="0018732E">
      <w:pPr>
        <w:numPr>
          <w:ilvl w:val="0"/>
          <w:numId w:val="3"/>
        </w:numPr>
        <w:spacing w:before="120"/>
      </w:pPr>
      <w:r w:rsidRPr="00CF2529">
        <w:t>D</w:t>
      </w:r>
      <w:r w:rsidR="00CE533A">
        <w:t>4</w:t>
      </w:r>
      <w:r w:rsidRPr="00CF2529">
        <w:t xml:space="preserve"> triggers Bass II (alternative bass)</w:t>
      </w:r>
    </w:p>
    <w:p w14:paraId="6BE00258" w14:textId="77777777" w:rsidR="00F72345" w:rsidRPr="00CF2529" w:rsidRDefault="00F72345" w:rsidP="0018732E">
      <w:pPr>
        <w:numPr>
          <w:ilvl w:val="0"/>
          <w:numId w:val="3"/>
        </w:numPr>
        <w:spacing w:before="120"/>
      </w:pPr>
      <w:r w:rsidRPr="00CF2529">
        <w:t>E</w:t>
      </w:r>
      <w:r w:rsidR="00CE533A">
        <w:t>4</w:t>
      </w:r>
      <w:r w:rsidRPr="00CF2529">
        <w:t xml:space="preserve"> triggers 4th string</w:t>
      </w:r>
    </w:p>
    <w:p w14:paraId="0BC6E082" w14:textId="77777777" w:rsidR="00F72345" w:rsidRPr="00CF2529" w:rsidRDefault="00F72345" w:rsidP="0018732E">
      <w:pPr>
        <w:numPr>
          <w:ilvl w:val="0"/>
          <w:numId w:val="3"/>
        </w:numPr>
        <w:spacing w:before="120"/>
      </w:pPr>
      <w:r w:rsidRPr="00CF2529">
        <w:t>F</w:t>
      </w:r>
      <w:r w:rsidR="00CE533A">
        <w:t>4</w:t>
      </w:r>
      <w:r w:rsidRPr="00CF2529">
        <w:t xml:space="preserve"> triggers 3rd string</w:t>
      </w:r>
    </w:p>
    <w:p w14:paraId="679F9C7D" w14:textId="77777777" w:rsidR="00F72345" w:rsidRPr="00CF2529" w:rsidRDefault="00F72345" w:rsidP="0018732E">
      <w:pPr>
        <w:numPr>
          <w:ilvl w:val="0"/>
          <w:numId w:val="3"/>
        </w:numPr>
        <w:spacing w:before="120"/>
      </w:pPr>
      <w:r w:rsidRPr="00CF2529">
        <w:t>G</w:t>
      </w:r>
      <w:r w:rsidR="00CE533A">
        <w:t>4</w:t>
      </w:r>
      <w:r w:rsidRPr="00CF2529">
        <w:t xml:space="preserve"> triggers 2nd string</w:t>
      </w:r>
    </w:p>
    <w:p w14:paraId="71434944" w14:textId="77777777" w:rsidR="00F72345" w:rsidRPr="00CF2529" w:rsidRDefault="00F72345" w:rsidP="0018732E">
      <w:pPr>
        <w:numPr>
          <w:ilvl w:val="0"/>
          <w:numId w:val="3"/>
        </w:numPr>
        <w:spacing w:before="120"/>
      </w:pPr>
      <w:r w:rsidRPr="00CF2529">
        <w:t>A</w:t>
      </w:r>
      <w:r w:rsidR="00CE533A">
        <w:t>4</w:t>
      </w:r>
      <w:r w:rsidRPr="00CF2529">
        <w:t xml:space="preserve"> triggers 1st string</w:t>
      </w:r>
    </w:p>
    <w:p w14:paraId="3D5E9816" w14:textId="77777777" w:rsidR="00F72345" w:rsidRDefault="00F72345" w:rsidP="00B62669">
      <w:pPr>
        <w:spacing w:before="120"/>
      </w:pPr>
      <w:r w:rsidRPr="00CF2529">
        <w:t xml:space="preserve">The other keys function as chosen in the </w:t>
      </w:r>
      <w:r w:rsidRPr="00CF2529">
        <w:rPr>
          <w:b/>
          <w:bCs/>
        </w:rPr>
        <w:t>Add-on string keys</w:t>
      </w:r>
      <w:r w:rsidRPr="00CF2529">
        <w:t xml:space="preserve"> combo box.</w:t>
      </w:r>
    </w:p>
    <w:p w14:paraId="70FD4A7F" w14:textId="77777777" w:rsidR="00E618FB" w:rsidRDefault="00E618FB" w:rsidP="00B62669">
      <w:pPr>
        <w:spacing w:before="120"/>
      </w:pPr>
      <w:r w:rsidRPr="00CF2529">
        <w:t>The keys of the left Repeat zone strum 4 upper voices of the chord (black keys perform muted strums</w:t>
      </w:r>
      <w:r>
        <w:t>)</w:t>
      </w:r>
    </w:p>
    <w:p w14:paraId="401FE76B" w14:textId="7DC039F8" w:rsidR="00CF161F" w:rsidRDefault="006625E6" w:rsidP="00E618FB">
      <w:pPr>
        <w:spacing w:before="120"/>
      </w:pPr>
      <w:r w:rsidRPr="00CF2529">
        <w:rPr>
          <w:noProof/>
        </w:rPr>
        <w:lastRenderedPageBreak/>
        <mc:AlternateContent>
          <mc:Choice Requires="wpg">
            <w:drawing>
              <wp:anchor distT="0" distB="0" distL="114300" distR="114300" simplePos="0" relativeHeight="251655168" behindDoc="0" locked="0" layoutInCell="1" allowOverlap="1" wp14:anchorId="03D52799" wp14:editId="459EF23F">
                <wp:simplePos x="0" y="0"/>
                <wp:positionH relativeFrom="column">
                  <wp:posOffset>121920</wp:posOffset>
                </wp:positionH>
                <wp:positionV relativeFrom="paragraph">
                  <wp:posOffset>41275</wp:posOffset>
                </wp:positionV>
                <wp:extent cx="5876925" cy="2413635"/>
                <wp:effectExtent l="3810" t="0" r="0" b="0"/>
                <wp:wrapTopAndBottom/>
                <wp:docPr id="349" name="Group 9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6925" cy="2413635"/>
                          <a:chOff x="1341" y="2034"/>
                          <a:chExt cx="9255" cy="3801"/>
                        </a:xfrm>
                      </wpg:grpSpPr>
                      <pic:pic xmlns:pic="http://schemas.openxmlformats.org/drawingml/2006/picture">
                        <pic:nvPicPr>
                          <pic:cNvPr id="350" name="Picture 90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1881" y="3078"/>
                            <a:ext cx="8715" cy="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51" name="Text Box 907"/>
                        <wps:cNvSpPr txBox="1">
                          <a:spLocks noChangeArrowheads="1"/>
                        </wps:cNvSpPr>
                        <wps:spPr bwMode="auto">
                          <a:xfrm>
                            <a:off x="8721" y="2034"/>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61964" w14:textId="77777777" w:rsidR="003E1337" w:rsidRPr="00A5483B" w:rsidRDefault="003E1337" w:rsidP="00CA0EB2">
                              <w:pPr>
                                <w:rPr>
                                  <w:sz w:val="20"/>
                                  <w:szCs w:val="20"/>
                                </w:rPr>
                              </w:pPr>
                              <w:r w:rsidRPr="00A5483B">
                                <w:rPr>
                                  <w:sz w:val="20"/>
                                  <w:szCs w:val="20"/>
                                </w:rPr>
                                <w:t>Add-on keys</w:t>
                              </w:r>
                            </w:p>
                          </w:txbxContent>
                        </wps:txbx>
                        <wps:bodyPr rot="0" vert="horz" wrap="square" lIns="0" tIns="0" rIns="0" bIns="0" anchor="t" anchorCtr="0" upright="1">
                          <a:noAutofit/>
                        </wps:bodyPr>
                      </wps:wsp>
                      <wps:wsp>
                        <wps:cNvPr id="352" name="Line 908"/>
                        <wps:cNvCnPr>
                          <a:cxnSpLocks noChangeShapeType="1"/>
                        </wps:cNvCnPr>
                        <wps:spPr bwMode="auto">
                          <a:xfrm flipH="1">
                            <a:off x="8496" y="2394"/>
                            <a:ext cx="765" cy="673"/>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353" name="Line 909"/>
                        <wps:cNvCnPr>
                          <a:cxnSpLocks noChangeShapeType="1"/>
                        </wps:cNvCnPr>
                        <wps:spPr bwMode="auto">
                          <a:xfrm flipH="1">
                            <a:off x="8796" y="2394"/>
                            <a:ext cx="465" cy="673"/>
                          </a:xfrm>
                          <a:prstGeom prst="line">
                            <a:avLst/>
                          </a:prstGeom>
                          <a:noFill/>
                          <a:ln w="6350">
                            <a:solidFill>
                              <a:srgbClr val="000000"/>
                            </a:solidFill>
                            <a:round/>
                            <a:headEnd/>
                            <a:tailEnd type="triangle" w="sm" len="sm"/>
                          </a:ln>
                          <a:extLst>
                            <a:ext uri="{909E8E84-426E-40DD-AFC4-6F175D3DCCD1}">
                              <a14:hiddenFill xmlns:a14="http://schemas.microsoft.com/office/drawing/2010/main">
                                <a:noFill/>
                              </a14:hiddenFill>
                            </a:ext>
                          </a:extLst>
                        </wps:spPr>
                        <wps:bodyPr/>
                      </wps:wsp>
                      <wps:wsp>
                        <wps:cNvPr id="354" name="Line 910"/>
                        <wps:cNvCnPr>
                          <a:cxnSpLocks noChangeShapeType="1"/>
                        </wps:cNvCnPr>
                        <wps:spPr bwMode="auto">
                          <a:xfrm>
                            <a:off x="9261" y="2394"/>
                            <a:ext cx="120" cy="67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5" name="Line 911"/>
                        <wps:cNvCnPr>
                          <a:cxnSpLocks noChangeShapeType="1"/>
                        </wps:cNvCnPr>
                        <wps:spPr bwMode="auto">
                          <a:xfrm>
                            <a:off x="9261" y="2394"/>
                            <a:ext cx="420" cy="67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6" name="Line 912"/>
                        <wps:cNvCnPr>
                          <a:cxnSpLocks noChangeShapeType="1"/>
                        </wps:cNvCnPr>
                        <wps:spPr bwMode="auto">
                          <a:xfrm>
                            <a:off x="9261" y="2394"/>
                            <a:ext cx="720" cy="67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7" name="Line 913"/>
                        <wps:cNvCnPr>
                          <a:cxnSpLocks noChangeShapeType="1"/>
                        </wps:cNvCnPr>
                        <wps:spPr bwMode="auto">
                          <a:xfrm>
                            <a:off x="8181" y="4557"/>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8" name="Text Box 914"/>
                        <wps:cNvSpPr txBox="1">
                          <a:spLocks noChangeArrowheads="1"/>
                        </wps:cNvSpPr>
                        <wps:spPr bwMode="auto">
                          <a:xfrm>
                            <a:off x="8721" y="5454"/>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10C0D" w14:textId="77777777" w:rsidR="003E1337" w:rsidRPr="00A5483B" w:rsidRDefault="003E1337" w:rsidP="00CA0EB2">
                              <w:pPr>
                                <w:jc w:val="center"/>
                                <w:rPr>
                                  <w:sz w:val="20"/>
                                  <w:szCs w:val="20"/>
                                </w:rPr>
                              </w:pPr>
                              <w:r w:rsidRPr="00A5483B">
                                <w:rPr>
                                  <w:sz w:val="20"/>
                                  <w:szCs w:val="20"/>
                                </w:rPr>
                                <w:t>String keys</w:t>
                              </w:r>
                            </w:p>
                          </w:txbxContent>
                        </wps:txbx>
                        <wps:bodyPr rot="0" vert="horz" wrap="square" lIns="0" tIns="0" rIns="0" bIns="0" anchor="t" anchorCtr="0" upright="1">
                          <a:noAutofit/>
                        </wps:bodyPr>
                      </wps:wsp>
                      <wps:wsp>
                        <wps:cNvPr id="359" name="Line 915"/>
                        <wps:cNvCnPr>
                          <a:cxnSpLocks noChangeShapeType="1"/>
                        </wps:cNvCnPr>
                        <wps:spPr bwMode="auto">
                          <a:xfrm>
                            <a:off x="2481" y="4572"/>
                            <a:ext cx="0" cy="1080"/>
                          </a:xfrm>
                          <a:prstGeom prst="line">
                            <a:avLst/>
                          </a:prstGeom>
                          <a:noFill/>
                          <a:ln w="6350">
                            <a:solidFill>
                              <a:srgbClr val="000000"/>
                            </a:solidFill>
                            <a:prstDash val="sysDot"/>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0" name="Text Box 916"/>
                        <wps:cNvSpPr txBox="1">
                          <a:spLocks noChangeArrowheads="1"/>
                        </wps:cNvSpPr>
                        <wps:spPr bwMode="auto">
                          <a:xfrm>
                            <a:off x="4401" y="5295"/>
                            <a:ext cx="1800" cy="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FA4E50" w14:textId="77777777" w:rsidR="003E1337" w:rsidRPr="00A5483B" w:rsidRDefault="003E1337" w:rsidP="00A5483B">
                              <w:pPr>
                                <w:spacing w:after="0"/>
                                <w:jc w:val="center"/>
                                <w:rPr>
                                  <w:sz w:val="20"/>
                                  <w:szCs w:val="20"/>
                                </w:rPr>
                              </w:pPr>
                              <w:r w:rsidRPr="00A5483B">
                                <w:rPr>
                                  <w:sz w:val="20"/>
                                  <w:szCs w:val="20"/>
                                </w:rPr>
                                <w:t xml:space="preserve">Chord detect </w:t>
                              </w:r>
                            </w:p>
                            <w:p w14:paraId="379B4D45" w14:textId="77777777" w:rsidR="003E1337" w:rsidRPr="00A5483B" w:rsidRDefault="003E1337" w:rsidP="00A5483B">
                              <w:pPr>
                                <w:spacing w:after="0"/>
                                <w:jc w:val="center"/>
                                <w:rPr>
                                  <w:sz w:val="20"/>
                                  <w:szCs w:val="20"/>
                                </w:rPr>
                              </w:pPr>
                              <w:r w:rsidRPr="00A5483B">
                                <w:rPr>
                                  <w:sz w:val="20"/>
                                  <w:szCs w:val="20"/>
                                </w:rPr>
                                <w:t>(bass play)</w:t>
                              </w:r>
                            </w:p>
                          </w:txbxContent>
                        </wps:txbx>
                        <wps:bodyPr rot="0" vert="horz" wrap="square" lIns="0" tIns="0" rIns="0" bIns="0" anchor="t" anchorCtr="0" upright="1">
                          <a:noAutofit/>
                        </wps:bodyPr>
                      </wps:wsp>
                      <wps:wsp>
                        <wps:cNvPr id="361" name="Line 917"/>
                        <wps:cNvCnPr>
                          <a:cxnSpLocks noChangeShapeType="1"/>
                        </wps:cNvCnPr>
                        <wps:spPr bwMode="auto">
                          <a:xfrm flipH="1">
                            <a:off x="2481" y="5637"/>
                            <a:ext cx="1830"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2" name="Line 918"/>
                        <wps:cNvCnPr>
                          <a:cxnSpLocks noChangeShapeType="1"/>
                        </wps:cNvCnPr>
                        <wps:spPr bwMode="auto">
                          <a:xfrm>
                            <a:off x="6246" y="5637"/>
                            <a:ext cx="193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3" name="Line 919"/>
                        <wps:cNvCnPr>
                          <a:cxnSpLocks noChangeShapeType="1"/>
                        </wps:cNvCnPr>
                        <wps:spPr bwMode="auto">
                          <a:xfrm flipH="1">
                            <a:off x="8181" y="5634"/>
                            <a:ext cx="540" cy="3"/>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4" name="Line 920"/>
                        <wps:cNvCnPr>
                          <a:cxnSpLocks noChangeShapeType="1"/>
                        </wps:cNvCnPr>
                        <wps:spPr bwMode="auto">
                          <a:xfrm>
                            <a:off x="9981" y="5637"/>
                            <a:ext cx="585" cy="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5" name="Text Box 921"/>
                        <wps:cNvSpPr txBox="1">
                          <a:spLocks noChangeArrowheads="1"/>
                        </wps:cNvSpPr>
                        <wps:spPr bwMode="auto">
                          <a:xfrm>
                            <a:off x="1881" y="2037"/>
                            <a:ext cx="126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FD0A03" w14:textId="77777777" w:rsidR="003E1337" w:rsidRPr="00A5483B" w:rsidRDefault="003E1337" w:rsidP="00CA0EB2">
                              <w:pPr>
                                <w:rPr>
                                  <w:sz w:val="20"/>
                                  <w:szCs w:val="20"/>
                                </w:rPr>
                              </w:pPr>
                              <w:r>
                                <w:rPr>
                                  <w:sz w:val="20"/>
                                  <w:szCs w:val="20"/>
                                </w:rPr>
                                <w:t xml:space="preserve">    </w:t>
                              </w:r>
                              <w:r w:rsidRPr="00A5483B">
                                <w:rPr>
                                  <w:sz w:val="20"/>
                                  <w:szCs w:val="20"/>
                                </w:rPr>
                                <w:t>Muted</w:t>
                              </w:r>
                            </w:p>
                          </w:txbxContent>
                        </wps:txbx>
                        <wps:bodyPr rot="0" vert="horz" wrap="square" lIns="0" tIns="0" rIns="0" bIns="0" anchor="t" anchorCtr="0" upright="1">
                          <a:noAutofit/>
                        </wps:bodyPr>
                      </wps:wsp>
                      <wps:wsp>
                        <wps:cNvPr id="366" name="Line 922"/>
                        <wps:cNvCnPr>
                          <a:cxnSpLocks noChangeShapeType="1"/>
                        </wps:cNvCnPr>
                        <wps:spPr bwMode="auto">
                          <a:xfrm flipH="1">
                            <a:off x="2181" y="2397"/>
                            <a:ext cx="240"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7" name="Line 923"/>
                        <wps:cNvCnPr>
                          <a:cxnSpLocks noChangeShapeType="1"/>
                        </wps:cNvCnPr>
                        <wps:spPr bwMode="auto">
                          <a:xfrm>
                            <a:off x="2421" y="2397"/>
                            <a:ext cx="75" cy="67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8" name="Text Box 924"/>
                        <wps:cNvSpPr txBox="1">
                          <a:spLocks noChangeArrowheads="1"/>
                        </wps:cNvSpPr>
                        <wps:spPr bwMode="auto">
                          <a:xfrm>
                            <a:off x="1341" y="3117"/>
                            <a:ext cx="360"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E057B1" w14:textId="77777777" w:rsidR="003E1337" w:rsidRPr="00A5483B" w:rsidRDefault="003E1337" w:rsidP="00CA0EB2">
                              <w:pPr>
                                <w:jc w:val="center"/>
                                <w:rPr>
                                  <w:sz w:val="20"/>
                                  <w:szCs w:val="20"/>
                                </w:rPr>
                              </w:pPr>
                              <w:r w:rsidRPr="00A5483B">
                                <w:rPr>
                                  <w:sz w:val="20"/>
                                  <w:szCs w:val="20"/>
                                </w:rPr>
                                <w:t>Strum</w:t>
                              </w:r>
                            </w:p>
                          </w:txbxContent>
                        </wps:txbx>
                        <wps:bodyPr rot="0" vert="vert270" wrap="square" lIns="0" tIns="0" rIns="0" bIns="0" anchor="t" anchorCtr="0" upright="1">
                          <a:noAutofit/>
                        </wps:bodyPr>
                      </wps:wsp>
                      <wps:wsp>
                        <wps:cNvPr id="369" name="Line 925"/>
                        <wps:cNvCnPr>
                          <a:cxnSpLocks noChangeShapeType="1"/>
                        </wps:cNvCnPr>
                        <wps:spPr bwMode="auto">
                          <a:xfrm>
                            <a:off x="1701" y="3837"/>
                            <a:ext cx="630" cy="40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0" name="Line 926"/>
                        <wps:cNvCnPr>
                          <a:cxnSpLocks noChangeShapeType="1"/>
                        </wps:cNvCnPr>
                        <wps:spPr bwMode="auto">
                          <a:xfrm>
                            <a:off x="1701" y="3837"/>
                            <a:ext cx="315" cy="39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1" name="Line 927"/>
                        <wps:cNvCnPr>
                          <a:cxnSpLocks noChangeShapeType="1"/>
                        </wps:cNvCnPr>
                        <wps:spPr bwMode="auto">
                          <a:xfrm flipH="1">
                            <a:off x="1881" y="5637"/>
                            <a:ext cx="600" cy="5"/>
                          </a:xfrm>
                          <a:prstGeom prst="line">
                            <a:avLst/>
                          </a:prstGeom>
                          <a:noFill/>
                          <a:ln w="6350">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2" name="Text Box 928"/>
                        <wps:cNvSpPr txBox="1">
                          <a:spLocks noChangeArrowheads="1"/>
                        </wps:cNvSpPr>
                        <wps:spPr bwMode="auto">
                          <a:xfrm>
                            <a:off x="8361" y="4935"/>
                            <a:ext cx="72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D5D88" w14:textId="77777777" w:rsidR="003E1337" w:rsidRPr="00A36532" w:rsidRDefault="003E1337" w:rsidP="00CA0EB2">
                              <w:pPr>
                                <w:jc w:val="center"/>
                              </w:pPr>
                              <w:r>
                                <w:t>Bass</w:t>
                              </w:r>
                            </w:p>
                          </w:txbxContent>
                        </wps:txbx>
                        <wps:bodyPr rot="0" vert="horz" wrap="square" lIns="0" tIns="0" rIns="0" bIns="0" anchor="t" anchorCtr="0" upright="1">
                          <a:noAutofit/>
                        </wps:bodyPr>
                      </wps:wsp>
                      <wps:wsp>
                        <wps:cNvPr id="373" name="Line 929"/>
                        <wps:cNvCnPr>
                          <a:cxnSpLocks noChangeShapeType="1"/>
                        </wps:cNvCnPr>
                        <wps:spPr bwMode="auto">
                          <a:xfrm flipH="1" flipV="1">
                            <a:off x="8331" y="4350"/>
                            <a:ext cx="390" cy="585"/>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4" name="Line 930"/>
                        <wps:cNvCnPr>
                          <a:cxnSpLocks noChangeShapeType="1"/>
                        </wps:cNvCnPr>
                        <wps:spPr bwMode="auto">
                          <a:xfrm flipH="1" flipV="1">
                            <a:off x="8631" y="4365"/>
                            <a:ext cx="90" cy="57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5" name="Text Box 931"/>
                        <wps:cNvSpPr txBox="1">
                          <a:spLocks noChangeArrowheads="1"/>
                        </wps:cNvSpPr>
                        <wps:spPr bwMode="auto">
                          <a:xfrm>
                            <a:off x="8181" y="4080"/>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7B25E" w14:textId="77777777" w:rsidR="003E1337" w:rsidRPr="00A36532" w:rsidRDefault="003E1337" w:rsidP="00CA0EB2">
                              <w:pPr>
                                <w:jc w:val="center"/>
                              </w:pPr>
                              <w:r>
                                <w:t>I</w:t>
                              </w:r>
                            </w:p>
                          </w:txbxContent>
                        </wps:txbx>
                        <wps:bodyPr rot="0" vert="horz" wrap="square" lIns="0" tIns="0" rIns="0" bIns="0" anchor="t" anchorCtr="0" upright="1">
                          <a:noAutofit/>
                        </wps:bodyPr>
                      </wps:wsp>
                      <wps:wsp>
                        <wps:cNvPr id="376" name="Text Box 932"/>
                        <wps:cNvSpPr txBox="1">
                          <a:spLocks noChangeArrowheads="1"/>
                        </wps:cNvSpPr>
                        <wps:spPr bwMode="auto">
                          <a:xfrm>
                            <a:off x="8473" y="4084"/>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B62D3C" w14:textId="77777777" w:rsidR="003E1337" w:rsidRPr="00A36532" w:rsidRDefault="003E1337" w:rsidP="00CA0EB2">
                              <w:pPr>
                                <w:jc w:val="center"/>
                              </w:pPr>
                              <w:r>
                                <w:t>II</w:t>
                              </w:r>
                            </w:p>
                          </w:txbxContent>
                        </wps:txbx>
                        <wps:bodyPr rot="0" vert="horz" wrap="square" lIns="0" tIns="0" rIns="0" bIns="0" anchor="t" anchorCtr="0" upright="1">
                          <a:noAutofit/>
                        </wps:bodyPr>
                      </wps:wsp>
                      <wps:wsp>
                        <wps:cNvPr id="377" name="Line 933"/>
                        <wps:cNvCnPr>
                          <a:cxnSpLocks noChangeShapeType="1"/>
                        </wps:cNvCnPr>
                        <wps:spPr bwMode="auto">
                          <a:xfrm>
                            <a:off x="9261" y="2394"/>
                            <a:ext cx="900" cy="69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8" name="Line 934"/>
                        <wps:cNvCnPr>
                          <a:cxnSpLocks noChangeShapeType="1"/>
                        </wps:cNvCnPr>
                        <wps:spPr bwMode="auto">
                          <a:xfrm>
                            <a:off x="9261" y="2394"/>
                            <a:ext cx="1155" cy="690"/>
                          </a:xfrm>
                          <a:prstGeom prst="line">
                            <a:avLst/>
                          </a:prstGeom>
                          <a:noFill/>
                          <a:ln w="6350">
                            <a:solidFill>
                              <a:srgbClr val="000000"/>
                            </a:solidFill>
                            <a:round/>
                            <a:headEnd/>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79" name="Text Box 935"/>
                        <wps:cNvSpPr txBox="1">
                          <a:spLocks noChangeArrowheads="1"/>
                        </wps:cNvSpPr>
                        <wps:spPr bwMode="auto">
                          <a:xfrm>
                            <a:off x="8769" y="4085"/>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FF672" w14:textId="77777777" w:rsidR="003E1337" w:rsidRPr="00A36532" w:rsidRDefault="003E1337" w:rsidP="00CA0EB2">
                              <w:pPr>
                                <w:jc w:val="center"/>
                              </w:pPr>
                              <w:r>
                                <w:t>4</w:t>
                              </w:r>
                            </w:p>
                          </w:txbxContent>
                        </wps:txbx>
                        <wps:bodyPr rot="0" vert="horz" wrap="square" lIns="0" tIns="0" rIns="0" bIns="0" anchor="t" anchorCtr="0" upright="1">
                          <a:noAutofit/>
                        </wps:bodyPr>
                      </wps:wsp>
                      <wps:wsp>
                        <wps:cNvPr id="380" name="Text Box 936"/>
                        <wps:cNvSpPr txBox="1">
                          <a:spLocks noChangeArrowheads="1"/>
                        </wps:cNvSpPr>
                        <wps:spPr bwMode="auto">
                          <a:xfrm>
                            <a:off x="9128" y="4083"/>
                            <a:ext cx="228" cy="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97BD1B" w14:textId="77777777" w:rsidR="003E1337" w:rsidRPr="00A36532" w:rsidRDefault="003E1337" w:rsidP="00CA0EB2">
                              <w:pPr>
                                <w:jc w:val="center"/>
                              </w:pPr>
                              <w:r>
                                <w:t>3</w:t>
                              </w:r>
                            </w:p>
                          </w:txbxContent>
                        </wps:txbx>
                        <wps:bodyPr rot="0" vert="horz" wrap="square" lIns="0" tIns="0" rIns="0" bIns="0" anchor="t" anchorCtr="0" upright="1">
                          <a:noAutofit/>
                        </wps:bodyPr>
                      </wps:wsp>
                      <wps:wsp>
                        <wps:cNvPr id="381" name="Text Box 937"/>
                        <wps:cNvSpPr txBox="1">
                          <a:spLocks noChangeArrowheads="1"/>
                        </wps:cNvSpPr>
                        <wps:spPr bwMode="auto">
                          <a:xfrm>
                            <a:off x="9420" y="4081"/>
                            <a:ext cx="237" cy="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41539" w14:textId="77777777" w:rsidR="003E1337" w:rsidRPr="00A36532" w:rsidRDefault="003E1337" w:rsidP="00CA0EB2">
                              <w:pPr>
                                <w:jc w:val="center"/>
                              </w:pPr>
                              <w:r>
                                <w:t>2</w:t>
                              </w:r>
                            </w:p>
                          </w:txbxContent>
                        </wps:txbx>
                        <wps:bodyPr rot="0" vert="horz" wrap="square" lIns="0" tIns="0" rIns="0" bIns="0" anchor="t" anchorCtr="0" upright="1">
                          <a:noAutofit/>
                        </wps:bodyPr>
                      </wps:wsp>
                      <wps:wsp>
                        <wps:cNvPr id="382" name="Text Box 938"/>
                        <wps:cNvSpPr txBox="1">
                          <a:spLocks noChangeArrowheads="1"/>
                        </wps:cNvSpPr>
                        <wps:spPr bwMode="auto">
                          <a:xfrm>
                            <a:off x="9740" y="4085"/>
                            <a:ext cx="184" cy="2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E3223E" w14:textId="77777777" w:rsidR="003E1337" w:rsidRPr="00A36532" w:rsidRDefault="003E1337" w:rsidP="00CA0EB2">
                              <w:pPr>
                                <w:jc w:val="center"/>
                              </w:pPr>
                              <w:r>
                                <w:t>1</w:t>
                              </w:r>
                            </w:p>
                          </w:txbxContent>
                        </wps:txbx>
                        <wps:bodyPr rot="0" vert="horz" wrap="square" lIns="0" tIns="0" rIns="0" bIns="0" anchor="t" anchorCtr="0" upright="1">
                          <a:noAutofit/>
                        </wps:bodyPr>
                      </wps:wsp>
                      <wps:wsp>
                        <wps:cNvPr id="383" name="Text Box 939"/>
                        <wps:cNvSpPr txBox="1">
                          <a:spLocks noChangeArrowheads="1"/>
                        </wps:cNvSpPr>
                        <wps:spPr bwMode="auto">
                          <a:xfrm>
                            <a:off x="1881" y="4734"/>
                            <a:ext cx="330" cy="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7D21E" w14:textId="77777777" w:rsidR="003E1337" w:rsidRPr="00A36532" w:rsidRDefault="003E1337" w:rsidP="00CA0EB2">
                              <w:pPr>
                                <w:jc w:val="center"/>
                              </w:pPr>
                              <w:r>
                                <w:t>C0</w:t>
                              </w:r>
                            </w:p>
                          </w:txbxContent>
                        </wps:txbx>
                        <wps:bodyPr rot="0" vert="horz" wrap="square" lIns="0" tIns="0" rIns="0" bIns="0" anchor="t" anchorCtr="0" upright="1">
                          <a:noAutofit/>
                        </wps:bodyPr>
                      </wps:wsp>
                      <wps:wsp>
                        <wps:cNvPr id="384" name="Rectangle 940"/>
                        <wps:cNvSpPr>
                          <a:spLocks noChangeArrowheads="1"/>
                        </wps:cNvSpPr>
                        <wps:spPr bwMode="auto">
                          <a:xfrm rot="2844757">
                            <a:off x="5434" y="2079"/>
                            <a:ext cx="818" cy="3358"/>
                          </a:xfrm>
                          <a:prstGeom prst="rect">
                            <a:avLst/>
                          </a:prstGeom>
                          <a:solidFill>
                            <a:srgbClr val="FFFFFF"/>
                          </a:solidFill>
                          <a:ln>
                            <a:noFill/>
                          </a:ln>
                          <a:effectLst/>
                          <a:extLst>
                            <a:ext uri="{91240B29-F687-4F45-9708-019B960494DF}">
                              <a14:hiddenLine xmlns:a14="http://schemas.microsoft.com/office/drawing/2010/main" w="6350" algn="ctr">
                                <a:solidFill>
                                  <a:srgbClr val="000000"/>
                                </a:solidFill>
                                <a:miter lim="800000"/>
                                <a:headEnd/>
                                <a:tailEnd type="none" w="sm" len="sm"/>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85" name="Line 941"/>
                        <wps:cNvCnPr>
                          <a:cxnSpLocks noChangeShapeType="1"/>
                        </wps:cNvCnPr>
                        <wps:spPr bwMode="auto">
                          <a:xfrm flipV="1">
                            <a:off x="4355" y="3099"/>
                            <a:ext cx="1599" cy="1467"/>
                          </a:xfrm>
                          <a:prstGeom prst="line">
                            <a:avLst/>
                          </a:prstGeom>
                          <a:noFill/>
                          <a:ln w="6350">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86" name="Line 942"/>
                        <wps:cNvCnPr>
                          <a:cxnSpLocks noChangeShapeType="1"/>
                        </wps:cNvCnPr>
                        <wps:spPr bwMode="auto">
                          <a:xfrm flipV="1">
                            <a:off x="5573" y="3098"/>
                            <a:ext cx="1599" cy="1467"/>
                          </a:xfrm>
                          <a:prstGeom prst="line">
                            <a:avLst/>
                          </a:prstGeom>
                          <a:noFill/>
                          <a:ln w="6350">
                            <a:solidFill>
                              <a:srgbClr val="000000"/>
                            </a:solidFill>
                            <a:round/>
                            <a:headEnd/>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w14:anchorId="03D52799" id="Group 905" o:spid="_x0000_s1208" style="position:absolute;margin-left:9.6pt;margin-top:3.25pt;width:462.75pt;height:190.05pt;z-index:251655168" coordorigin="1341,2034" coordsize="9255,38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">
                <v:shape id="Picture 906" o:spid="_x0000_s1209" type="#_x0000_t75" style="position:absolute;left:1881;top:3078;width:8715;height:1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">
                  <v:imagedata r:id="rId26" o:title=""/>
                </v:shape>
                <v:shape id="Text Box 907" o:spid="_x0000_s1210" type="#_x0000_t202" style="position:absolute;left:8721;top:2034;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" filled="f" stroked="f">
                  <v:textbox inset="0,0,0,0">
                    <w:txbxContent>
                      <w:p w14:paraId="65361964" w14:textId="77777777" w:rsidR="003E1337" w:rsidRPr="00A5483B" w:rsidRDefault="003E1337" w:rsidP="00CA0EB2">
                        <w:pPr>
                          <w:rPr>
                            <w:sz w:val="20"/>
                            <w:szCs w:val="20"/>
                          </w:rPr>
                        </w:pPr>
                        <w:r w:rsidRPr="00A5483B">
                          <w:rPr>
                            <w:sz w:val="20"/>
                            <w:szCs w:val="20"/>
                          </w:rPr>
                          <w:t>Add-on keys</w:t>
                        </w:r>
                      </w:p>
                    </w:txbxContent>
                  </v:textbox>
                </v:shape>
                <v:line id="Line 908" o:spid="_x0000_s1211" style="position:absolute;flip:x;visibility:visible;mso-wrap-style:square" from="8496,2394" to="9261,3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" strokeweight=".5pt">
                  <v:stroke endarrow="block" endarrowwidth="narrow" endarrowlength="short"/>
                </v:line>
                <v:line id="Line 909" o:spid="_x0000_s1212" style="position:absolute;flip:x;visibility:visible;mso-wrap-style:square" from="8796,2394" to="9261,3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" strokeweight=".5pt">
                  <v:stroke endarrow="block" endarrowwidth="narrow" endarrowlength="short"/>
                </v:line>
                <v:line id="Line 910" o:spid="_x0000_s1213" style="position:absolute;visibility:visible;mso-wrap-style:square" from="9261,2394" to="9381,3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" strokeweight=".5pt">
                  <v:stroke endarrow="block" endarrowwidth="narrow" endarrowlength="short"/>
                </v:line>
                <v:line id="Line 911" o:spid="_x0000_s1214" style="position:absolute;visibility:visible;mso-wrap-style:square" from="9261,2394" to="9681,3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" strokeweight=".5pt">
                  <v:stroke endarrow="block" endarrowwidth="narrow" endarrowlength="short"/>
                </v:line>
                <v:line id="Line 912" o:spid="_x0000_s1215" style="position:absolute;visibility:visible;mso-wrap-style:square" from="9261,2394" to="9981,3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" strokeweight=".5pt">
                  <v:stroke endarrow="block" endarrowwidth="narrow" endarrowlength="short"/>
                </v:line>
                <v:line id="Line 913" o:spid="_x0000_s1216" style="position:absolute;visibility:visible;mso-wrap-style:square" from="8181,4557" to="8181,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" strokeweight=".5pt">
                  <v:stroke dashstyle="1 1" endarrowwidth="narrow" endarrowlength="short"/>
                </v:line>
                <v:shape id="Text Box 914" o:spid="_x0000_s1217" type="#_x0000_t202" style="position:absolute;left:8721;top:5454;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" filled="f" stroked="f">
                  <v:textbox inset="0,0,0,0">
                    <w:txbxContent>
                      <w:p w14:paraId="26D10C0D" w14:textId="77777777" w:rsidR="003E1337" w:rsidRPr="00A5483B" w:rsidRDefault="003E1337" w:rsidP="00CA0EB2">
                        <w:pPr>
                          <w:jc w:val="center"/>
                          <w:rPr>
                            <w:sz w:val="20"/>
                            <w:szCs w:val="20"/>
                          </w:rPr>
                        </w:pPr>
                        <w:r w:rsidRPr="00A5483B">
                          <w:rPr>
                            <w:sz w:val="20"/>
                            <w:szCs w:val="20"/>
                          </w:rPr>
                          <w:t>String keys</w:t>
                        </w:r>
                      </w:p>
                    </w:txbxContent>
                  </v:textbox>
                </v:shape>
                <v:line id="Line 915" o:spid="_x0000_s1218" style="position:absolute;visibility:visible;mso-wrap-style:square" from="2481,4572" to="2481,56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" strokeweight=".5pt">
                  <v:stroke dashstyle="1 1" endarrowwidth="narrow" endarrowlength="short"/>
                </v:line>
                <v:shape id="Text Box 916" o:spid="_x0000_s1219" type="#_x0000_t202" style="position:absolute;left:4401;top:5295;width:18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" filled="f" stroked="f">
                  <v:textbox inset="0,0,0,0">
                    <w:txbxContent>
                      <w:p w14:paraId="62FA4E50" w14:textId="77777777" w:rsidR="003E1337" w:rsidRPr="00A5483B" w:rsidRDefault="003E1337" w:rsidP="00A5483B">
                        <w:pPr>
                          <w:spacing w:after="0"/>
                          <w:jc w:val="center"/>
                          <w:rPr>
                            <w:sz w:val="20"/>
                            <w:szCs w:val="20"/>
                          </w:rPr>
                        </w:pPr>
                        <w:r w:rsidRPr="00A5483B">
                          <w:rPr>
                            <w:sz w:val="20"/>
                            <w:szCs w:val="20"/>
                          </w:rPr>
                          <w:t xml:space="preserve">Chord detect </w:t>
                        </w:r>
                      </w:p>
                      <w:p w14:paraId="379B4D45" w14:textId="77777777" w:rsidR="003E1337" w:rsidRPr="00A5483B" w:rsidRDefault="003E1337" w:rsidP="00A5483B">
                        <w:pPr>
                          <w:spacing w:after="0"/>
                          <w:jc w:val="center"/>
                          <w:rPr>
                            <w:sz w:val="20"/>
                            <w:szCs w:val="20"/>
                          </w:rPr>
                        </w:pPr>
                        <w:r w:rsidRPr="00A5483B">
                          <w:rPr>
                            <w:sz w:val="20"/>
                            <w:szCs w:val="20"/>
                          </w:rPr>
                          <w:t>(bass play)</w:t>
                        </w:r>
                      </w:p>
                    </w:txbxContent>
                  </v:textbox>
                </v:shape>
                <v:line id="Line 917" o:spid="_x0000_s1220" style="position:absolute;flip:x;visibility:visible;mso-wrap-style:square" from="2481,5637" to="4311,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" strokeweight=".5pt">
                  <v:stroke endarrow="block" endarrowwidth="narrow" endarrowlength="short"/>
                </v:line>
                <v:line id="Line 918" o:spid="_x0000_s1221" style="position:absolute;visibility:visible;mso-wrap-style:square" from="6246,5637" to="8181,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" strokeweight=".5pt">
                  <v:stroke endarrow="block" endarrowwidth="narrow" endarrowlength="short"/>
                </v:line>
                <v:line id="Line 919" o:spid="_x0000_s1222" style="position:absolute;flip:x;visibility:visible;mso-wrap-style:square" from="8181,5634" to="8721,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" strokeweight=".5pt">
                  <v:stroke endarrow="block" endarrowwidth="narrow" endarrowlength="short"/>
                </v:line>
                <v:line id="Line 920" o:spid="_x0000_s1223" style="position:absolute;visibility:visible;mso-wrap-style:square" from="9981,5637" to="10566,5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" strokeweight=".5pt">
                  <v:stroke endarrow="block" endarrowwidth="narrow" endarrowlength="short"/>
                </v:line>
                <v:shape id="Text Box 921" o:spid="_x0000_s1224" type="#_x0000_t202" style="position:absolute;left:1881;top:2037;width:126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" filled="f" stroked="f">
                  <v:textbox inset="0,0,0,0">
                    <w:txbxContent>
                      <w:p w14:paraId="28FD0A03" w14:textId="77777777" w:rsidR="003E1337" w:rsidRPr="00A5483B" w:rsidRDefault="003E1337" w:rsidP="00CA0EB2">
                        <w:pPr>
                          <w:rPr>
                            <w:sz w:val="20"/>
                            <w:szCs w:val="20"/>
                          </w:rPr>
                        </w:pPr>
                        <w:r>
                          <w:rPr>
                            <w:sz w:val="20"/>
                            <w:szCs w:val="20"/>
                          </w:rPr>
                          <w:t xml:space="preserve">    </w:t>
                        </w:r>
                        <w:r w:rsidRPr="00A5483B">
                          <w:rPr>
                            <w:sz w:val="20"/>
                            <w:szCs w:val="20"/>
                          </w:rPr>
                          <w:t>Muted</w:t>
                        </w:r>
                      </w:p>
                    </w:txbxContent>
                  </v:textbox>
                </v:shape>
                <v:line id="Line 922" o:spid="_x0000_s1225" style="position:absolute;flip:x;visibility:visible;mso-wrap-style:square" from="2181,2397" to="2421,3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" strokeweight=".5pt">
                  <v:stroke endarrow="block" endarrowwidth="narrow" endarrowlength="short"/>
                </v:line>
                <v:line id="Line 923" o:spid="_x0000_s1226" style="position:absolute;visibility:visible;mso-wrap-style:square" from="2421,2397" to="2496,3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" strokeweight=".5pt">
                  <v:stroke endarrow="block" endarrowwidth="narrow" endarrowlength="short"/>
                </v:line>
                <v:shape id="Text Box 924" o:spid="_x0000_s1227" type="#_x0000_t202" style="position:absolute;left:1341;top:3117;width:36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" filled="f" stroked="f">
                  <v:textbox style="layout-flow:vertical;mso-layout-flow-alt:bottom-to-top" inset="0,0,0,0">
                    <w:txbxContent>
                      <w:p w14:paraId="5CE057B1" w14:textId="77777777" w:rsidR="003E1337" w:rsidRPr="00A5483B" w:rsidRDefault="003E1337" w:rsidP="00CA0EB2">
                        <w:pPr>
                          <w:jc w:val="center"/>
                          <w:rPr>
                            <w:sz w:val="20"/>
                            <w:szCs w:val="20"/>
                          </w:rPr>
                        </w:pPr>
                        <w:r w:rsidRPr="00A5483B">
                          <w:rPr>
                            <w:sz w:val="20"/>
                            <w:szCs w:val="20"/>
                          </w:rPr>
                          <w:t>Strum</w:t>
                        </w:r>
                      </w:p>
                    </w:txbxContent>
                  </v:textbox>
                </v:shape>
                <v:line id="Line 925" o:spid="_x0000_s1228" style="position:absolute;visibility:visible;mso-wrap-style:square" from="1701,3837" to="2331,42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" strokeweight=".5pt">
                  <v:stroke endarrow="block" endarrowwidth="narrow" endarrowlength="short"/>
                </v:line>
                <v:line id="Line 926" o:spid="_x0000_s1229" style="position:absolute;visibility:visible;mso-wrap-style:square" from="1701,3837" to="2016,42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" strokeweight=".5pt">
                  <v:stroke endarrow="block" endarrowwidth="narrow" endarrowlength="short"/>
                </v:line>
                <v:line id="Line 927" o:spid="_x0000_s1230" style="position:absolute;flip:x;visibility:visible;mso-wrap-style:square" from="1881,5637" to="2481,5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" strokeweight=".5pt">
                  <v:stroke startarrow="block" startarrowwidth="narrow" startarrowlength="short" endarrow="block" endarrowwidth="narrow" endarrowlength="short"/>
                </v:line>
                <v:shape id="Text Box 928" o:spid="_x0000_s1231" type="#_x0000_t202" style="position:absolute;left:8361;top:4935;width:72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" filled="f" stroked="f">
                  <v:textbox inset="0,0,0,0">
                    <w:txbxContent>
                      <w:p w14:paraId="497D5D88" w14:textId="77777777" w:rsidR="003E1337" w:rsidRPr="00A36532" w:rsidRDefault="003E1337" w:rsidP="00CA0EB2">
                        <w:pPr>
                          <w:jc w:val="center"/>
                        </w:pPr>
                        <w:r>
                          <w:t>Bass</w:t>
                        </w:r>
                      </w:p>
                    </w:txbxContent>
                  </v:textbox>
                </v:shape>
                <v:line id="Line 929" o:spid="_x0000_s1232" style="position:absolute;flip:x y;visibility:visible;mso-wrap-style:square" from="8331,4350" to="8721,4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" strokeweight=".5pt">
                  <v:stroke endarrow="block" endarrowwidth="narrow" endarrowlength="short"/>
                </v:line>
                <v:line id="Line 930" o:spid="_x0000_s1233" style="position:absolute;flip:x y;visibility:visible;mso-wrap-style:square" from="8631,4365" to="8721,4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" strokeweight=".5pt">
                  <v:stroke endarrow="block" endarrowwidth="narrow" endarrowlength="short"/>
                </v:line>
                <v:shape id="Text Box 931" o:spid="_x0000_s1234" type="#_x0000_t202" style="position:absolute;left:8181;top:4080;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" filled="f" stroked="f">
                  <v:textbox inset="0,0,0,0">
                    <w:txbxContent>
                      <w:p w14:paraId="0697B25E" w14:textId="77777777" w:rsidR="003E1337" w:rsidRPr="00A36532" w:rsidRDefault="003E1337" w:rsidP="00CA0EB2">
                        <w:pPr>
                          <w:jc w:val="center"/>
                        </w:pPr>
                        <w:r>
                          <w:t>I</w:t>
                        </w:r>
                      </w:p>
                    </w:txbxContent>
                  </v:textbox>
                </v:shape>
                <v:shape id="Text Box 932" o:spid="_x0000_s1235" type="#_x0000_t202" style="position:absolute;left:8473;top:4084;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" filled="f" stroked="f">
                  <v:textbox inset="0,0,0,0">
                    <w:txbxContent>
                      <w:p w14:paraId="67B62D3C" w14:textId="77777777" w:rsidR="003E1337" w:rsidRPr="00A36532" w:rsidRDefault="003E1337" w:rsidP="00CA0EB2">
                        <w:pPr>
                          <w:jc w:val="center"/>
                        </w:pPr>
                        <w:r>
                          <w:t>II</w:t>
                        </w:r>
                      </w:p>
                    </w:txbxContent>
                  </v:textbox>
                </v:shape>
                <v:line id="Line 933" o:spid="_x0000_s1236" style="position:absolute;visibility:visible;mso-wrap-style:square" from="9261,2394" to="10161,3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" strokeweight=".5pt">
                  <v:stroke endarrow="block" endarrowwidth="narrow" endarrowlength="short"/>
                </v:line>
                <v:line id="Line 934" o:spid="_x0000_s1237" style="position:absolute;visibility:visible;mso-wrap-style:square" from="9261,2394" to="10416,3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" strokeweight=".5pt">
                  <v:stroke endarrow="block" endarrowwidth="narrow" endarrowlength="short"/>
                </v:line>
                <v:shape id="Text Box 935" o:spid="_x0000_s1238" type="#_x0000_t202" style="position:absolute;left:8769;top:4085;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" filled="f" stroked="f">
                  <v:textbox inset="0,0,0,0">
                    <w:txbxContent>
                      <w:p w14:paraId="325FF672" w14:textId="77777777" w:rsidR="003E1337" w:rsidRPr="00A36532" w:rsidRDefault="003E1337" w:rsidP="00CA0EB2">
                        <w:pPr>
                          <w:jc w:val="center"/>
                        </w:pPr>
                        <w:r>
                          <w:t>4</w:t>
                        </w:r>
                      </w:p>
                    </w:txbxContent>
                  </v:textbox>
                </v:shape>
                <v:shape id="Text Box 936" o:spid="_x0000_s1239" type="#_x0000_t202" style="position:absolute;left:9128;top:4083;width:228;height:2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" filled="f" stroked="f">
                  <v:textbox inset="0,0,0,0">
                    <w:txbxContent>
                      <w:p w14:paraId="5497BD1B" w14:textId="77777777" w:rsidR="003E1337" w:rsidRPr="00A36532" w:rsidRDefault="003E1337" w:rsidP="00CA0EB2">
                        <w:pPr>
                          <w:jc w:val="center"/>
                        </w:pPr>
                        <w:r>
                          <w:t>3</w:t>
                        </w:r>
                      </w:p>
                    </w:txbxContent>
                  </v:textbox>
                </v:shape>
                <v:shape id="Text Box 937" o:spid="_x0000_s1240" type="#_x0000_t202" style="position:absolute;left:9420;top:4081;width:237;height: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" filled="f" stroked="f">
                  <v:textbox inset="0,0,0,0">
                    <w:txbxContent>
                      <w:p w14:paraId="68941539" w14:textId="77777777" w:rsidR="003E1337" w:rsidRPr="00A36532" w:rsidRDefault="003E1337" w:rsidP="00CA0EB2">
                        <w:pPr>
                          <w:jc w:val="center"/>
                        </w:pPr>
                        <w:r>
                          <w:t>2</w:t>
                        </w:r>
                      </w:p>
                    </w:txbxContent>
                  </v:textbox>
                </v:shape>
                <v:shape id="Text Box 938" o:spid="_x0000_s1241" type="#_x0000_t202" style="position:absolute;left:9740;top:4085;width:184;height: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" filled="f" stroked="f">
                  <v:textbox inset="0,0,0,0">
                    <w:txbxContent>
                      <w:p w14:paraId="3BE3223E" w14:textId="77777777" w:rsidR="003E1337" w:rsidRPr="00A36532" w:rsidRDefault="003E1337" w:rsidP="00CA0EB2">
                        <w:pPr>
                          <w:jc w:val="center"/>
                        </w:pPr>
                        <w:r>
                          <w:t>1</w:t>
                        </w:r>
                      </w:p>
                    </w:txbxContent>
                  </v:textbox>
                </v:shape>
                <v:shape id="Text Box 939" o:spid="_x0000_s1242" type="#_x0000_t202" style="position:absolute;left:1881;top:4734;width:330;height: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" filled="f" stroked="f">
                  <v:textbox inset="0,0,0,0">
                    <w:txbxContent>
                      <w:p w14:paraId="50C7D21E" w14:textId="77777777" w:rsidR="003E1337" w:rsidRPr="00A36532" w:rsidRDefault="003E1337" w:rsidP="00CA0EB2">
                        <w:pPr>
                          <w:jc w:val="center"/>
                        </w:pPr>
                        <w:r>
                          <w:t>C0</w:t>
                        </w:r>
                      </w:p>
                    </w:txbxContent>
                  </v:textbox>
                </v:shape>
                <v:rect id="Rectangle 940" o:spid="_x0000_s1243" style="position:absolute;left:5434;top:2079;width:818;height:3358;rotation:310723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" stroked="f" strokeweight=".5pt">
                  <v:stroke endarrowwidth="narrow" endarrowlength="short"/>
                </v:rect>
                <v:line id="Line 941" o:spid="_x0000_s1244" style="position:absolute;flip:y;visibility:visible;mso-wrap-style:square" from="4355,3099" to="5954,4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" strokeweight=".5pt">
                  <v:stroke endarrowwidth="narrow" endarrowlength="short"/>
                </v:line>
                <v:line id="Line 942" o:spid="_x0000_s1245" style="position:absolute;flip:y;visibility:visible;mso-wrap-style:square" from="5573,3098" to="7172,45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" strokeweight=".5pt">
                  <v:stroke endarrowwidth="narrow" endarrowlength="short"/>
                </v:line>
                <w10:wrap type="topAndBottom"/>
              </v:group>
            </w:pict>
          </mc:Fallback>
        </mc:AlternateContent>
      </w:r>
      <w:bookmarkStart w:id="155" w:name="_Toc308106851"/>
    </w:p>
    <w:p w14:paraId="22FDC253" w14:textId="77777777" w:rsidR="00F72345" w:rsidRPr="00CF2529" w:rsidRDefault="00F72345" w:rsidP="007F3BAC">
      <w:pPr>
        <w:pStyle w:val="Heading3"/>
      </w:pPr>
      <w:r w:rsidRPr="00CF2529">
        <w:t>Controls</w:t>
      </w:r>
      <w:bookmarkEnd w:id="155"/>
    </w:p>
    <w:p w14:paraId="7C14A471" w14:textId="31B2431F" w:rsidR="00432C60" w:rsidRPr="00CF2529" w:rsidRDefault="006625E6" w:rsidP="00432C60">
      <w:pPr>
        <w:spacing w:before="120"/>
        <w:jc w:val="center"/>
        <w:rPr>
          <w:b/>
          <w:bCs/>
        </w:rPr>
      </w:pPr>
      <w:r>
        <w:rPr>
          <w:b/>
          <w:bCs/>
          <w:noProof/>
        </w:rPr>
        <w:drawing>
          <wp:inline distT="0" distB="0" distL="0" distR="0" wp14:anchorId="756D6C62" wp14:editId="26089113">
            <wp:extent cx="2990850" cy="130492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990850" cy="1304925"/>
                    </a:xfrm>
                    <a:prstGeom prst="rect">
                      <a:avLst/>
                    </a:prstGeom>
                    <a:noFill/>
                    <a:ln>
                      <a:noFill/>
                    </a:ln>
                  </pic:spPr>
                </pic:pic>
              </a:graphicData>
            </a:graphic>
          </wp:inline>
        </w:drawing>
      </w:r>
    </w:p>
    <w:p w14:paraId="3EF58F64" w14:textId="77777777" w:rsidR="00F72345" w:rsidRPr="00CF2529" w:rsidRDefault="00F72345" w:rsidP="006B5C02">
      <w:pPr>
        <w:spacing w:before="240"/>
      </w:pPr>
      <w:r w:rsidRPr="00CF2529">
        <w:rPr>
          <w:b/>
          <w:bCs/>
        </w:rPr>
        <w:t>Chord position</w:t>
      </w:r>
      <w:r w:rsidRPr="00CF2529">
        <w:t xml:space="preserve"> - selects the melodic position range for the built chords.</w:t>
      </w:r>
    </w:p>
    <w:p w14:paraId="6D8AD168" w14:textId="77777777" w:rsidR="00B37173" w:rsidRPr="00CF2529" w:rsidRDefault="00B37173" w:rsidP="00B37173">
      <w:pPr>
        <w:spacing w:before="240"/>
      </w:pPr>
      <w:r w:rsidRPr="00CF2529">
        <w:rPr>
          <w:b/>
          <w:bCs/>
        </w:rPr>
        <w:t>User Chords</w:t>
      </w:r>
      <w:r w:rsidRPr="00CF2529">
        <w:t xml:space="preserve"> – opens Chord Editor</w:t>
      </w:r>
    </w:p>
    <w:p w14:paraId="01907A12" w14:textId="77777777" w:rsidR="00F72345" w:rsidRPr="00CF2529" w:rsidRDefault="00F72345" w:rsidP="00B62669">
      <w:pPr>
        <w:spacing w:before="120"/>
      </w:pPr>
      <w:r w:rsidRPr="00CF2529">
        <w:rPr>
          <w:b/>
          <w:bCs/>
        </w:rPr>
        <w:t>Add-on string keys</w:t>
      </w:r>
      <w:r w:rsidRPr="00CF2529">
        <w:t>:</w:t>
      </w:r>
    </w:p>
    <w:p w14:paraId="1EA7BE9C" w14:textId="77777777" w:rsidR="00F72345" w:rsidRPr="007F3BAC" w:rsidRDefault="00F72345" w:rsidP="00DB7475">
      <w:pPr>
        <w:numPr>
          <w:ilvl w:val="0"/>
          <w:numId w:val="24"/>
        </w:numPr>
        <w:ind w:left="714" w:hanging="357"/>
      </w:pPr>
      <w:r w:rsidRPr="007F3BAC">
        <w:rPr>
          <w:b/>
          <w:bCs/>
        </w:rPr>
        <w:t>Unison</w:t>
      </w:r>
      <w:r w:rsidRPr="007F3BAC">
        <w:t xml:space="preserve"> - doubles some strings for making </w:t>
      </w:r>
      <w:r w:rsidR="00091C83" w:rsidRPr="007F3BAC">
        <w:t>single-string tremolo performance easy</w:t>
      </w:r>
      <w:r w:rsidRPr="007F3BAC">
        <w:t>: C#</w:t>
      </w:r>
      <w:r w:rsidR="00471FA5">
        <w:t>4</w:t>
      </w:r>
      <w:r w:rsidRPr="007F3BAC">
        <w:t xml:space="preserve"> - </w:t>
      </w:r>
      <w:r w:rsidR="00F61547" w:rsidRPr="007F3BAC">
        <w:t>B</w:t>
      </w:r>
      <w:r w:rsidRPr="007F3BAC">
        <w:t>ass II, D#</w:t>
      </w:r>
      <w:r w:rsidR="00471FA5">
        <w:t>4</w:t>
      </w:r>
      <w:r w:rsidRPr="007F3BAC">
        <w:t xml:space="preserve"> - 4th string, F#</w:t>
      </w:r>
      <w:r w:rsidR="00471FA5">
        <w:t>4</w:t>
      </w:r>
      <w:r w:rsidRPr="007F3BAC">
        <w:t xml:space="preserve"> - 2nd string, G#</w:t>
      </w:r>
      <w:r w:rsidR="00471FA5">
        <w:t>4</w:t>
      </w:r>
      <w:r w:rsidRPr="007F3BAC">
        <w:t>, A#</w:t>
      </w:r>
      <w:r w:rsidR="00471FA5">
        <w:t>4</w:t>
      </w:r>
      <w:r w:rsidRPr="007F3BAC">
        <w:t>, B</w:t>
      </w:r>
      <w:r w:rsidR="00471FA5">
        <w:t>4</w:t>
      </w:r>
      <w:r w:rsidRPr="007F3BAC">
        <w:t>, C</w:t>
      </w:r>
      <w:r w:rsidR="00471FA5">
        <w:t>5</w:t>
      </w:r>
      <w:r w:rsidRPr="007F3BAC">
        <w:t xml:space="preserve"> - 1st string.</w:t>
      </w:r>
    </w:p>
    <w:p w14:paraId="244837BF" w14:textId="77777777" w:rsidR="00F72345" w:rsidRPr="007F3BAC" w:rsidRDefault="00F72345" w:rsidP="00DB7475">
      <w:pPr>
        <w:numPr>
          <w:ilvl w:val="0"/>
          <w:numId w:val="24"/>
        </w:numPr>
        <w:ind w:left="714" w:hanging="357"/>
      </w:pPr>
      <w:r w:rsidRPr="007F3BAC">
        <w:rPr>
          <w:b/>
          <w:bCs/>
        </w:rPr>
        <w:t>Chromatic</w:t>
      </w:r>
      <w:r w:rsidRPr="007F3BAC">
        <w:t xml:space="preserve"> - sets the Add-on </w:t>
      </w:r>
      <w:r w:rsidR="00F61547" w:rsidRPr="007F3BAC">
        <w:t xml:space="preserve">string </w:t>
      </w:r>
      <w:r w:rsidRPr="007F3BAC">
        <w:t>keys to play notes one semi-tone down from their respective string voices: C#</w:t>
      </w:r>
      <w:r w:rsidR="00471FA5">
        <w:t>4</w:t>
      </w:r>
      <w:r w:rsidRPr="007F3BAC">
        <w:t xml:space="preserve"> - a semi-tone down from </w:t>
      </w:r>
      <w:r w:rsidR="00F61547" w:rsidRPr="007F3BAC">
        <w:t>B</w:t>
      </w:r>
      <w:r w:rsidRPr="007F3BAC">
        <w:t>ass II, D#</w:t>
      </w:r>
      <w:r w:rsidR="00471FA5">
        <w:t>4</w:t>
      </w:r>
      <w:r w:rsidRPr="007F3BAC">
        <w:t xml:space="preserve"> – a semi-tone down from 4th string, F#</w:t>
      </w:r>
      <w:r w:rsidR="00471FA5">
        <w:t>4</w:t>
      </w:r>
      <w:r w:rsidRPr="007F3BAC">
        <w:t xml:space="preserve"> - a semi-tone down from 2nd string, G#</w:t>
      </w:r>
      <w:r w:rsidR="00471FA5">
        <w:t>4</w:t>
      </w:r>
      <w:r w:rsidRPr="007F3BAC">
        <w:t xml:space="preserve"> - a</w:t>
      </w:r>
      <w:r w:rsidR="00F61547" w:rsidRPr="007F3BAC">
        <w:t xml:space="preserve"> semi-tone down from 1st string;</w:t>
      </w:r>
      <w:r w:rsidRPr="007F3BAC">
        <w:t xml:space="preserve"> </w:t>
      </w:r>
      <w:r w:rsidR="00A471CE" w:rsidRPr="007F3BAC">
        <w:t>however,</w:t>
      </w:r>
      <w:r w:rsidRPr="007F3BAC">
        <w:t xml:space="preserve"> A#</w:t>
      </w:r>
      <w:r w:rsidR="00471FA5">
        <w:t>4</w:t>
      </w:r>
      <w:r w:rsidRPr="007F3BAC">
        <w:t xml:space="preserve"> </w:t>
      </w:r>
      <w:r w:rsidR="00471FA5">
        <w:t>–</w:t>
      </w:r>
      <w:r w:rsidRPr="007F3BAC">
        <w:t xml:space="preserve"> C</w:t>
      </w:r>
      <w:r w:rsidR="00471FA5">
        <w:t>5</w:t>
      </w:r>
      <w:r w:rsidRPr="007F3BAC">
        <w:t xml:space="preserve"> add a semi-tone each to the sound of 1st string.</w:t>
      </w:r>
    </w:p>
    <w:p w14:paraId="018F6DE6" w14:textId="77777777" w:rsidR="009C090D" w:rsidRPr="007F3BAC" w:rsidRDefault="009C090D" w:rsidP="00DB7475">
      <w:pPr>
        <w:numPr>
          <w:ilvl w:val="0"/>
          <w:numId w:val="24"/>
        </w:numPr>
        <w:ind w:left="714" w:hanging="357"/>
      </w:pPr>
      <w:r w:rsidRPr="007F3BAC">
        <w:rPr>
          <w:b/>
          <w:bCs/>
        </w:rPr>
        <w:t>Mute</w:t>
      </w:r>
      <w:r w:rsidRPr="007F3BAC">
        <w:rPr>
          <w:bCs/>
        </w:rPr>
        <w:t xml:space="preserve"> </w:t>
      </w:r>
      <w:r w:rsidR="00C87E7B" w:rsidRPr="007F3BAC">
        <w:rPr>
          <w:bCs/>
        </w:rPr>
        <w:t>-</w:t>
      </w:r>
      <w:r w:rsidRPr="007F3BAC">
        <w:rPr>
          <w:bCs/>
        </w:rPr>
        <w:t xml:space="preserve"> all add-on keys trigger Muted chord</w:t>
      </w:r>
      <w:r w:rsidR="00C87E7B" w:rsidRPr="007F3BAC">
        <w:rPr>
          <w:bCs/>
        </w:rPr>
        <w:t>.</w:t>
      </w:r>
    </w:p>
    <w:p w14:paraId="7677C1AB" w14:textId="77777777" w:rsidR="004F67C4" w:rsidRPr="00AF0849" w:rsidRDefault="004F67C4" w:rsidP="00DB7475">
      <w:pPr>
        <w:numPr>
          <w:ilvl w:val="0"/>
          <w:numId w:val="24"/>
        </w:numPr>
        <w:ind w:left="714" w:hanging="357"/>
      </w:pPr>
      <w:r w:rsidRPr="007F3BAC">
        <w:rPr>
          <w:b/>
          <w:bCs/>
        </w:rPr>
        <w:t>Harmonics</w:t>
      </w:r>
      <w:r w:rsidRPr="007F3BAC">
        <w:rPr>
          <w:bCs/>
        </w:rPr>
        <w:t xml:space="preserve"> </w:t>
      </w:r>
      <w:r w:rsidR="00544DFA" w:rsidRPr="007F3BAC">
        <w:rPr>
          <w:bCs/>
        </w:rPr>
        <w:t>- A</w:t>
      </w:r>
      <w:r w:rsidRPr="007F3BAC">
        <w:rPr>
          <w:bCs/>
        </w:rPr>
        <w:t>dd-on black keys</w:t>
      </w:r>
      <w:r w:rsidR="003C4002" w:rsidRPr="007F3BAC">
        <w:rPr>
          <w:bCs/>
        </w:rPr>
        <w:t xml:space="preserve"> (C#</w:t>
      </w:r>
      <w:r w:rsidR="00471FA5">
        <w:rPr>
          <w:bCs/>
        </w:rPr>
        <w:t>4</w:t>
      </w:r>
      <w:r w:rsidR="003C4002" w:rsidRPr="007F3BAC">
        <w:rPr>
          <w:bCs/>
        </w:rPr>
        <w:t xml:space="preserve"> </w:t>
      </w:r>
      <w:r w:rsidR="00B9396D" w:rsidRPr="007F3BAC">
        <w:rPr>
          <w:bCs/>
        </w:rPr>
        <w:t>through</w:t>
      </w:r>
      <w:r w:rsidR="003C4002" w:rsidRPr="007F3BAC">
        <w:rPr>
          <w:bCs/>
        </w:rPr>
        <w:t xml:space="preserve"> A#</w:t>
      </w:r>
      <w:r w:rsidR="00471FA5">
        <w:rPr>
          <w:bCs/>
        </w:rPr>
        <w:t>4</w:t>
      </w:r>
      <w:r w:rsidR="003C4002" w:rsidRPr="007F3BAC">
        <w:rPr>
          <w:bCs/>
        </w:rPr>
        <w:t>)</w:t>
      </w:r>
      <w:r w:rsidRPr="007F3BAC">
        <w:rPr>
          <w:bCs/>
        </w:rPr>
        <w:t xml:space="preserve"> trigger Harmonics</w:t>
      </w:r>
      <w:r w:rsidR="003C4002" w:rsidRPr="007F3BAC">
        <w:rPr>
          <w:bCs/>
        </w:rPr>
        <w:t xml:space="preserve"> for current chord notes</w:t>
      </w:r>
      <w:r w:rsidR="00AF0849">
        <w:rPr>
          <w:bCs/>
        </w:rPr>
        <w:t>.</w:t>
      </w:r>
    </w:p>
    <w:p w14:paraId="6B4DACA7" w14:textId="77777777" w:rsidR="00AF0849" w:rsidRPr="007F3BAC" w:rsidRDefault="00AF0849" w:rsidP="00DB7475">
      <w:pPr>
        <w:numPr>
          <w:ilvl w:val="0"/>
          <w:numId w:val="24"/>
        </w:numPr>
        <w:ind w:left="714" w:hanging="357"/>
      </w:pPr>
      <w:r>
        <w:rPr>
          <w:b/>
          <w:bCs/>
        </w:rPr>
        <w:t>Pinch Harm</w:t>
      </w:r>
      <w:r w:rsidRPr="007F3BAC">
        <w:rPr>
          <w:bCs/>
        </w:rPr>
        <w:t xml:space="preserve"> - Add-on black keys (C#</w:t>
      </w:r>
      <w:r w:rsidR="00471FA5">
        <w:rPr>
          <w:bCs/>
        </w:rPr>
        <w:t>4</w:t>
      </w:r>
      <w:r w:rsidRPr="007F3BAC">
        <w:rPr>
          <w:bCs/>
        </w:rPr>
        <w:t xml:space="preserve"> through A#</w:t>
      </w:r>
      <w:r w:rsidR="00471FA5">
        <w:rPr>
          <w:bCs/>
        </w:rPr>
        <w:t>4</w:t>
      </w:r>
      <w:r w:rsidRPr="007F3BAC">
        <w:rPr>
          <w:bCs/>
        </w:rPr>
        <w:t xml:space="preserve">) trigger </w:t>
      </w:r>
      <w:r>
        <w:rPr>
          <w:bCs/>
        </w:rPr>
        <w:t xml:space="preserve">Pinch </w:t>
      </w:r>
      <w:r w:rsidRPr="007F3BAC">
        <w:rPr>
          <w:bCs/>
        </w:rPr>
        <w:t>Harmonics for current chord notes</w:t>
      </w:r>
      <w:r>
        <w:rPr>
          <w:bCs/>
        </w:rPr>
        <w:t>.</w:t>
      </w:r>
    </w:p>
    <w:p w14:paraId="1DE5631A" w14:textId="77777777" w:rsidR="000418FC" w:rsidRPr="00CF2529" w:rsidRDefault="00EC2A3F" w:rsidP="00B62669">
      <w:pPr>
        <w:spacing w:before="120"/>
      </w:pPr>
      <w:r w:rsidRPr="00CF2529">
        <w:rPr>
          <w:b/>
        </w:rPr>
        <w:t>Chord/Bass</w:t>
      </w:r>
      <w:r w:rsidRPr="00CF2529">
        <w:t xml:space="preserve"> </w:t>
      </w:r>
      <w:r w:rsidR="00DA5F8E" w:rsidRPr="00CF2529">
        <w:t>-</w:t>
      </w:r>
      <w:r w:rsidRPr="00CF2529">
        <w:t xml:space="preserve"> switches on </w:t>
      </w:r>
      <w:r w:rsidR="007B0B71" w:rsidRPr="00CF2529">
        <w:t xml:space="preserve">the </w:t>
      </w:r>
      <w:r w:rsidRPr="00CF2529">
        <w:t>X/Y chord detect mode letting you construct major/minor triad chords with any desirable note in the Bass</w:t>
      </w:r>
      <w:r w:rsidR="000418FC" w:rsidRPr="00CF2529">
        <w:t>.</w:t>
      </w:r>
    </w:p>
    <w:p w14:paraId="0417AD99" w14:textId="77777777" w:rsidR="00F72345" w:rsidRPr="00CF2529" w:rsidRDefault="00F72345" w:rsidP="00B62669">
      <w:pPr>
        <w:spacing w:before="120"/>
      </w:pPr>
      <w:r w:rsidRPr="00CF2529">
        <w:rPr>
          <w:b/>
          <w:bCs/>
        </w:rPr>
        <w:lastRenderedPageBreak/>
        <w:t>Alter Bass</w:t>
      </w:r>
      <w:r w:rsidRPr="00CF2529">
        <w:t xml:space="preserve"> - automatically alternates between Bass I and Bass II when the same chord is taken in the Main zone.</w:t>
      </w:r>
    </w:p>
    <w:p w14:paraId="1B6B6F32" w14:textId="77777777" w:rsidR="00F72345" w:rsidRDefault="00F72345" w:rsidP="00B62669">
      <w:pPr>
        <w:spacing w:before="120"/>
      </w:pPr>
      <w:r w:rsidRPr="00CF2529">
        <w:rPr>
          <w:b/>
          <w:bCs/>
        </w:rPr>
        <w:t>Bass Mono</w:t>
      </w:r>
      <w:r w:rsidRPr="00CF2529">
        <w:t xml:space="preserve"> - mutes Bass I note when the next Bass II is played</w:t>
      </w:r>
      <w:r w:rsidR="006B5C02" w:rsidRPr="00CF2529">
        <w:t>.</w:t>
      </w:r>
    </w:p>
    <w:p w14:paraId="039595E1" w14:textId="77777777" w:rsidR="003B0C07" w:rsidRPr="005A120C" w:rsidRDefault="003B0C07" w:rsidP="003B0C07">
      <w:pPr>
        <w:spacing w:before="120"/>
      </w:pPr>
      <w:r w:rsidRPr="005A120C">
        <w:rPr>
          <w:b/>
          <w:bCs/>
        </w:rPr>
        <w:t>Drop Bass</w:t>
      </w:r>
    </w:p>
    <w:p w14:paraId="1CA37B82" w14:textId="77777777" w:rsidR="003B0C07" w:rsidRPr="005A120C" w:rsidRDefault="003B0C07" w:rsidP="003B0C07">
      <w:pPr>
        <w:spacing w:before="120"/>
      </w:pPr>
      <w:r w:rsidRPr="005A120C">
        <w:t>Drop Bass option allows to lower Bass I note by octave (will play it on the lowest string possible)</w:t>
      </w:r>
    </w:p>
    <w:p w14:paraId="46C5E87E" w14:textId="77777777" w:rsidR="003B0C07" w:rsidRPr="005A120C" w:rsidRDefault="003B0C07" w:rsidP="003B0C07">
      <w:pPr>
        <w:spacing w:before="120"/>
      </w:pPr>
      <w:r w:rsidRPr="005A120C">
        <w:t>Drop Bass has three selections: Off, On, and Keyboard.</w:t>
      </w:r>
    </w:p>
    <w:p w14:paraId="31750171" w14:textId="48BD4DA2" w:rsidR="003B0C07" w:rsidRPr="005A120C" w:rsidRDefault="006625E6" w:rsidP="003B0C07">
      <w:pPr>
        <w:spacing w:before="120"/>
        <w:jc w:val="center"/>
      </w:pPr>
      <w:r w:rsidRPr="005A120C">
        <w:rPr>
          <w:noProof/>
        </w:rPr>
        <w:drawing>
          <wp:inline distT="0" distB="0" distL="0" distR="0" wp14:anchorId="01E3DA20" wp14:editId="7850A455">
            <wp:extent cx="2019300" cy="9525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019300" cy="952500"/>
                    </a:xfrm>
                    <a:prstGeom prst="rect">
                      <a:avLst/>
                    </a:prstGeom>
                    <a:noFill/>
                    <a:ln>
                      <a:noFill/>
                    </a:ln>
                  </pic:spPr>
                </pic:pic>
              </a:graphicData>
            </a:graphic>
          </wp:inline>
        </w:drawing>
      </w:r>
    </w:p>
    <w:p w14:paraId="70C51374" w14:textId="77777777" w:rsidR="003B0C07" w:rsidRPr="00CF2529" w:rsidRDefault="003B0C07" w:rsidP="003B0C07">
      <w:pPr>
        <w:spacing w:before="120"/>
      </w:pPr>
      <w:r w:rsidRPr="005A120C">
        <w:t>With Keyboard mode dropping the bass note depends on the position of the chord taken in the Main zone of the keyboard (in higher ranges Bass I note will be played on a normal string).</w:t>
      </w:r>
    </w:p>
    <w:p w14:paraId="53884D50" w14:textId="77777777" w:rsidR="00D619AF" w:rsidRPr="000479E1" w:rsidRDefault="00D619AF" w:rsidP="00D619AF">
      <w:pPr>
        <w:pStyle w:val="Heading2"/>
      </w:pPr>
      <w:bookmarkStart w:id="156" w:name="_Toc308106868"/>
      <w:bookmarkStart w:id="157" w:name="_Toc79224639"/>
      <w:bookmarkStart w:id="158" w:name="_Toc79224825"/>
      <w:bookmarkStart w:id="159" w:name="_Toc79224929"/>
      <w:bookmarkStart w:id="160" w:name="_Toc79226136"/>
      <w:bookmarkStart w:id="161" w:name="_Toc308106852"/>
      <w:r>
        <w:br w:type="page"/>
      </w:r>
      <w:bookmarkStart w:id="162" w:name="_Toc62863253"/>
      <w:bookmarkStart w:id="163" w:name="_Toc62896022"/>
      <w:bookmarkStart w:id="164" w:name="_Toc108456245"/>
      <w:r w:rsidRPr="000479E1">
        <w:lastRenderedPageBreak/>
        <w:t>Chord Map</w:t>
      </w:r>
      <w:bookmarkEnd w:id="156"/>
      <w:bookmarkEnd w:id="162"/>
      <w:bookmarkEnd w:id="163"/>
      <w:bookmarkEnd w:id="164"/>
    </w:p>
    <w:p w14:paraId="2F0ADFCA" w14:textId="77777777" w:rsidR="00D619AF" w:rsidRPr="00CF2529" w:rsidRDefault="00D619AF" w:rsidP="00D619AF">
      <w:pPr>
        <w:spacing w:before="120"/>
      </w:pPr>
      <w:r>
        <w:t>RealEight</w:t>
      </w:r>
      <w:r w:rsidRPr="00CF2529">
        <w:t xml:space="preserve"> can detect 30 chord types.</w:t>
      </w:r>
    </w:p>
    <w:p w14:paraId="4F38072C" w14:textId="77777777" w:rsidR="00D619AF" w:rsidRPr="00CF2529" w:rsidRDefault="00D619AF" w:rsidP="00D619AF">
      <w:pPr>
        <w:spacing w:before="120"/>
      </w:pPr>
      <w:r w:rsidRPr="00CF2529">
        <w:t xml:space="preserve">The following chart lists the available chord types and the degrees unnecessary for chord detection that you can omit while entering chords.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06"/>
        <w:gridCol w:w="2754"/>
      </w:tblGrid>
      <w:tr w:rsidR="00D619AF" w:rsidRPr="000F70F1" w14:paraId="77605583" w14:textId="77777777" w:rsidTr="00DE3D03">
        <w:trPr>
          <w:jc w:val="center"/>
        </w:trPr>
        <w:tc>
          <w:tcPr>
            <w:tcW w:w="1806" w:type="dxa"/>
          </w:tcPr>
          <w:p w14:paraId="33780511" w14:textId="77777777" w:rsidR="00D619AF" w:rsidRPr="000F70F1" w:rsidRDefault="00D619AF" w:rsidP="00DE3D03">
            <w:pPr>
              <w:spacing w:before="40" w:after="40"/>
              <w:rPr>
                <w:b/>
                <w:sz w:val="22"/>
              </w:rPr>
            </w:pPr>
            <w:r w:rsidRPr="000F70F1">
              <w:rPr>
                <w:b/>
                <w:sz w:val="22"/>
              </w:rPr>
              <w:t>Chord type</w:t>
            </w:r>
          </w:p>
        </w:tc>
        <w:tc>
          <w:tcPr>
            <w:tcW w:w="2754" w:type="dxa"/>
          </w:tcPr>
          <w:p w14:paraId="1E672E1A" w14:textId="77777777" w:rsidR="00D619AF" w:rsidRPr="000F70F1" w:rsidRDefault="00D619AF" w:rsidP="00DE3D03">
            <w:pPr>
              <w:spacing w:before="40" w:after="40"/>
              <w:rPr>
                <w:b/>
                <w:sz w:val="22"/>
              </w:rPr>
            </w:pPr>
            <w:r w:rsidRPr="000F70F1">
              <w:rPr>
                <w:b/>
                <w:sz w:val="22"/>
              </w:rPr>
              <w:t>Can be omitted</w:t>
            </w:r>
          </w:p>
        </w:tc>
      </w:tr>
      <w:tr w:rsidR="00D619AF" w:rsidRPr="000F70F1" w14:paraId="277C77CC" w14:textId="77777777" w:rsidTr="00DE3D03">
        <w:trPr>
          <w:jc w:val="center"/>
        </w:trPr>
        <w:tc>
          <w:tcPr>
            <w:tcW w:w="1806" w:type="dxa"/>
          </w:tcPr>
          <w:p w14:paraId="45BD7A07" w14:textId="77777777" w:rsidR="00D619AF" w:rsidRPr="000F70F1" w:rsidRDefault="00D619AF" w:rsidP="00DE3D03">
            <w:pPr>
              <w:spacing w:before="40" w:after="40"/>
              <w:rPr>
                <w:sz w:val="22"/>
              </w:rPr>
            </w:pPr>
            <w:r w:rsidRPr="000F70F1">
              <w:rPr>
                <w:sz w:val="22"/>
              </w:rPr>
              <w:t>ma</w:t>
            </w:r>
          </w:p>
        </w:tc>
        <w:tc>
          <w:tcPr>
            <w:tcW w:w="2754" w:type="dxa"/>
          </w:tcPr>
          <w:p w14:paraId="10FF26B4" w14:textId="77777777" w:rsidR="00D619AF" w:rsidRPr="000F70F1" w:rsidRDefault="00D619AF" w:rsidP="00DE3D03">
            <w:pPr>
              <w:spacing w:before="40" w:after="40"/>
              <w:rPr>
                <w:sz w:val="22"/>
              </w:rPr>
            </w:pPr>
            <w:r w:rsidRPr="000F70F1">
              <w:rPr>
                <w:sz w:val="22"/>
              </w:rPr>
              <w:t xml:space="preserve"> V, III</w:t>
            </w:r>
          </w:p>
        </w:tc>
      </w:tr>
      <w:tr w:rsidR="00D619AF" w:rsidRPr="000F70F1" w14:paraId="015A39A0" w14:textId="77777777" w:rsidTr="00DE3D03">
        <w:trPr>
          <w:jc w:val="center"/>
        </w:trPr>
        <w:tc>
          <w:tcPr>
            <w:tcW w:w="1806" w:type="dxa"/>
          </w:tcPr>
          <w:p w14:paraId="6D0C8D9F" w14:textId="77777777" w:rsidR="00D619AF" w:rsidRPr="000F70F1" w:rsidRDefault="00D619AF" w:rsidP="00DE3D03">
            <w:pPr>
              <w:spacing w:before="40" w:after="40"/>
              <w:rPr>
                <w:sz w:val="22"/>
              </w:rPr>
            </w:pPr>
            <w:r w:rsidRPr="000F70F1">
              <w:rPr>
                <w:sz w:val="22"/>
              </w:rPr>
              <w:t>6</w:t>
            </w:r>
          </w:p>
        </w:tc>
        <w:tc>
          <w:tcPr>
            <w:tcW w:w="2754" w:type="dxa"/>
          </w:tcPr>
          <w:p w14:paraId="15A1F5AA" w14:textId="77777777" w:rsidR="00D619AF" w:rsidRPr="000F70F1" w:rsidRDefault="00D619AF" w:rsidP="00DE3D03">
            <w:pPr>
              <w:spacing w:before="40" w:after="40"/>
              <w:rPr>
                <w:sz w:val="22"/>
              </w:rPr>
            </w:pPr>
            <w:r w:rsidRPr="000F70F1">
              <w:rPr>
                <w:sz w:val="22"/>
              </w:rPr>
              <w:t>-</w:t>
            </w:r>
          </w:p>
        </w:tc>
      </w:tr>
      <w:tr w:rsidR="00D619AF" w:rsidRPr="000F70F1" w14:paraId="31D2AD35" w14:textId="77777777" w:rsidTr="00DE3D03">
        <w:trPr>
          <w:jc w:val="center"/>
        </w:trPr>
        <w:tc>
          <w:tcPr>
            <w:tcW w:w="1806" w:type="dxa"/>
          </w:tcPr>
          <w:p w14:paraId="7D6171CF" w14:textId="77777777" w:rsidR="00D619AF" w:rsidRPr="000F70F1" w:rsidRDefault="00D619AF" w:rsidP="00DE3D03">
            <w:pPr>
              <w:spacing w:before="40" w:after="40"/>
              <w:rPr>
                <w:sz w:val="22"/>
              </w:rPr>
            </w:pPr>
            <w:r w:rsidRPr="000F70F1">
              <w:rPr>
                <w:sz w:val="22"/>
              </w:rPr>
              <w:t>add9</w:t>
            </w:r>
          </w:p>
        </w:tc>
        <w:tc>
          <w:tcPr>
            <w:tcW w:w="2754" w:type="dxa"/>
          </w:tcPr>
          <w:p w14:paraId="1E58055E" w14:textId="77777777" w:rsidR="00D619AF" w:rsidRPr="000F70F1" w:rsidRDefault="00D619AF" w:rsidP="00DE3D03">
            <w:pPr>
              <w:spacing w:before="40" w:after="40"/>
              <w:rPr>
                <w:sz w:val="22"/>
              </w:rPr>
            </w:pPr>
            <w:r w:rsidRPr="000F70F1">
              <w:rPr>
                <w:sz w:val="22"/>
              </w:rPr>
              <w:t>-</w:t>
            </w:r>
          </w:p>
        </w:tc>
      </w:tr>
      <w:tr w:rsidR="00D619AF" w:rsidRPr="000F70F1" w14:paraId="7BE4F315" w14:textId="77777777" w:rsidTr="00DE3D03">
        <w:trPr>
          <w:jc w:val="center"/>
        </w:trPr>
        <w:tc>
          <w:tcPr>
            <w:tcW w:w="1806" w:type="dxa"/>
          </w:tcPr>
          <w:p w14:paraId="7A4B9DB9" w14:textId="77777777" w:rsidR="00D619AF" w:rsidRPr="000F70F1" w:rsidRDefault="00D619AF" w:rsidP="00DE3D03">
            <w:pPr>
              <w:spacing w:before="40" w:after="40"/>
              <w:rPr>
                <w:sz w:val="22"/>
              </w:rPr>
            </w:pPr>
            <w:r w:rsidRPr="000F70F1">
              <w:rPr>
                <w:sz w:val="22"/>
              </w:rPr>
              <w:t>sus4</w:t>
            </w:r>
          </w:p>
        </w:tc>
        <w:tc>
          <w:tcPr>
            <w:tcW w:w="2754" w:type="dxa"/>
          </w:tcPr>
          <w:p w14:paraId="41EEA962" w14:textId="77777777" w:rsidR="00D619AF" w:rsidRPr="000F70F1" w:rsidRDefault="00D619AF" w:rsidP="00DE3D03">
            <w:pPr>
              <w:spacing w:before="40" w:after="40"/>
              <w:rPr>
                <w:sz w:val="22"/>
              </w:rPr>
            </w:pPr>
            <w:r w:rsidRPr="000F70F1">
              <w:rPr>
                <w:sz w:val="22"/>
              </w:rPr>
              <w:t>-</w:t>
            </w:r>
          </w:p>
        </w:tc>
      </w:tr>
      <w:tr w:rsidR="00D619AF" w:rsidRPr="000F70F1" w14:paraId="3B8C9861" w14:textId="77777777" w:rsidTr="00DE3D03">
        <w:trPr>
          <w:jc w:val="center"/>
        </w:trPr>
        <w:tc>
          <w:tcPr>
            <w:tcW w:w="1806" w:type="dxa"/>
          </w:tcPr>
          <w:p w14:paraId="194E6EB5" w14:textId="77777777" w:rsidR="00D619AF" w:rsidRPr="000F70F1" w:rsidRDefault="00D619AF" w:rsidP="00DE3D03">
            <w:pPr>
              <w:spacing w:before="40" w:after="40"/>
              <w:rPr>
                <w:sz w:val="22"/>
              </w:rPr>
            </w:pPr>
            <w:r w:rsidRPr="000F70F1">
              <w:rPr>
                <w:sz w:val="22"/>
              </w:rPr>
              <w:t>sus2</w:t>
            </w:r>
          </w:p>
        </w:tc>
        <w:tc>
          <w:tcPr>
            <w:tcW w:w="2754" w:type="dxa"/>
          </w:tcPr>
          <w:p w14:paraId="70F9D5D1" w14:textId="77777777" w:rsidR="00D619AF" w:rsidRPr="000F70F1" w:rsidRDefault="00D619AF" w:rsidP="00DE3D03">
            <w:pPr>
              <w:spacing w:before="40" w:after="40"/>
              <w:rPr>
                <w:sz w:val="22"/>
              </w:rPr>
            </w:pPr>
            <w:r w:rsidRPr="000F70F1">
              <w:rPr>
                <w:sz w:val="22"/>
              </w:rPr>
              <w:t>-</w:t>
            </w:r>
          </w:p>
        </w:tc>
      </w:tr>
      <w:tr w:rsidR="00D619AF" w:rsidRPr="000F70F1" w14:paraId="5F327EA3" w14:textId="77777777" w:rsidTr="00DE3D03">
        <w:trPr>
          <w:jc w:val="center"/>
        </w:trPr>
        <w:tc>
          <w:tcPr>
            <w:tcW w:w="1806" w:type="dxa"/>
          </w:tcPr>
          <w:p w14:paraId="1BBE98FB" w14:textId="77777777" w:rsidR="00D619AF" w:rsidRPr="000F70F1" w:rsidRDefault="00D619AF" w:rsidP="00DE3D03">
            <w:pPr>
              <w:spacing w:before="40" w:after="40"/>
              <w:rPr>
                <w:sz w:val="22"/>
              </w:rPr>
            </w:pPr>
            <w:r w:rsidRPr="000F70F1">
              <w:rPr>
                <w:sz w:val="22"/>
              </w:rPr>
              <w:t>6/9</w:t>
            </w:r>
          </w:p>
        </w:tc>
        <w:tc>
          <w:tcPr>
            <w:tcW w:w="2754" w:type="dxa"/>
          </w:tcPr>
          <w:p w14:paraId="79FFA38E" w14:textId="77777777" w:rsidR="00D619AF" w:rsidRPr="000F70F1" w:rsidRDefault="00D619AF" w:rsidP="00DE3D03">
            <w:pPr>
              <w:spacing w:before="40" w:after="40"/>
              <w:rPr>
                <w:sz w:val="22"/>
              </w:rPr>
            </w:pPr>
            <w:r w:rsidRPr="000F70F1">
              <w:rPr>
                <w:sz w:val="22"/>
              </w:rPr>
              <w:t>V</w:t>
            </w:r>
          </w:p>
        </w:tc>
      </w:tr>
      <w:tr w:rsidR="00D619AF" w:rsidRPr="000F70F1" w14:paraId="05634F09" w14:textId="77777777" w:rsidTr="00DE3D03">
        <w:trPr>
          <w:jc w:val="center"/>
        </w:trPr>
        <w:tc>
          <w:tcPr>
            <w:tcW w:w="1806" w:type="dxa"/>
          </w:tcPr>
          <w:p w14:paraId="2F311D64" w14:textId="77777777" w:rsidR="00D619AF" w:rsidRPr="000F70F1" w:rsidRDefault="00D619AF" w:rsidP="00DE3D03">
            <w:pPr>
              <w:spacing w:before="40" w:after="40"/>
              <w:rPr>
                <w:sz w:val="22"/>
              </w:rPr>
            </w:pPr>
            <w:r w:rsidRPr="000F70F1">
              <w:rPr>
                <w:sz w:val="22"/>
              </w:rPr>
              <w:t>maj7</w:t>
            </w:r>
          </w:p>
        </w:tc>
        <w:tc>
          <w:tcPr>
            <w:tcW w:w="2754" w:type="dxa"/>
          </w:tcPr>
          <w:p w14:paraId="0A414791" w14:textId="77777777" w:rsidR="00D619AF" w:rsidRPr="000F70F1" w:rsidRDefault="00D619AF" w:rsidP="00DE3D03">
            <w:pPr>
              <w:spacing w:before="40" w:after="40"/>
              <w:rPr>
                <w:sz w:val="22"/>
              </w:rPr>
            </w:pPr>
            <w:r w:rsidRPr="000F70F1">
              <w:rPr>
                <w:sz w:val="22"/>
              </w:rPr>
              <w:t>V, V+III</w:t>
            </w:r>
          </w:p>
        </w:tc>
      </w:tr>
      <w:tr w:rsidR="00D619AF" w:rsidRPr="000F70F1" w14:paraId="27F44C92" w14:textId="77777777" w:rsidTr="00DE3D03">
        <w:trPr>
          <w:jc w:val="center"/>
        </w:trPr>
        <w:tc>
          <w:tcPr>
            <w:tcW w:w="1806" w:type="dxa"/>
          </w:tcPr>
          <w:p w14:paraId="4DDBB913" w14:textId="77777777" w:rsidR="00D619AF" w:rsidRPr="000F70F1" w:rsidRDefault="00D619AF" w:rsidP="00DE3D03">
            <w:pPr>
              <w:spacing w:before="40" w:after="40"/>
              <w:rPr>
                <w:sz w:val="22"/>
              </w:rPr>
            </w:pPr>
            <w:r w:rsidRPr="000F70F1">
              <w:rPr>
                <w:sz w:val="22"/>
              </w:rPr>
              <w:t>maj9</w:t>
            </w:r>
          </w:p>
        </w:tc>
        <w:tc>
          <w:tcPr>
            <w:tcW w:w="2754" w:type="dxa"/>
          </w:tcPr>
          <w:p w14:paraId="0157FF93" w14:textId="77777777" w:rsidR="00D619AF" w:rsidRPr="000F70F1" w:rsidRDefault="00D619AF" w:rsidP="00DE3D03">
            <w:pPr>
              <w:spacing w:before="40" w:after="40"/>
              <w:rPr>
                <w:sz w:val="22"/>
              </w:rPr>
            </w:pPr>
            <w:r w:rsidRPr="000F70F1">
              <w:rPr>
                <w:sz w:val="22"/>
              </w:rPr>
              <w:t>V</w:t>
            </w:r>
          </w:p>
        </w:tc>
      </w:tr>
      <w:tr w:rsidR="00D619AF" w:rsidRPr="000F70F1" w14:paraId="7B9AB643" w14:textId="77777777" w:rsidTr="00DE3D03">
        <w:trPr>
          <w:jc w:val="center"/>
        </w:trPr>
        <w:tc>
          <w:tcPr>
            <w:tcW w:w="1806" w:type="dxa"/>
          </w:tcPr>
          <w:p w14:paraId="622A5049" w14:textId="77777777" w:rsidR="00D619AF" w:rsidRPr="000F70F1" w:rsidRDefault="00D619AF" w:rsidP="00DE3D03">
            <w:pPr>
              <w:spacing w:before="40" w:after="40"/>
              <w:rPr>
                <w:sz w:val="22"/>
              </w:rPr>
            </w:pPr>
            <w:r w:rsidRPr="000F70F1">
              <w:rPr>
                <w:sz w:val="22"/>
              </w:rPr>
              <w:t>maj7(b5)</w:t>
            </w:r>
          </w:p>
        </w:tc>
        <w:tc>
          <w:tcPr>
            <w:tcW w:w="2754" w:type="dxa"/>
          </w:tcPr>
          <w:p w14:paraId="0C56DE4C" w14:textId="77777777" w:rsidR="00D619AF" w:rsidRPr="000F70F1" w:rsidRDefault="00D619AF" w:rsidP="00DE3D03">
            <w:pPr>
              <w:spacing w:before="40" w:after="40"/>
              <w:rPr>
                <w:sz w:val="22"/>
              </w:rPr>
            </w:pPr>
            <w:r w:rsidRPr="000F70F1">
              <w:rPr>
                <w:sz w:val="22"/>
              </w:rPr>
              <w:t>-</w:t>
            </w:r>
          </w:p>
        </w:tc>
      </w:tr>
      <w:tr w:rsidR="00D619AF" w:rsidRPr="000F70F1" w14:paraId="58F07A86" w14:textId="77777777" w:rsidTr="00DE3D03">
        <w:trPr>
          <w:jc w:val="center"/>
        </w:trPr>
        <w:tc>
          <w:tcPr>
            <w:tcW w:w="1806" w:type="dxa"/>
          </w:tcPr>
          <w:p w14:paraId="794F326E" w14:textId="77777777" w:rsidR="00D619AF" w:rsidRPr="000F70F1" w:rsidRDefault="00D619AF" w:rsidP="00DE3D03">
            <w:pPr>
              <w:spacing w:before="40" w:after="40"/>
              <w:rPr>
                <w:sz w:val="22"/>
              </w:rPr>
            </w:pPr>
            <w:r w:rsidRPr="000F70F1">
              <w:rPr>
                <w:sz w:val="22"/>
              </w:rPr>
              <w:t>maj7(#5)</w:t>
            </w:r>
          </w:p>
        </w:tc>
        <w:tc>
          <w:tcPr>
            <w:tcW w:w="2754" w:type="dxa"/>
          </w:tcPr>
          <w:p w14:paraId="6E4E9D2B" w14:textId="77777777" w:rsidR="00D619AF" w:rsidRPr="000F70F1" w:rsidRDefault="00D619AF" w:rsidP="00DE3D03">
            <w:pPr>
              <w:spacing w:before="40" w:after="40"/>
              <w:rPr>
                <w:sz w:val="22"/>
              </w:rPr>
            </w:pPr>
            <w:r w:rsidRPr="000F70F1">
              <w:rPr>
                <w:sz w:val="22"/>
              </w:rPr>
              <w:t>-</w:t>
            </w:r>
          </w:p>
        </w:tc>
      </w:tr>
      <w:tr w:rsidR="00D619AF" w:rsidRPr="000F70F1" w14:paraId="73D2A2CC" w14:textId="77777777" w:rsidTr="00DE3D03">
        <w:trPr>
          <w:jc w:val="center"/>
        </w:trPr>
        <w:tc>
          <w:tcPr>
            <w:tcW w:w="1806" w:type="dxa"/>
          </w:tcPr>
          <w:p w14:paraId="1C9942EB" w14:textId="77777777" w:rsidR="00D619AF" w:rsidRPr="000F70F1" w:rsidRDefault="00D619AF" w:rsidP="00DE3D03">
            <w:pPr>
              <w:spacing w:before="40" w:after="40"/>
              <w:rPr>
                <w:sz w:val="22"/>
              </w:rPr>
            </w:pPr>
            <w:r w:rsidRPr="000F70F1">
              <w:rPr>
                <w:sz w:val="22"/>
              </w:rPr>
              <w:t>m</w:t>
            </w:r>
          </w:p>
        </w:tc>
        <w:tc>
          <w:tcPr>
            <w:tcW w:w="2754" w:type="dxa"/>
          </w:tcPr>
          <w:p w14:paraId="3EA8FBDA" w14:textId="77777777" w:rsidR="00D619AF" w:rsidRPr="000F70F1" w:rsidRDefault="00D619AF" w:rsidP="00DE3D03">
            <w:pPr>
              <w:spacing w:before="40" w:after="40"/>
              <w:rPr>
                <w:sz w:val="22"/>
              </w:rPr>
            </w:pPr>
            <w:r w:rsidRPr="000F70F1">
              <w:rPr>
                <w:sz w:val="22"/>
              </w:rPr>
              <w:t>V</w:t>
            </w:r>
          </w:p>
        </w:tc>
      </w:tr>
      <w:tr w:rsidR="00D619AF" w:rsidRPr="000F70F1" w14:paraId="0ECCB938" w14:textId="77777777" w:rsidTr="00DE3D03">
        <w:trPr>
          <w:jc w:val="center"/>
        </w:trPr>
        <w:tc>
          <w:tcPr>
            <w:tcW w:w="1806" w:type="dxa"/>
          </w:tcPr>
          <w:p w14:paraId="72BC6CAF" w14:textId="77777777" w:rsidR="00D619AF" w:rsidRPr="000F70F1" w:rsidRDefault="00D619AF" w:rsidP="00DE3D03">
            <w:pPr>
              <w:spacing w:before="40" w:after="40"/>
              <w:rPr>
                <w:sz w:val="22"/>
              </w:rPr>
            </w:pPr>
            <w:r w:rsidRPr="000F70F1">
              <w:rPr>
                <w:sz w:val="22"/>
              </w:rPr>
              <w:t>m6</w:t>
            </w:r>
          </w:p>
        </w:tc>
        <w:tc>
          <w:tcPr>
            <w:tcW w:w="2754" w:type="dxa"/>
          </w:tcPr>
          <w:p w14:paraId="41A26A17" w14:textId="77777777" w:rsidR="00D619AF" w:rsidRPr="000F70F1" w:rsidRDefault="00D619AF" w:rsidP="00DE3D03">
            <w:pPr>
              <w:spacing w:before="40" w:after="40"/>
              <w:rPr>
                <w:sz w:val="22"/>
              </w:rPr>
            </w:pPr>
            <w:r w:rsidRPr="000F70F1">
              <w:rPr>
                <w:sz w:val="22"/>
              </w:rPr>
              <w:t>-</w:t>
            </w:r>
          </w:p>
        </w:tc>
      </w:tr>
      <w:tr w:rsidR="00D619AF" w:rsidRPr="000F70F1" w14:paraId="510299CD" w14:textId="77777777" w:rsidTr="00DE3D03">
        <w:trPr>
          <w:jc w:val="center"/>
        </w:trPr>
        <w:tc>
          <w:tcPr>
            <w:tcW w:w="1806" w:type="dxa"/>
          </w:tcPr>
          <w:p w14:paraId="5EEA4A0C" w14:textId="77777777" w:rsidR="00D619AF" w:rsidRPr="000F70F1" w:rsidRDefault="00D619AF" w:rsidP="00DE3D03">
            <w:pPr>
              <w:spacing w:before="40" w:after="40"/>
              <w:rPr>
                <w:sz w:val="22"/>
              </w:rPr>
            </w:pPr>
            <w:r w:rsidRPr="000F70F1">
              <w:rPr>
                <w:sz w:val="22"/>
              </w:rPr>
              <w:t>m(add9)</w:t>
            </w:r>
          </w:p>
        </w:tc>
        <w:tc>
          <w:tcPr>
            <w:tcW w:w="2754" w:type="dxa"/>
          </w:tcPr>
          <w:p w14:paraId="5D278ABF" w14:textId="77777777" w:rsidR="00D619AF" w:rsidRPr="000F70F1" w:rsidRDefault="00D619AF" w:rsidP="00DE3D03">
            <w:pPr>
              <w:spacing w:before="40" w:after="40"/>
              <w:rPr>
                <w:sz w:val="22"/>
              </w:rPr>
            </w:pPr>
            <w:r w:rsidRPr="000F70F1">
              <w:rPr>
                <w:sz w:val="22"/>
              </w:rPr>
              <w:t>-</w:t>
            </w:r>
          </w:p>
        </w:tc>
      </w:tr>
      <w:tr w:rsidR="00D619AF" w:rsidRPr="000F70F1" w14:paraId="5EA3A007" w14:textId="77777777" w:rsidTr="00DE3D03">
        <w:trPr>
          <w:jc w:val="center"/>
        </w:trPr>
        <w:tc>
          <w:tcPr>
            <w:tcW w:w="1806" w:type="dxa"/>
          </w:tcPr>
          <w:p w14:paraId="6BD33432" w14:textId="77777777" w:rsidR="00D619AF" w:rsidRPr="000F70F1" w:rsidRDefault="00D619AF" w:rsidP="00DE3D03">
            <w:pPr>
              <w:spacing w:before="40" w:after="40"/>
              <w:rPr>
                <w:sz w:val="22"/>
              </w:rPr>
            </w:pPr>
            <w:r w:rsidRPr="000F70F1">
              <w:rPr>
                <w:sz w:val="22"/>
              </w:rPr>
              <w:t>m7</w:t>
            </w:r>
          </w:p>
        </w:tc>
        <w:tc>
          <w:tcPr>
            <w:tcW w:w="2754" w:type="dxa"/>
          </w:tcPr>
          <w:p w14:paraId="2086637E" w14:textId="77777777" w:rsidR="00D619AF" w:rsidRPr="000F70F1" w:rsidRDefault="00D619AF" w:rsidP="00DE3D03">
            <w:pPr>
              <w:spacing w:before="40" w:after="40"/>
              <w:rPr>
                <w:sz w:val="22"/>
              </w:rPr>
            </w:pPr>
            <w:r w:rsidRPr="000F70F1">
              <w:rPr>
                <w:sz w:val="22"/>
              </w:rPr>
              <w:t>V</w:t>
            </w:r>
          </w:p>
        </w:tc>
      </w:tr>
      <w:tr w:rsidR="00D619AF" w:rsidRPr="000F70F1" w14:paraId="7463AE61" w14:textId="77777777" w:rsidTr="00DE3D03">
        <w:trPr>
          <w:jc w:val="center"/>
        </w:trPr>
        <w:tc>
          <w:tcPr>
            <w:tcW w:w="1806" w:type="dxa"/>
          </w:tcPr>
          <w:p w14:paraId="463F22C8" w14:textId="77777777" w:rsidR="00D619AF" w:rsidRPr="000F70F1" w:rsidRDefault="00D619AF" w:rsidP="00DE3D03">
            <w:pPr>
              <w:spacing w:before="40" w:after="40"/>
              <w:rPr>
                <w:sz w:val="22"/>
              </w:rPr>
            </w:pPr>
            <w:r w:rsidRPr="000F70F1">
              <w:rPr>
                <w:sz w:val="22"/>
              </w:rPr>
              <w:t>m(maj7)</w:t>
            </w:r>
          </w:p>
        </w:tc>
        <w:tc>
          <w:tcPr>
            <w:tcW w:w="2754" w:type="dxa"/>
          </w:tcPr>
          <w:p w14:paraId="7F261E41" w14:textId="77777777" w:rsidR="00D619AF" w:rsidRPr="000F70F1" w:rsidRDefault="00D619AF" w:rsidP="00DE3D03">
            <w:pPr>
              <w:spacing w:before="40" w:after="40"/>
              <w:rPr>
                <w:sz w:val="22"/>
              </w:rPr>
            </w:pPr>
            <w:r w:rsidRPr="000F70F1">
              <w:rPr>
                <w:sz w:val="22"/>
              </w:rPr>
              <w:t>V</w:t>
            </w:r>
          </w:p>
        </w:tc>
      </w:tr>
      <w:tr w:rsidR="00D619AF" w:rsidRPr="000F70F1" w14:paraId="1668C325" w14:textId="77777777" w:rsidTr="00DE3D03">
        <w:trPr>
          <w:jc w:val="center"/>
        </w:trPr>
        <w:tc>
          <w:tcPr>
            <w:tcW w:w="1806" w:type="dxa"/>
          </w:tcPr>
          <w:p w14:paraId="2F25A85D" w14:textId="77777777" w:rsidR="00D619AF" w:rsidRPr="000F70F1" w:rsidRDefault="00D619AF" w:rsidP="00DE3D03">
            <w:pPr>
              <w:spacing w:before="40" w:after="40"/>
              <w:rPr>
                <w:sz w:val="22"/>
              </w:rPr>
            </w:pPr>
            <w:r w:rsidRPr="000F70F1">
              <w:rPr>
                <w:sz w:val="22"/>
              </w:rPr>
              <w:t>m7(b5)</w:t>
            </w:r>
          </w:p>
        </w:tc>
        <w:tc>
          <w:tcPr>
            <w:tcW w:w="2754" w:type="dxa"/>
          </w:tcPr>
          <w:p w14:paraId="52B8CBA1" w14:textId="77777777" w:rsidR="00D619AF" w:rsidRPr="000F70F1" w:rsidRDefault="00D619AF" w:rsidP="00DE3D03">
            <w:pPr>
              <w:spacing w:before="40" w:after="40"/>
              <w:rPr>
                <w:sz w:val="22"/>
              </w:rPr>
            </w:pPr>
            <w:r w:rsidRPr="000F70F1">
              <w:rPr>
                <w:sz w:val="22"/>
              </w:rPr>
              <w:t xml:space="preserve">III, </w:t>
            </w:r>
          </w:p>
        </w:tc>
      </w:tr>
      <w:tr w:rsidR="00D619AF" w:rsidRPr="000F70F1" w14:paraId="774B84CD" w14:textId="77777777" w:rsidTr="00DE3D03">
        <w:trPr>
          <w:jc w:val="center"/>
        </w:trPr>
        <w:tc>
          <w:tcPr>
            <w:tcW w:w="1806" w:type="dxa"/>
          </w:tcPr>
          <w:p w14:paraId="4C132C3F" w14:textId="77777777" w:rsidR="00D619AF" w:rsidRPr="000F70F1" w:rsidRDefault="00D619AF" w:rsidP="00DE3D03">
            <w:pPr>
              <w:spacing w:before="40" w:after="40"/>
              <w:rPr>
                <w:sz w:val="22"/>
              </w:rPr>
            </w:pPr>
            <w:r w:rsidRPr="000F70F1">
              <w:rPr>
                <w:sz w:val="22"/>
              </w:rPr>
              <w:t xml:space="preserve">m9 </w:t>
            </w:r>
          </w:p>
        </w:tc>
        <w:tc>
          <w:tcPr>
            <w:tcW w:w="2754" w:type="dxa"/>
          </w:tcPr>
          <w:p w14:paraId="16954382" w14:textId="77777777" w:rsidR="00D619AF" w:rsidRPr="000F70F1" w:rsidRDefault="00D619AF" w:rsidP="00DE3D03">
            <w:pPr>
              <w:spacing w:before="40" w:after="40"/>
              <w:rPr>
                <w:sz w:val="22"/>
              </w:rPr>
            </w:pPr>
            <w:r w:rsidRPr="000F70F1">
              <w:rPr>
                <w:sz w:val="22"/>
              </w:rPr>
              <w:t>V</w:t>
            </w:r>
          </w:p>
        </w:tc>
      </w:tr>
      <w:tr w:rsidR="00D619AF" w:rsidRPr="000F70F1" w14:paraId="26E9756D" w14:textId="77777777" w:rsidTr="00DE3D03">
        <w:trPr>
          <w:jc w:val="center"/>
        </w:trPr>
        <w:tc>
          <w:tcPr>
            <w:tcW w:w="1806" w:type="dxa"/>
          </w:tcPr>
          <w:p w14:paraId="27329D9E" w14:textId="77777777" w:rsidR="00D619AF" w:rsidRPr="000F70F1" w:rsidRDefault="00D619AF" w:rsidP="00DE3D03">
            <w:pPr>
              <w:spacing w:before="40" w:after="40"/>
              <w:rPr>
                <w:sz w:val="22"/>
              </w:rPr>
            </w:pPr>
            <w:r w:rsidRPr="000F70F1">
              <w:rPr>
                <w:sz w:val="22"/>
              </w:rPr>
              <w:t xml:space="preserve">m7(11) </w:t>
            </w:r>
          </w:p>
        </w:tc>
        <w:tc>
          <w:tcPr>
            <w:tcW w:w="2754" w:type="dxa"/>
          </w:tcPr>
          <w:p w14:paraId="5BD574AA" w14:textId="77777777" w:rsidR="00D619AF" w:rsidRPr="000F70F1" w:rsidRDefault="00D619AF" w:rsidP="00DE3D03">
            <w:pPr>
              <w:spacing w:before="40" w:after="40"/>
              <w:rPr>
                <w:sz w:val="22"/>
              </w:rPr>
            </w:pPr>
            <w:r w:rsidRPr="000F70F1">
              <w:rPr>
                <w:sz w:val="22"/>
              </w:rPr>
              <w:t>VII, V</w:t>
            </w:r>
          </w:p>
        </w:tc>
      </w:tr>
      <w:tr w:rsidR="00D619AF" w:rsidRPr="000F70F1" w14:paraId="5DA203B5" w14:textId="77777777" w:rsidTr="00DE3D03">
        <w:trPr>
          <w:jc w:val="center"/>
        </w:trPr>
        <w:tc>
          <w:tcPr>
            <w:tcW w:w="1806" w:type="dxa"/>
          </w:tcPr>
          <w:p w14:paraId="654A9E01" w14:textId="77777777" w:rsidR="00D619AF" w:rsidRPr="000F70F1" w:rsidRDefault="00D619AF" w:rsidP="00DE3D03">
            <w:pPr>
              <w:spacing w:before="40" w:after="40"/>
              <w:rPr>
                <w:sz w:val="22"/>
              </w:rPr>
            </w:pPr>
            <w:r w:rsidRPr="000F70F1">
              <w:rPr>
                <w:sz w:val="22"/>
              </w:rPr>
              <w:t>7</w:t>
            </w:r>
          </w:p>
        </w:tc>
        <w:tc>
          <w:tcPr>
            <w:tcW w:w="2754" w:type="dxa"/>
          </w:tcPr>
          <w:p w14:paraId="7A9C6A2C" w14:textId="77777777" w:rsidR="00D619AF" w:rsidRPr="000F70F1" w:rsidRDefault="00D619AF" w:rsidP="00DE3D03">
            <w:pPr>
              <w:spacing w:before="40" w:after="40"/>
              <w:rPr>
                <w:sz w:val="22"/>
              </w:rPr>
            </w:pPr>
            <w:r w:rsidRPr="000F70F1">
              <w:rPr>
                <w:sz w:val="22"/>
              </w:rPr>
              <w:t>V, III+V</w:t>
            </w:r>
          </w:p>
        </w:tc>
      </w:tr>
      <w:tr w:rsidR="00D619AF" w:rsidRPr="000F70F1" w14:paraId="3535AB99" w14:textId="77777777" w:rsidTr="00DE3D03">
        <w:trPr>
          <w:jc w:val="center"/>
        </w:trPr>
        <w:tc>
          <w:tcPr>
            <w:tcW w:w="1806" w:type="dxa"/>
          </w:tcPr>
          <w:p w14:paraId="2B751BFC" w14:textId="77777777" w:rsidR="00D619AF" w:rsidRPr="000F70F1" w:rsidRDefault="00D619AF" w:rsidP="00DE3D03">
            <w:pPr>
              <w:spacing w:before="40" w:after="40"/>
              <w:rPr>
                <w:sz w:val="22"/>
              </w:rPr>
            </w:pPr>
            <w:r w:rsidRPr="000F70F1">
              <w:rPr>
                <w:sz w:val="22"/>
              </w:rPr>
              <w:t>7sus4</w:t>
            </w:r>
          </w:p>
        </w:tc>
        <w:tc>
          <w:tcPr>
            <w:tcW w:w="2754" w:type="dxa"/>
          </w:tcPr>
          <w:p w14:paraId="46BF553C" w14:textId="77777777" w:rsidR="00D619AF" w:rsidRPr="000F70F1" w:rsidRDefault="00D619AF" w:rsidP="00DE3D03">
            <w:pPr>
              <w:spacing w:before="40" w:after="40"/>
              <w:rPr>
                <w:sz w:val="22"/>
              </w:rPr>
            </w:pPr>
            <w:r w:rsidRPr="000F70F1">
              <w:rPr>
                <w:sz w:val="22"/>
              </w:rPr>
              <w:t>-</w:t>
            </w:r>
          </w:p>
        </w:tc>
      </w:tr>
      <w:tr w:rsidR="00D619AF" w:rsidRPr="000F70F1" w14:paraId="6CF3AB80" w14:textId="77777777" w:rsidTr="00DE3D03">
        <w:trPr>
          <w:jc w:val="center"/>
        </w:trPr>
        <w:tc>
          <w:tcPr>
            <w:tcW w:w="1806" w:type="dxa"/>
          </w:tcPr>
          <w:p w14:paraId="6704ED63" w14:textId="77777777" w:rsidR="00D619AF" w:rsidRPr="000F70F1" w:rsidRDefault="00D619AF" w:rsidP="00DE3D03">
            <w:pPr>
              <w:spacing w:before="40" w:after="40"/>
              <w:rPr>
                <w:sz w:val="22"/>
              </w:rPr>
            </w:pPr>
            <w:r w:rsidRPr="000F70F1">
              <w:rPr>
                <w:sz w:val="22"/>
              </w:rPr>
              <w:t>7(b5)</w:t>
            </w:r>
          </w:p>
        </w:tc>
        <w:tc>
          <w:tcPr>
            <w:tcW w:w="2754" w:type="dxa"/>
          </w:tcPr>
          <w:p w14:paraId="4313E2E1" w14:textId="77777777" w:rsidR="00D619AF" w:rsidRPr="000F70F1" w:rsidRDefault="00D619AF" w:rsidP="00DE3D03">
            <w:pPr>
              <w:spacing w:before="40" w:after="40"/>
              <w:rPr>
                <w:sz w:val="22"/>
              </w:rPr>
            </w:pPr>
            <w:r w:rsidRPr="000F70F1">
              <w:rPr>
                <w:sz w:val="22"/>
              </w:rPr>
              <w:t>-</w:t>
            </w:r>
          </w:p>
        </w:tc>
      </w:tr>
      <w:tr w:rsidR="00D619AF" w:rsidRPr="000F70F1" w14:paraId="2CADC529" w14:textId="77777777" w:rsidTr="00DE3D03">
        <w:trPr>
          <w:jc w:val="center"/>
        </w:trPr>
        <w:tc>
          <w:tcPr>
            <w:tcW w:w="1806" w:type="dxa"/>
          </w:tcPr>
          <w:p w14:paraId="5B073E91" w14:textId="77777777" w:rsidR="00D619AF" w:rsidRPr="000F70F1" w:rsidRDefault="00D619AF" w:rsidP="00DE3D03">
            <w:pPr>
              <w:spacing w:before="40" w:after="40"/>
              <w:rPr>
                <w:sz w:val="22"/>
              </w:rPr>
            </w:pPr>
            <w:r w:rsidRPr="000F70F1">
              <w:rPr>
                <w:sz w:val="22"/>
              </w:rPr>
              <w:t>7(#5)</w:t>
            </w:r>
          </w:p>
        </w:tc>
        <w:tc>
          <w:tcPr>
            <w:tcW w:w="2754" w:type="dxa"/>
          </w:tcPr>
          <w:p w14:paraId="3FF81E43" w14:textId="77777777" w:rsidR="00D619AF" w:rsidRPr="000F70F1" w:rsidRDefault="00D619AF" w:rsidP="00DE3D03">
            <w:pPr>
              <w:spacing w:before="40" w:after="40"/>
              <w:rPr>
                <w:sz w:val="22"/>
              </w:rPr>
            </w:pPr>
            <w:r w:rsidRPr="000F70F1">
              <w:rPr>
                <w:sz w:val="22"/>
              </w:rPr>
              <w:t>-</w:t>
            </w:r>
          </w:p>
        </w:tc>
      </w:tr>
      <w:tr w:rsidR="00D619AF" w:rsidRPr="000F70F1" w14:paraId="6A7720E9" w14:textId="77777777" w:rsidTr="00DE3D03">
        <w:trPr>
          <w:jc w:val="center"/>
        </w:trPr>
        <w:tc>
          <w:tcPr>
            <w:tcW w:w="1806" w:type="dxa"/>
          </w:tcPr>
          <w:p w14:paraId="2171810D" w14:textId="77777777" w:rsidR="00D619AF" w:rsidRPr="000F70F1" w:rsidRDefault="00D619AF" w:rsidP="00DE3D03">
            <w:pPr>
              <w:spacing w:before="40" w:after="40"/>
              <w:rPr>
                <w:sz w:val="22"/>
              </w:rPr>
            </w:pPr>
            <w:r w:rsidRPr="000F70F1">
              <w:rPr>
                <w:sz w:val="22"/>
              </w:rPr>
              <w:t>9</w:t>
            </w:r>
          </w:p>
        </w:tc>
        <w:tc>
          <w:tcPr>
            <w:tcW w:w="2754" w:type="dxa"/>
          </w:tcPr>
          <w:p w14:paraId="1A708A52" w14:textId="77777777" w:rsidR="00D619AF" w:rsidRPr="000F70F1" w:rsidRDefault="00D619AF" w:rsidP="00DE3D03">
            <w:pPr>
              <w:spacing w:before="40" w:after="40"/>
              <w:rPr>
                <w:sz w:val="22"/>
              </w:rPr>
            </w:pPr>
            <w:r w:rsidRPr="000F70F1">
              <w:rPr>
                <w:sz w:val="22"/>
              </w:rPr>
              <w:t>V</w:t>
            </w:r>
          </w:p>
        </w:tc>
      </w:tr>
      <w:tr w:rsidR="00D619AF" w:rsidRPr="000F70F1" w14:paraId="3888DC77" w14:textId="77777777" w:rsidTr="00DE3D03">
        <w:trPr>
          <w:jc w:val="center"/>
        </w:trPr>
        <w:tc>
          <w:tcPr>
            <w:tcW w:w="1806" w:type="dxa"/>
          </w:tcPr>
          <w:p w14:paraId="77368287" w14:textId="77777777" w:rsidR="00D619AF" w:rsidRPr="000F70F1" w:rsidRDefault="00D619AF" w:rsidP="00DE3D03">
            <w:pPr>
              <w:spacing w:before="40" w:after="40"/>
              <w:rPr>
                <w:sz w:val="22"/>
              </w:rPr>
            </w:pPr>
            <w:r w:rsidRPr="000F70F1">
              <w:rPr>
                <w:sz w:val="22"/>
              </w:rPr>
              <w:t>9sus4</w:t>
            </w:r>
          </w:p>
        </w:tc>
        <w:tc>
          <w:tcPr>
            <w:tcW w:w="2754" w:type="dxa"/>
          </w:tcPr>
          <w:p w14:paraId="013A66DD" w14:textId="77777777" w:rsidR="00D619AF" w:rsidRPr="000F70F1" w:rsidRDefault="00D619AF" w:rsidP="00DE3D03">
            <w:pPr>
              <w:spacing w:before="40" w:after="40"/>
              <w:rPr>
                <w:sz w:val="22"/>
              </w:rPr>
            </w:pPr>
            <w:r w:rsidRPr="000F70F1">
              <w:rPr>
                <w:sz w:val="22"/>
              </w:rPr>
              <w:t>V</w:t>
            </w:r>
          </w:p>
        </w:tc>
      </w:tr>
      <w:tr w:rsidR="00D619AF" w:rsidRPr="000F70F1" w14:paraId="61FCF5D9" w14:textId="77777777" w:rsidTr="00DE3D03">
        <w:trPr>
          <w:jc w:val="center"/>
        </w:trPr>
        <w:tc>
          <w:tcPr>
            <w:tcW w:w="1806" w:type="dxa"/>
          </w:tcPr>
          <w:p w14:paraId="757E9333" w14:textId="77777777" w:rsidR="00D619AF" w:rsidRPr="000F70F1" w:rsidRDefault="00D619AF" w:rsidP="00DE3D03">
            <w:pPr>
              <w:spacing w:before="40" w:after="40"/>
              <w:rPr>
                <w:sz w:val="22"/>
              </w:rPr>
            </w:pPr>
            <w:r w:rsidRPr="000F70F1">
              <w:rPr>
                <w:sz w:val="22"/>
              </w:rPr>
              <w:t>7(b9)</w:t>
            </w:r>
          </w:p>
        </w:tc>
        <w:tc>
          <w:tcPr>
            <w:tcW w:w="2754" w:type="dxa"/>
          </w:tcPr>
          <w:p w14:paraId="13E20C42" w14:textId="77777777" w:rsidR="00D619AF" w:rsidRPr="000F70F1" w:rsidRDefault="00D619AF" w:rsidP="00DE3D03">
            <w:pPr>
              <w:spacing w:before="40" w:after="40"/>
              <w:rPr>
                <w:sz w:val="22"/>
              </w:rPr>
            </w:pPr>
            <w:r w:rsidRPr="000F70F1">
              <w:rPr>
                <w:sz w:val="22"/>
              </w:rPr>
              <w:t>V</w:t>
            </w:r>
          </w:p>
        </w:tc>
      </w:tr>
      <w:tr w:rsidR="00D619AF" w:rsidRPr="000F70F1" w14:paraId="6076A35A" w14:textId="77777777" w:rsidTr="00DE3D03">
        <w:trPr>
          <w:jc w:val="center"/>
        </w:trPr>
        <w:tc>
          <w:tcPr>
            <w:tcW w:w="1806" w:type="dxa"/>
          </w:tcPr>
          <w:p w14:paraId="407076AD" w14:textId="77777777" w:rsidR="00D619AF" w:rsidRPr="000F70F1" w:rsidRDefault="00D619AF" w:rsidP="00DE3D03">
            <w:pPr>
              <w:spacing w:before="40" w:after="40"/>
              <w:rPr>
                <w:sz w:val="22"/>
              </w:rPr>
            </w:pPr>
            <w:r w:rsidRPr="000F70F1">
              <w:rPr>
                <w:sz w:val="22"/>
              </w:rPr>
              <w:t>7(#9)</w:t>
            </w:r>
          </w:p>
        </w:tc>
        <w:tc>
          <w:tcPr>
            <w:tcW w:w="2754" w:type="dxa"/>
          </w:tcPr>
          <w:p w14:paraId="35859374" w14:textId="77777777" w:rsidR="00D619AF" w:rsidRPr="000F70F1" w:rsidRDefault="00D619AF" w:rsidP="00DE3D03">
            <w:pPr>
              <w:spacing w:before="40" w:after="40"/>
              <w:rPr>
                <w:sz w:val="22"/>
              </w:rPr>
            </w:pPr>
            <w:r w:rsidRPr="000F70F1">
              <w:rPr>
                <w:sz w:val="22"/>
              </w:rPr>
              <w:t xml:space="preserve">V </w:t>
            </w:r>
          </w:p>
        </w:tc>
      </w:tr>
      <w:tr w:rsidR="00D619AF" w:rsidRPr="000F70F1" w14:paraId="11311385" w14:textId="77777777" w:rsidTr="00DE3D03">
        <w:trPr>
          <w:jc w:val="center"/>
        </w:trPr>
        <w:tc>
          <w:tcPr>
            <w:tcW w:w="1806" w:type="dxa"/>
          </w:tcPr>
          <w:p w14:paraId="4265A835" w14:textId="77777777" w:rsidR="00D619AF" w:rsidRPr="000F70F1" w:rsidRDefault="00D619AF" w:rsidP="00DE3D03">
            <w:pPr>
              <w:spacing w:before="40" w:after="40"/>
              <w:rPr>
                <w:sz w:val="22"/>
              </w:rPr>
            </w:pPr>
            <w:r w:rsidRPr="000F70F1">
              <w:rPr>
                <w:sz w:val="22"/>
              </w:rPr>
              <w:t>9(b5)</w:t>
            </w:r>
          </w:p>
        </w:tc>
        <w:tc>
          <w:tcPr>
            <w:tcW w:w="2754" w:type="dxa"/>
          </w:tcPr>
          <w:p w14:paraId="50F2E467" w14:textId="77777777" w:rsidR="00D619AF" w:rsidRPr="000F70F1" w:rsidRDefault="00D619AF" w:rsidP="00DE3D03">
            <w:pPr>
              <w:spacing w:before="40" w:after="40"/>
              <w:rPr>
                <w:sz w:val="22"/>
              </w:rPr>
            </w:pPr>
            <w:r w:rsidRPr="000F70F1">
              <w:rPr>
                <w:sz w:val="22"/>
              </w:rPr>
              <w:t>-</w:t>
            </w:r>
          </w:p>
        </w:tc>
      </w:tr>
      <w:tr w:rsidR="00D619AF" w:rsidRPr="000F70F1" w14:paraId="13A3A388" w14:textId="77777777" w:rsidTr="00DE3D03">
        <w:trPr>
          <w:jc w:val="center"/>
        </w:trPr>
        <w:tc>
          <w:tcPr>
            <w:tcW w:w="1806" w:type="dxa"/>
          </w:tcPr>
          <w:p w14:paraId="22C68F76" w14:textId="77777777" w:rsidR="00D619AF" w:rsidRPr="000F70F1" w:rsidRDefault="00D619AF" w:rsidP="00DE3D03">
            <w:pPr>
              <w:spacing w:before="40" w:after="40"/>
              <w:rPr>
                <w:sz w:val="22"/>
              </w:rPr>
            </w:pPr>
            <w:r w:rsidRPr="000F70F1">
              <w:rPr>
                <w:sz w:val="22"/>
              </w:rPr>
              <w:t>7(add13)</w:t>
            </w:r>
          </w:p>
        </w:tc>
        <w:tc>
          <w:tcPr>
            <w:tcW w:w="2754" w:type="dxa"/>
          </w:tcPr>
          <w:p w14:paraId="367A79E9" w14:textId="77777777" w:rsidR="00D619AF" w:rsidRPr="000F70F1" w:rsidRDefault="00D619AF" w:rsidP="00DE3D03">
            <w:pPr>
              <w:spacing w:before="40" w:after="40"/>
              <w:rPr>
                <w:sz w:val="22"/>
              </w:rPr>
            </w:pPr>
            <w:r w:rsidRPr="000F70F1">
              <w:rPr>
                <w:sz w:val="22"/>
              </w:rPr>
              <w:t>V</w:t>
            </w:r>
          </w:p>
        </w:tc>
      </w:tr>
      <w:tr w:rsidR="00D619AF" w:rsidRPr="000F70F1" w14:paraId="0C24EF9D" w14:textId="77777777" w:rsidTr="00DE3D03">
        <w:trPr>
          <w:jc w:val="center"/>
        </w:trPr>
        <w:tc>
          <w:tcPr>
            <w:tcW w:w="1806" w:type="dxa"/>
          </w:tcPr>
          <w:p w14:paraId="07C5619D" w14:textId="77777777" w:rsidR="00D619AF" w:rsidRPr="000F70F1" w:rsidRDefault="00D619AF" w:rsidP="00DE3D03">
            <w:pPr>
              <w:spacing w:before="40" w:after="40"/>
              <w:rPr>
                <w:sz w:val="22"/>
              </w:rPr>
            </w:pPr>
            <w:r w:rsidRPr="000F70F1">
              <w:rPr>
                <w:sz w:val="22"/>
              </w:rPr>
              <w:t>dim7</w:t>
            </w:r>
          </w:p>
        </w:tc>
        <w:tc>
          <w:tcPr>
            <w:tcW w:w="2754" w:type="dxa"/>
          </w:tcPr>
          <w:p w14:paraId="3A3E8945" w14:textId="77777777" w:rsidR="00D619AF" w:rsidRPr="000F70F1" w:rsidRDefault="00D619AF" w:rsidP="00DE3D03">
            <w:pPr>
              <w:spacing w:before="40" w:after="40"/>
              <w:rPr>
                <w:sz w:val="22"/>
              </w:rPr>
            </w:pPr>
            <w:r w:rsidRPr="000F70F1">
              <w:rPr>
                <w:sz w:val="22"/>
              </w:rPr>
              <w:t>III, VII, III+VII</w:t>
            </w:r>
          </w:p>
        </w:tc>
      </w:tr>
      <w:tr w:rsidR="00D619AF" w:rsidRPr="000F70F1" w14:paraId="6C30F819" w14:textId="77777777" w:rsidTr="00DE3D03">
        <w:trPr>
          <w:jc w:val="center"/>
        </w:trPr>
        <w:tc>
          <w:tcPr>
            <w:tcW w:w="1806" w:type="dxa"/>
          </w:tcPr>
          <w:p w14:paraId="000921D2" w14:textId="77777777" w:rsidR="00D619AF" w:rsidRPr="000F70F1" w:rsidRDefault="00D619AF" w:rsidP="00DE3D03">
            <w:pPr>
              <w:spacing w:before="40" w:after="40"/>
              <w:rPr>
                <w:sz w:val="22"/>
              </w:rPr>
            </w:pPr>
            <w:proofErr w:type="spellStart"/>
            <w:r w:rsidRPr="000F70F1">
              <w:rPr>
                <w:sz w:val="22"/>
              </w:rPr>
              <w:t>aug</w:t>
            </w:r>
            <w:proofErr w:type="spellEnd"/>
          </w:p>
        </w:tc>
        <w:tc>
          <w:tcPr>
            <w:tcW w:w="2754" w:type="dxa"/>
          </w:tcPr>
          <w:p w14:paraId="79632936" w14:textId="77777777" w:rsidR="00D619AF" w:rsidRPr="000F70F1" w:rsidRDefault="00D619AF" w:rsidP="00DE3D03">
            <w:pPr>
              <w:spacing w:before="40" w:after="40"/>
              <w:rPr>
                <w:sz w:val="22"/>
              </w:rPr>
            </w:pPr>
            <w:r w:rsidRPr="000F70F1">
              <w:rPr>
                <w:sz w:val="22"/>
              </w:rPr>
              <w:t>-</w:t>
            </w:r>
          </w:p>
        </w:tc>
      </w:tr>
    </w:tbl>
    <w:p w14:paraId="2DAACBE6" w14:textId="77777777" w:rsidR="00D619AF" w:rsidRPr="00AF5AD3" w:rsidRDefault="00D619AF" w:rsidP="00D619AF">
      <w:pPr>
        <w:spacing w:before="120"/>
        <w:rPr>
          <w:i/>
        </w:rPr>
      </w:pPr>
      <w:r w:rsidRPr="00AF5AD3">
        <w:rPr>
          <w:i/>
        </w:rPr>
        <w:t>All chords except ma6, min6, min7(11), ma6/9 are detected in all inversions and note combinations.</w:t>
      </w:r>
    </w:p>
    <w:p w14:paraId="0C5CF0ED" w14:textId="77777777" w:rsidR="00D619AF" w:rsidRPr="00AF5AD3" w:rsidRDefault="00D619AF" w:rsidP="00D619AF">
      <w:pPr>
        <w:spacing w:before="120"/>
        <w:rPr>
          <w:i/>
        </w:rPr>
      </w:pPr>
    </w:p>
    <w:bookmarkStart w:id="165" w:name="_User_Chords_1"/>
    <w:bookmarkStart w:id="166" w:name="_Toc62863254"/>
    <w:bookmarkStart w:id="167" w:name="_Toc62896023"/>
    <w:bookmarkStart w:id="168" w:name="_Toc108456246"/>
    <w:bookmarkEnd w:id="165"/>
    <w:p w14:paraId="64937AAE" w14:textId="5F2D3F13" w:rsidR="00D619AF" w:rsidRPr="00CF2529" w:rsidRDefault="006625E6" w:rsidP="00D619AF">
      <w:pPr>
        <w:pStyle w:val="Heading2"/>
      </w:pPr>
      <w:r w:rsidRPr="00CF2529">
        <w:rPr>
          <w:noProof/>
          <w:lang w:val="ru-RU"/>
        </w:rPr>
        <mc:AlternateContent>
          <mc:Choice Requires="wpg">
            <w:drawing>
              <wp:anchor distT="0" distB="0" distL="114300" distR="114300" simplePos="0" relativeHeight="251661312" behindDoc="0" locked="0" layoutInCell="1" allowOverlap="1" wp14:anchorId="235CCE4F" wp14:editId="4C0461EB">
                <wp:simplePos x="0" y="0"/>
                <wp:positionH relativeFrom="column">
                  <wp:posOffset>0</wp:posOffset>
                </wp:positionH>
                <wp:positionV relativeFrom="paragraph">
                  <wp:posOffset>5220335</wp:posOffset>
                </wp:positionV>
                <wp:extent cx="6153150" cy="3459480"/>
                <wp:effectExtent l="5715" t="0" r="0" b="635"/>
                <wp:wrapNone/>
                <wp:docPr id="292" name="Group 21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3150" cy="3459480"/>
                          <a:chOff x="811" y="462"/>
                          <a:chExt cx="10336" cy="8644"/>
                        </a:xfrm>
                      </wpg:grpSpPr>
                      <pic:pic xmlns:pic="http://schemas.openxmlformats.org/drawingml/2006/picture">
                        <pic:nvPicPr>
                          <pic:cNvPr id="293" name="Picture 217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811" y="980"/>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4" name="Text Box 2178"/>
                        <wps:cNvSpPr txBox="1">
                          <a:spLocks noChangeArrowheads="1"/>
                        </wps:cNvSpPr>
                        <wps:spPr bwMode="auto">
                          <a:xfrm>
                            <a:off x="1475" y="462"/>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F80CE0" w14:textId="77777777" w:rsidR="003E1337" w:rsidRPr="007C548B" w:rsidRDefault="003E1337" w:rsidP="00D619AF">
                              <w:pPr>
                                <w:jc w:val="center"/>
                              </w:pPr>
                              <w:r w:rsidRPr="007C548B">
                                <w:t>C7(b9)</w:t>
                              </w:r>
                            </w:p>
                          </w:txbxContent>
                        </wps:txbx>
                        <wps:bodyPr rot="0" vert="horz" wrap="square" lIns="0" tIns="0" rIns="0" bIns="0" anchor="t" anchorCtr="0" upright="1">
                          <a:noAutofit/>
                        </wps:bodyPr>
                      </wps:wsp>
                      <wps:wsp>
                        <wps:cNvPr id="295" name="Oval 2179"/>
                        <wps:cNvSpPr>
                          <a:spLocks noChangeArrowheads="1"/>
                        </wps:cNvSpPr>
                        <wps:spPr bwMode="auto">
                          <a:xfrm>
                            <a:off x="811"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96" name="Oval 2180"/>
                        <wps:cNvSpPr>
                          <a:spLocks noChangeArrowheads="1"/>
                        </wps:cNvSpPr>
                        <wps:spPr bwMode="auto">
                          <a:xfrm>
                            <a:off x="1457"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97" name="Oval 2181"/>
                        <wps:cNvSpPr>
                          <a:spLocks noChangeArrowheads="1"/>
                        </wps:cNvSpPr>
                        <wps:spPr bwMode="auto">
                          <a:xfrm>
                            <a:off x="2583" y="110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98" name="Oval 2182"/>
                        <wps:cNvSpPr>
                          <a:spLocks noChangeArrowheads="1"/>
                        </wps:cNvSpPr>
                        <wps:spPr bwMode="auto">
                          <a:xfrm>
                            <a:off x="3229" y="110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99" name="Oval 2183"/>
                        <wps:cNvSpPr>
                          <a:spLocks noChangeArrowheads="1"/>
                        </wps:cNvSpPr>
                        <wps:spPr bwMode="auto">
                          <a:xfrm>
                            <a:off x="2103" y="1789"/>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pic:pic xmlns:pic="http://schemas.openxmlformats.org/drawingml/2006/picture">
                        <pic:nvPicPr>
                          <pic:cNvPr id="300" name="Picture 218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811" y="294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01" name="Picture 218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4336" y="979"/>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02" name="Picture 218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7889" y="979"/>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03" name="Text Box 2187"/>
                        <wps:cNvSpPr txBox="1">
                          <a:spLocks noChangeArrowheads="1"/>
                        </wps:cNvSpPr>
                        <wps:spPr bwMode="auto">
                          <a:xfrm>
                            <a:off x="5000" y="462"/>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07D5CAA" w14:textId="77777777" w:rsidR="003E1337" w:rsidRPr="007C548B" w:rsidRDefault="003E1337" w:rsidP="00D619AF">
                              <w:pPr>
                                <w:jc w:val="center"/>
                              </w:pPr>
                              <w:r w:rsidRPr="007C548B">
                                <w:t>C7(#9)</w:t>
                              </w:r>
                            </w:p>
                          </w:txbxContent>
                        </wps:txbx>
                        <wps:bodyPr rot="0" vert="horz" wrap="square" lIns="0" tIns="0" rIns="0" bIns="0" anchor="t" anchorCtr="0" upright="1">
                          <a:noAutofit/>
                        </wps:bodyPr>
                      </wps:wsp>
                      <wps:wsp>
                        <wps:cNvPr id="304" name="Text Box 2188"/>
                        <wps:cNvSpPr txBox="1">
                          <a:spLocks noChangeArrowheads="1"/>
                        </wps:cNvSpPr>
                        <wps:spPr bwMode="auto">
                          <a:xfrm>
                            <a:off x="8553" y="462"/>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1CB258" w14:textId="77777777" w:rsidR="003E1337" w:rsidRPr="007C548B" w:rsidRDefault="003E1337" w:rsidP="00D619AF">
                              <w:pPr>
                                <w:jc w:val="center"/>
                              </w:pPr>
                              <w:r w:rsidRPr="007C548B">
                                <w:t>C9(b5)</w:t>
                              </w:r>
                            </w:p>
                          </w:txbxContent>
                        </wps:txbx>
                        <wps:bodyPr rot="0" vert="horz" wrap="square" lIns="0" tIns="0" rIns="0" bIns="0" anchor="t" anchorCtr="0" upright="1">
                          <a:noAutofit/>
                        </wps:bodyPr>
                      </wps:wsp>
                      <wps:wsp>
                        <wps:cNvPr id="305" name="Text Box 2189"/>
                        <wps:cNvSpPr txBox="1">
                          <a:spLocks noChangeArrowheads="1"/>
                        </wps:cNvSpPr>
                        <wps:spPr bwMode="auto">
                          <a:xfrm>
                            <a:off x="1475" y="2430"/>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5E0A88" w14:textId="77777777" w:rsidR="003E1337" w:rsidRPr="007C548B" w:rsidRDefault="003E1337" w:rsidP="00D619AF">
                              <w:pPr>
                                <w:jc w:val="center"/>
                              </w:pPr>
                              <w:r w:rsidRPr="007C548B">
                                <w:t>C7(add13)</w:t>
                              </w:r>
                            </w:p>
                          </w:txbxContent>
                        </wps:txbx>
                        <wps:bodyPr rot="0" vert="horz" wrap="square" lIns="0" tIns="0" rIns="0" bIns="0" anchor="t" anchorCtr="0" upright="1">
                          <a:noAutofit/>
                        </wps:bodyPr>
                      </wps:wsp>
                      <wps:wsp>
                        <wps:cNvPr id="306" name="Oval 2190"/>
                        <wps:cNvSpPr>
                          <a:spLocks noChangeArrowheads="1"/>
                        </wps:cNvSpPr>
                        <wps:spPr bwMode="auto">
                          <a:xfrm>
                            <a:off x="4336"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07" name="Oval 2191"/>
                        <wps:cNvSpPr>
                          <a:spLocks noChangeArrowheads="1"/>
                        </wps:cNvSpPr>
                        <wps:spPr bwMode="auto">
                          <a:xfrm>
                            <a:off x="4982"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08" name="Oval 2192"/>
                        <wps:cNvSpPr>
                          <a:spLocks noChangeArrowheads="1"/>
                        </wps:cNvSpPr>
                        <wps:spPr bwMode="auto">
                          <a:xfrm>
                            <a:off x="5628" y="1789"/>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309" name="Oval 2193"/>
                        <wps:cNvSpPr>
                          <a:spLocks noChangeArrowheads="1"/>
                        </wps:cNvSpPr>
                        <wps:spPr bwMode="auto">
                          <a:xfrm>
                            <a:off x="6097" y="109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10" name="Oval 2194"/>
                        <wps:cNvSpPr>
                          <a:spLocks noChangeArrowheads="1"/>
                        </wps:cNvSpPr>
                        <wps:spPr bwMode="auto">
                          <a:xfrm>
                            <a:off x="7066" y="109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11" name="Oval 2195"/>
                        <wps:cNvSpPr>
                          <a:spLocks noChangeArrowheads="1"/>
                        </wps:cNvSpPr>
                        <wps:spPr bwMode="auto">
                          <a:xfrm>
                            <a:off x="7889"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12" name="Oval 2196"/>
                        <wps:cNvSpPr>
                          <a:spLocks noChangeArrowheads="1"/>
                        </wps:cNvSpPr>
                        <wps:spPr bwMode="auto">
                          <a:xfrm>
                            <a:off x="8535"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13" name="Oval 2197"/>
                        <wps:cNvSpPr>
                          <a:spLocks noChangeArrowheads="1"/>
                        </wps:cNvSpPr>
                        <wps:spPr bwMode="auto">
                          <a:xfrm>
                            <a:off x="10473" y="178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14" name="Oval 2198"/>
                        <wps:cNvSpPr>
                          <a:spLocks noChangeArrowheads="1"/>
                        </wps:cNvSpPr>
                        <wps:spPr bwMode="auto">
                          <a:xfrm>
                            <a:off x="9020" y="110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15" name="Oval 2199"/>
                        <wps:cNvSpPr>
                          <a:spLocks noChangeArrowheads="1"/>
                        </wps:cNvSpPr>
                        <wps:spPr bwMode="auto">
                          <a:xfrm>
                            <a:off x="9666" y="110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16" name="Oval 2200"/>
                        <wps:cNvSpPr>
                          <a:spLocks noChangeArrowheads="1"/>
                        </wps:cNvSpPr>
                        <wps:spPr bwMode="auto">
                          <a:xfrm>
                            <a:off x="811" y="375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17" name="Oval 2201"/>
                        <wps:cNvSpPr>
                          <a:spLocks noChangeArrowheads="1"/>
                        </wps:cNvSpPr>
                        <wps:spPr bwMode="auto">
                          <a:xfrm>
                            <a:off x="1457" y="375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18" name="Oval 2202"/>
                        <wps:cNvSpPr>
                          <a:spLocks noChangeArrowheads="1"/>
                        </wps:cNvSpPr>
                        <wps:spPr bwMode="auto">
                          <a:xfrm>
                            <a:off x="2426" y="375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19" name="Oval 2203"/>
                        <wps:cNvSpPr>
                          <a:spLocks noChangeArrowheads="1"/>
                        </wps:cNvSpPr>
                        <wps:spPr bwMode="auto">
                          <a:xfrm>
                            <a:off x="2599" y="306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pic:pic xmlns:pic="http://schemas.openxmlformats.org/drawingml/2006/picture">
                        <pic:nvPicPr>
                          <pic:cNvPr id="320" name="Picture 220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4336" y="296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21" name="Picture 220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817" y="6154"/>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22" name="Picture 220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7889" y="296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23" name="Text Box 2207"/>
                        <wps:cNvSpPr txBox="1">
                          <a:spLocks noChangeArrowheads="1"/>
                        </wps:cNvSpPr>
                        <wps:spPr bwMode="auto">
                          <a:xfrm>
                            <a:off x="5013" y="2430"/>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59D725" w14:textId="77777777" w:rsidR="003E1337" w:rsidRPr="007C548B" w:rsidRDefault="003E1337" w:rsidP="00D619AF">
                              <w:pPr>
                                <w:jc w:val="center"/>
                              </w:pPr>
                              <w:r w:rsidRPr="007C548B">
                                <w:t>Cdim7</w:t>
                              </w:r>
                            </w:p>
                          </w:txbxContent>
                        </wps:txbx>
                        <wps:bodyPr rot="0" vert="horz" wrap="square" lIns="0" tIns="0" rIns="0" bIns="0" anchor="t" anchorCtr="0" upright="1">
                          <a:noAutofit/>
                        </wps:bodyPr>
                      </wps:wsp>
                      <wps:wsp>
                        <wps:cNvPr id="324" name="Text Box 2208"/>
                        <wps:cNvSpPr txBox="1">
                          <a:spLocks noChangeArrowheads="1"/>
                        </wps:cNvSpPr>
                        <wps:spPr bwMode="auto">
                          <a:xfrm>
                            <a:off x="8566" y="2430"/>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6603180" w14:textId="77777777" w:rsidR="003E1337" w:rsidRPr="007C548B" w:rsidRDefault="003E1337" w:rsidP="00D619AF">
                              <w:pPr>
                                <w:jc w:val="center"/>
                              </w:pPr>
                              <w:r w:rsidRPr="007C548B">
                                <w:t>Caug</w:t>
                              </w:r>
                            </w:p>
                          </w:txbxContent>
                        </wps:txbx>
                        <wps:bodyPr rot="0" vert="horz" wrap="square" lIns="0" tIns="0" rIns="0" bIns="0" anchor="t" anchorCtr="0" upright="1">
                          <a:noAutofit/>
                        </wps:bodyPr>
                      </wps:wsp>
                      <wps:wsp>
                        <wps:cNvPr id="325" name="Text Box 2209"/>
                        <wps:cNvSpPr txBox="1">
                          <a:spLocks noChangeArrowheads="1"/>
                        </wps:cNvSpPr>
                        <wps:spPr bwMode="auto">
                          <a:xfrm>
                            <a:off x="1536" y="5623"/>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27D8BA" w14:textId="77777777" w:rsidR="003E1337" w:rsidRPr="007C548B" w:rsidRDefault="003E1337" w:rsidP="00D619AF">
                              <w:pPr>
                                <w:jc w:val="center"/>
                              </w:pPr>
                              <w:r w:rsidRPr="007C548B">
                                <w:t>C7</w:t>
                              </w:r>
                            </w:p>
                          </w:txbxContent>
                        </wps:txbx>
                        <wps:bodyPr rot="0" vert="horz" wrap="square" lIns="0" tIns="0" rIns="0" bIns="0" anchor="t" anchorCtr="0" upright="1">
                          <a:noAutofit/>
                        </wps:bodyPr>
                      </wps:wsp>
                      <wps:wsp>
                        <wps:cNvPr id="326" name="Oval 2210"/>
                        <wps:cNvSpPr>
                          <a:spLocks noChangeArrowheads="1"/>
                        </wps:cNvSpPr>
                        <wps:spPr bwMode="auto">
                          <a:xfrm>
                            <a:off x="4336" y="364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27" name="Oval 2211"/>
                        <wps:cNvSpPr>
                          <a:spLocks noChangeArrowheads="1"/>
                        </wps:cNvSpPr>
                        <wps:spPr bwMode="auto">
                          <a:xfrm>
                            <a:off x="5951" y="3649"/>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328" name="Oval 2212"/>
                        <wps:cNvSpPr>
                          <a:spLocks noChangeArrowheads="1"/>
                        </wps:cNvSpPr>
                        <wps:spPr bwMode="auto">
                          <a:xfrm>
                            <a:off x="5463" y="3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29" name="Oval 2213"/>
                        <wps:cNvSpPr>
                          <a:spLocks noChangeArrowheads="1"/>
                        </wps:cNvSpPr>
                        <wps:spPr bwMode="auto">
                          <a:xfrm>
                            <a:off x="7889" y="364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30" name="Oval 2214"/>
                        <wps:cNvSpPr>
                          <a:spLocks noChangeArrowheads="1"/>
                        </wps:cNvSpPr>
                        <wps:spPr bwMode="auto">
                          <a:xfrm>
                            <a:off x="8535" y="364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31" name="Oval 2215"/>
                        <wps:cNvSpPr>
                          <a:spLocks noChangeArrowheads="1"/>
                        </wps:cNvSpPr>
                        <wps:spPr bwMode="auto">
                          <a:xfrm>
                            <a:off x="9334" y="309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32" name="Oval 2216"/>
                        <wps:cNvSpPr>
                          <a:spLocks noChangeArrowheads="1"/>
                        </wps:cNvSpPr>
                        <wps:spPr bwMode="auto">
                          <a:xfrm>
                            <a:off x="4822" y="3103"/>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pic:pic xmlns:pic="http://schemas.openxmlformats.org/drawingml/2006/picture">
                        <pic:nvPicPr>
                          <pic:cNvPr id="333" name="Picture 221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4370" y="6154"/>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34" name="Picture 221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7923" y="6154"/>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35" name="Text Box 2219"/>
                        <wps:cNvSpPr txBox="1">
                          <a:spLocks noChangeArrowheads="1"/>
                        </wps:cNvSpPr>
                        <wps:spPr bwMode="auto">
                          <a:xfrm>
                            <a:off x="5047" y="5616"/>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B071B1" w14:textId="77777777" w:rsidR="003E1337" w:rsidRPr="007C548B" w:rsidRDefault="003E1337" w:rsidP="00D619AF">
                              <w:pPr>
                                <w:jc w:val="center"/>
                              </w:pPr>
                              <w:r w:rsidRPr="007C548B">
                                <w:t>Cm</w:t>
                              </w:r>
                            </w:p>
                          </w:txbxContent>
                        </wps:txbx>
                        <wps:bodyPr rot="0" vert="horz" wrap="square" lIns="0" tIns="0" rIns="0" bIns="0" anchor="t" anchorCtr="0" upright="1">
                          <a:noAutofit/>
                        </wps:bodyPr>
                      </wps:wsp>
                      <wps:wsp>
                        <wps:cNvPr id="336" name="Text Box 2220"/>
                        <wps:cNvSpPr txBox="1">
                          <a:spLocks noChangeArrowheads="1"/>
                        </wps:cNvSpPr>
                        <wps:spPr bwMode="auto">
                          <a:xfrm>
                            <a:off x="8600" y="5616"/>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98DB21" w14:textId="77777777" w:rsidR="003E1337" w:rsidRPr="007C548B" w:rsidRDefault="003E1337" w:rsidP="00D619AF">
                              <w:pPr>
                                <w:jc w:val="center"/>
                              </w:pPr>
                              <w:r w:rsidRPr="007C548B">
                                <w:t>Cm7</w:t>
                              </w:r>
                            </w:p>
                          </w:txbxContent>
                        </wps:txbx>
                        <wps:bodyPr rot="0" vert="horz" wrap="square" lIns="0" tIns="0" rIns="0" bIns="0" anchor="t" anchorCtr="0" upright="1">
                          <a:noAutofit/>
                        </wps:bodyPr>
                      </wps:wsp>
                      <wps:wsp>
                        <wps:cNvPr id="337" name="Oval 2221"/>
                        <wps:cNvSpPr>
                          <a:spLocks noChangeArrowheads="1"/>
                        </wps:cNvSpPr>
                        <wps:spPr bwMode="auto">
                          <a:xfrm>
                            <a:off x="6631" y="683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38" name="Oval 2222"/>
                        <wps:cNvSpPr>
                          <a:spLocks noChangeArrowheads="1"/>
                        </wps:cNvSpPr>
                        <wps:spPr bwMode="auto">
                          <a:xfrm>
                            <a:off x="6139" y="6273"/>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39" name="Oval 2223"/>
                        <wps:cNvSpPr>
                          <a:spLocks noChangeArrowheads="1"/>
                        </wps:cNvSpPr>
                        <wps:spPr bwMode="auto">
                          <a:xfrm>
                            <a:off x="9861" y="683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40" name="Oval 2224"/>
                        <wps:cNvSpPr>
                          <a:spLocks noChangeArrowheads="1"/>
                        </wps:cNvSpPr>
                        <wps:spPr bwMode="auto">
                          <a:xfrm>
                            <a:off x="9704" y="627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41" name="Oval 2225"/>
                        <wps:cNvSpPr>
                          <a:spLocks noChangeArrowheads="1"/>
                        </wps:cNvSpPr>
                        <wps:spPr bwMode="auto">
                          <a:xfrm>
                            <a:off x="10184" y="683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42" name="Oval 2226"/>
                        <wps:cNvSpPr>
                          <a:spLocks noChangeArrowheads="1"/>
                        </wps:cNvSpPr>
                        <wps:spPr bwMode="auto">
                          <a:xfrm>
                            <a:off x="3072" y="68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43" name="Oval 2227"/>
                        <wps:cNvSpPr>
                          <a:spLocks noChangeArrowheads="1"/>
                        </wps:cNvSpPr>
                        <wps:spPr bwMode="auto">
                          <a:xfrm>
                            <a:off x="2749" y="68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44" name="Text Box 2228"/>
                        <wps:cNvSpPr txBox="1">
                          <a:spLocks noChangeArrowheads="1"/>
                        </wps:cNvSpPr>
                        <wps:spPr bwMode="auto">
                          <a:xfrm>
                            <a:off x="1134" y="5020"/>
                            <a:ext cx="9690"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407AB33" w14:textId="77777777" w:rsidR="003E1337" w:rsidRPr="007C548B" w:rsidRDefault="003E1337" w:rsidP="00D619AF">
                              <w:r w:rsidRPr="007C548B">
                                <w:t>1-note chord detect system also included:</w:t>
                              </w:r>
                            </w:p>
                          </w:txbxContent>
                        </wps:txbx>
                        <wps:bodyPr rot="0" vert="horz" wrap="square" lIns="0" tIns="0" rIns="0" bIns="0" anchor="t" anchorCtr="0" upright="1">
                          <a:noAutofit/>
                        </wps:bodyPr>
                      </wps:wsp>
                      <wps:wsp>
                        <wps:cNvPr id="345" name="Text Box 2229"/>
                        <wps:cNvSpPr txBox="1">
                          <a:spLocks noChangeArrowheads="1"/>
                        </wps:cNvSpPr>
                        <wps:spPr bwMode="auto">
                          <a:xfrm>
                            <a:off x="1780" y="797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5F0FF9" w14:textId="77777777" w:rsidR="003E1337" w:rsidRPr="007C548B" w:rsidRDefault="003E1337" w:rsidP="00D619AF">
                              <w:pPr>
                                <w:rPr>
                                  <w:i/>
                                </w:rPr>
                              </w:pPr>
                              <w:r w:rsidRPr="007C548B">
                                <w:rPr>
                                  <w:i/>
                                </w:rPr>
                                <w:t>- obligatory</w:t>
                              </w:r>
                            </w:p>
                          </w:txbxContent>
                        </wps:txbx>
                        <wps:bodyPr rot="0" vert="horz" wrap="square" lIns="0" tIns="0" rIns="0" bIns="0" anchor="t" anchorCtr="0" upright="1">
                          <a:noAutofit/>
                        </wps:bodyPr>
                      </wps:wsp>
                      <wps:wsp>
                        <wps:cNvPr id="346" name="Oval 2230"/>
                        <wps:cNvSpPr>
                          <a:spLocks noChangeArrowheads="1"/>
                        </wps:cNvSpPr>
                        <wps:spPr bwMode="auto">
                          <a:xfrm>
                            <a:off x="1134" y="7971"/>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347" name="Oval 2231"/>
                        <wps:cNvSpPr>
                          <a:spLocks noChangeArrowheads="1"/>
                        </wps:cNvSpPr>
                        <wps:spPr bwMode="auto">
                          <a:xfrm>
                            <a:off x="1134" y="8652"/>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348" name="Text Box 2232"/>
                        <wps:cNvSpPr txBox="1">
                          <a:spLocks noChangeArrowheads="1"/>
                        </wps:cNvSpPr>
                        <wps:spPr bwMode="auto">
                          <a:xfrm>
                            <a:off x="1780" y="8652"/>
                            <a:ext cx="2261"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8E51F0" w14:textId="77777777" w:rsidR="003E1337" w:rsidRPr="007C548B" w:rsidRDefault="003E1337" w:rsidP="00D619AF">
                              <w:pPr>
                                <w:rPr>
                                  <w:i/>
                                </w:rPr>
                              </w:pPr>
                              <w:r w:rsidRPr="007C548B">
                                <w:rPr>
                                  <w:i/>
                                </w:rPr>
                                <w:t>- can be omitted</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5CCE4F" id="Group 2176" o:spid="_x0000_s1246" style="position:absolute;margin-left:0;margin-top:411.05pt;width:484.5pt;height:272.4pt;z-index:251661312" coordorigin="811,462" coordsize="10336,86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">
                <v:shape id="Picture 2177" o:spid="_x0000_s1247" type="#_x0000_t75" style="position:absolute;left:811;top:980;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">
                  <v:imagedata r:id="rId49" o:title=""/>
                </v:shape>
                <v:shape id="Text Box 2178" o:spid="_x0000_s1248" type="#_x0000_t202" style="position:absolute;left:1475;top:462;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" stroked="f">
                  <v:textbox inset="0,0,0,0">
                    <w:txbxContent>
                      <w:p w14:paraId="25F80CE0" w14:textId="77777777" w:rsidR="003E1337" w:rsidRPr="007C548B" w:rsidRDefault="003E1337" w:rsidP="00D619AF">
                        <w:pPr>
                          <w:jc w:val="center"/>
                        </w:pPr>
                        <w:r w:rsidRPr="007C548B">
                          <w:t>C7(b9)</w:t>
                        </w:r>
                      </w:p>
                    </w:txbxContent>
                  </v:textbox>
                </v:shape>
                <v:oval id="Oval 2179" o:spid="_x0000_s1249" style="position:absolute;left:811;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" fillcolor="red"/>
                <v:oval id="Oval 2180" o:spid="_x0000_s1250" style="position:absolute;left:1457;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" fillcolor="red"/>
                <v:oval id="Oval 2181" o:spid="_x0000_s1251" style="position:absolute;left:2583;top:110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" fillcolor="red"/>
                <v:oval id="Oval 2182" o:spid="_x0000_s1252" style="position:absolute;left:3229;top:110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" fillcolor="red"/>
                <v:oval id="Oval 2183" o:spid="_x0000_s1253" style="position:absolute;left:2103;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" strokecolor="red"/>
                <v:shape id="Picture 2184" o:spid="_x0000_s1254" type="#_x0000_t75" style="position:absolute;left:811;top:294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">
                  <v:imagedata r:id="rId49" o:title=""/>
                </v:shape>
                <v:shape id="Picture 2185" o:spid="_x0000_s1255" type="#_x0000_t75" style="position:absolute;left:4336;top:979;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">
                  <v:imagedata r:id="rId49" o:title=""/>
                </v:shape>
                <v:shape id="Picture 2186" o:spid="_x0000_s1256" type="#_x0000_t75" style="position:absolute;left:7889;top:979;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">
                  <v:imagedata r:id="rId49" o:title=""/>
                </v:shape>
                <v:shape id="Text Box 2187" o:spid="_x0000_s1257" type="#_x0000_t202" style="position:absolute;left:5000;top:462;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" stroked="f">
                  <v:textbox inset="0,0,0,0">
                    <w:txbxContent>
                      <w:p w14:paraId="407D5CAA" w14:textId="77777777" w:rsidR="003E1337" w:rsidRPr="007C548B" w:rsidRDefault="003E1337" w:rsidP="00D619AF">
                        <w:pPr>
                          <w:jc w:val="center"/>
                        </w:pPr>
                        <w:r w:rsidRPr="007C548B">
                          <w:t>C7(#9)</w:t>
                        </w:r>
                      </w:p>
                    </w:txbxContent>
                  </v:textbox>
                </v:shape>
                <v:shape id="Text Box 2188" o:spid="_x0000_s1258" type="#_x0000_t202" style="position:absolute;left:8553;top:462;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" stroked="f">
                  <v:textbox inset="0,0,0,0">
                    <w:txbxContent>
                      <w:p w14:paraId="7D1CB258" w14:textId="77777777" w:rsidR="003E1337" w:rsidRPr="007C548B" w:rsidRDefault="003E1337" w:rsidP="00D619AF">
                        <w:pPr>
                          <w:jc w:val="center"/>
                        </w:pPr>
                        <w:r w:rsidRPr="007C548B">
                          <w:t>C9(b5)</w:t>
                        </w:r>
                      </w:p>
                    </w:txbxContent>
                  </v:textbox>
                </v:shape>
                <v:shape id="Text Box 2189" o:spid="_x0000_s1259" type="#_x0000_t202" style="position:absolute;left:1475;top:2430;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" stroked="f">
                  <v:textbox inset="0,0,0,0">
                    <w:txbxContent>
                      <w:p w14:paraId="0E5E0A88" w14:textId="77777777" w:rsidR="003E1337" w:rsidRPr="007C548B" w:rsidRDefault="003E1337" w:rsidP="00D619AF">
                        <w:pPr>
                          <w:jc w:val="center"/>
                        </w:pPr>
                        <w:r w:rsidRPr="007C548B">
                          <w:t>C7(add13)</w:t>
                        </w:r>
                      </w:p>
                    </w:txbxContent>
                  </v:textbox>
                </v:shape>
                <v:oval id="Oval 2190" o:spid="_x0000_s1260" style="position:absolute;left:4336;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" fillcolor="red"/>
                <v:oval id="Oval 2191" o:spid="_x0000_s1261" style="position:absolute;left:4982;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" fillcolor="red"/>
                <v:oval id="Oval 2192" o:spid="_x0000_s1262" style="position:absolute;left:5628;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" strokecolor="red"/>
                <v:oval id="Oval 2193" o:spid="_x0000_s1263" style="position:absolute;left:6097;top:109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" fillcolor="red"/>
                <v:oval id="Oval 2194" o:spid="_x0000_s1264" style="position:absolute;left:7066;top:109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" fillcolor="red"/>
                <v:oval id="Oval 2195" o:spid="_x0000_s1265" style="position:absolute;left:7889;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" fillcolor="red"/>
                <v:oval id="Oval 2196" o:spid="_x0000_s1266" style="position:absolute;left:8535;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" fillcolor="red"/>
                <v:oval id="Oval 2197" o:spid="_x0000_s1267" style="position:absolute;left:10473;top:178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" fillcolor="red"/>
                <v:oval id="Oval 2198" o:spid="_x0000_s1268" style="position:absolute;left:9020;top:110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" fillcolor="red"/>
                <v:oval id="Oval 2199" o:spid="_x0000_s1269" style="position:absolute;left:9666;top:110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" fillcolor="red"/>
                <v:oval id="Oval 2200" o:spid="_x0000_s1270" style="position:absolute;left:811;top:375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" fillcolor="red"/>
                <v:oval id="Oval 2201" o:spid="_x0000_s1271" style="position:absolute;left:1457;top:375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" fillcolor="red"/>
                <v:oval id="Oval 2202" o:spid="_x0000_s1272" style="position:absolute;left:2426;top:375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" fillcolor="red"/>
                <v:oval id="Oval 2203" o:spid="_x0000_s1273" style="position:absolute;left:2599;top:306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" fillcolor="red"/>
                <v:shape id="Picture 2204" o:spid="_x0000_s1274" type="#_x0000_t75" style="position:absolute;left:4336;top:296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">
                  <v:imagedata r:id="rId49" o:title=""/>
                </v:shape>
                <v:shape id="Picture 2205" o:spid="_x0000_s1275" type="#_x0000_t75" style="position:absolute;left:817;top:6154;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">
                  <v:imagedata r:id="rId49" o:title=""/>
                </v:shape>
                <v:shape id="Picture 2206" o:spid="_x0000_s1276" type="#_x0000_t75" style="position:absolute;left:7889;top:296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">
                  <v:imagedata r:id="rId49" o:title=""/>
                </v:shape>
                <v:shape id="Text Box 2207" o:spid="_x0000_s1277" type="#_x0000_t202" style="position:absolute;left:5013;top:2430;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" stroked="f">
                  <v:textbox inset="0,0,0,0">
                    <w:txbxContent>
                      <w:p w14:paraId="0C59D725" w14:textId="77777777" w:rsidR="003E1337" w:rsidRPr="007C548B" w:rsidRDefault="003E1337" w:rsidP="00D619AF">
                        <w:pPr>
                          <w:jc w:val="center"/>
                        </w:pPr>
                        <w:r w:rsidRPr="007C548B">
                          <w:t>Cdim7</w:t>
                        </w:r>
                      </w:p>
                    </w:txbxContent>
                  </v:textbox>
                </v:shape>
                <v:shape id="Text Box 2208" o:spid="_x0000_s1278" type="#_x0000_t202" style="position:absolute;left:8566;top:2430;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" stroked="f">
                  <v:textbox inset="0,0,0,0">
                    <w:txbxContent>
                      <w:p w14:paraId="16603180" w14:textId="77777777" w:rsidR="003E1337" w:rsidRPr="007C548B" w:rsidRDefault="003E1337" w:rsidP="00D619AF">
                        <w:pPr>
                          <w:jc w:val="center"/>
                        </w:pPr>
                        <w:r w:rsidRPr="007C548B">
                          <w:t>Caug</w:t>
                        </w:r>
                      </w:p>
                    </w:txbxContent>
                  </v:textbox>
                </v:shape>
                <v:shape id="Text Box 2209" o:spid="_x0000_s1279" type="#_x0000_t202" style="position:absolute;left:1536;top:5623;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" stroked="f">
                  <v:textbox inset="0,0,0,0">
                    <w:txbxContent>
                      <w:p w14:paraId="5927D8BA" w14:textId="77777777" w:rsidR="003E1337" w:rsidRPr="007C548B" w:rsidRDefault="003E1337" w:rsidP="00D619AF">
                        <w:pPr>
                          <w:jc w:val="center"/>
                        </w:pPr>
                        <w:r w:rsidRPr="007C548B">
                          <w:t>C7</w:t>
                        </w:r>
                      </w:p>
                    </w:txbxContent>
                  </v:textbox>
                </v:shape>
                <v:oval id="Oval 2210" o:spid="_x0000_s1280" style="position:absolute;left:4336;top:36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" fillcolor="red"/>
                <v:oval id="Oval 2211" o:spid="_x0000_s1281" style="position:absolute;left:5951;top:36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" strokecolor="red"/>
                <v:oval id="Oval 2212" o:spid="_x0000_s1282" style="position:absolute;left:5463;top:3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" fillcolor="red"/>
                <v:oval id="Oval 2213" o:spid="_x0000_s1283" style="position:absolute;left:7889;top:36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" fillcolor="red"/>
                <v:oval id="Oval 2214" o:spid="_x0000_s1284" style="position:absolute;left:8535;top:36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" fillcolor="red"/>
                <v:oval id="Oval 2215" o:spid="_x0000_s1285" style="position:absolute;left:9334;top:309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" fillcolor="red"/>
                <v:oval id="Oval 2216" o:spid="_x0000_s1286" style="position:absolute;left:4822;top:3103;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" strokecolor="red"/>
                <v:shape id="Picture 2217" o:spid="_x0000_s1287" type="#_x0000_t75" style="position:absolute;left:4370;top:6154;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">
                  <v:imagedata r:id="rId49" o:title=""/>
                </v:shape>
                <v:shape id="Picture 2218" o:spid="_x0000_s1288" type="#_x0000_t75" style="position:absolute;left:7923;top:6154;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">
                  <v:imagedata r:id="rId49" o:title=""/>
                </v:shape>
                <v:shape id="Text Box 2219" o:spid="_x0000_s1289" type="#_x0000_t202" style="position:absolute;left:5047;top:5616;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" stroked="f">
                  <v:textbox inset="0,0,0,0">
                    <w:txbxContent>
                      <w:p w14:paraId="1AB071B1" w14:textId="77777777" w:rsidR="003E1337" w:rsidRPr="007C548B" w:rsidRDefault="003E1337" w:rsidP="00D619AF">
                        <w:pPr>
                          <w:jc w:val="center"/>
                        </w:pPr>
                        <w:r w:rsidRPr="007C548B">
                          <w:t>Cm</w:t>
                        </w:r>
                      </w:p>
                    </w:txbxContent>
                  </v:textbox>
                </v:shape>
                <v:shape id="Text Box 2220" o:spid="_x0000_s1290" type="#_x0000_t202" style="position:absolute;left:8600;top:5616;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" stroked="f">
                  <v:textbox inset="0,0,0,0">
                    <w:txbxContent>
                      <w:p w14:paraId="5698DB21" w14:textId="77777777" w:rsidR="003E1337" w:rsidRPr="007C548B" w:rsidRDefault="003E1337" w:rsidP="00D619AF">
                        <w:pPr>
                          <w:jc w:val="center"/>
                        </w:pPr>
                        <w:r w:rsidRPr="007C548B">
                          <w:t>Cm7</w:t>
                        </w:r>
                      </w:p>
                    </w:txbxContent>
                  </v:textbox>
                </v:shape>
                <v:oval id="Oval 2221" o:spid="_x0000_s1291" style="position:absolute;left:6631;top:683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" fillcolor="red"/>
                <v:oval id="Oval 2222" o:spid="_x0000_s1292" style="position:absolute;left:6139;top:6273;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" fillcolor="red"/>
                <v:oval id="Oval 2223" o:spid="_x0000_s1293" style="position:absolute;left:9861;top:683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" fillcolor="red"/>
                <v:oval id="Oval 2224" o:spid="_x0000_s1294" style="position:absolute;left:9704;top:627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" fillcolor="red"/>
                <v:oval id="Oval 2225" o:spid="_x0000_s1295" style="position:absolute;left:10184;top:683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" fillcolor="red"/>
                <v:oval id="Oval 2226" o:spid="_x0000_s1296" style="position:absolute;left:3072;top:68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" fillcolor="red"/>
                <v:oval id="Oval 2227" o:spid="_x0000_s1297" style="position:absolute;left:2749;top:68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" fillcolor="red"/>
                <v:shape id="Text Box 2228" o:spid="_x0000_s1298" type="#_x0000_t202" style="position:absolute;left:1134;top:5020;width:9690;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" stroked="f">
                  <v:textbox inset="0,0,0,0">
                    <w:txbxContent>
                      <w:p w14:paraId="5407AB33" w14:textId="77777777" w:rsidR="003E1337" w:rsidRPr="007C548B" w:rsidRDefault="003E1337" w:rsidP="00D619AF">
                        <w:r w:rsidRPr="007C548B">
                          <w:t>1-note chord detect system also included:</w:t>
                        </w:r>
                      </w:p>
                    </w:txbxContent>
                  </v:textbox>
                </v:shape>
                <v:shape id="Text Box 2229" o:spid="_x0000_s1299" type="#_x0000_t202" style="position:absolute;left:1780;top:797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" stroked="f">
                  <v:textbox inset="0,0,0,0">
                    <w:txbxContent>
                      <w:p w14:paraId="375F0FF9" w14:textId="77777777" w:rsidR="003E1337" w:rsidRPr="007C548B" w:rsidRDefault="003E1337" w:rsidP="00D619AF">
                        <w:pPr>
                          <w:rPr>
                            <w:i/>
                          </w:rPr>
                        </w:pPr>
                        <w:r w:rsidRPr="007C548B">
                          <w:rPr>
                            <w:i/>
                          </w:rPr>
                          <w:t>- obligatory</w:t>
                        </w:r>
                      </w:p>
                    </w:txbxContent>
                  </v:textbox>
                </v:shape>
                <v:oval id="Oval 2230" o:spid="_x0000_s1300" style="position:absolute;left:1134;top:797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" fillcolor="red"/>
                <v:oval id="Oval 2231" o:spid="_x0000_s1301" style="position:absolute;left:1134;top:865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" strokecolor="red"/>
                <v:shape id="Text Box 2232" o:spid="_x0000_s1302" type="#_x0000_t202" style="position:absolute;left:1780;top:8652;width:2261;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" stroked="f">
                  <v:textbox inset="0,0,0,0">
                    <w:txbxContent>
                      <w:p w14:paraId="458E51F0" w14:textId="77777777" w:rsidR="003E1337" w:rsidRPr="007C548B" w:rsidRDefault="003E1337" w:rsidP="00D619AF">
                        <w:pPr>
                          <w:rPr>
                            <w:i/>
                          </w:rPr>
                        </w:pPr>
                        <w:r w:rsidRPr="007C548B">
                          <w:rPr>
                            <w:i/>
                          </w:rPr>
                          <w:t>- can be omitted</w:t>
                        </w:r>
                      </w:p>
                    </w:txbxContent>
                  </v:textbox>
                </v:shape>
              </v:group>
            </w:pict>
          </mc:Fallback>
        </mc:AlternateContent>
      </w:r>
      <w:r w:rsidRPr="00CF2529">
        <w:rPr>
          <w:noProof/>
        </w:rPr>
        <mc:AlternateContent>
          <mc:Choice Requires="wpg">
            <w:drawing>
              <wp:anchor distT="0" distB="0" distL="114300" distR="114300" simplePos="0" relativeHeight="251660288" behindDoc="0" locked="0" layoutInCell="1" allowOverlap="1" wp14:anchorId="3A63693E" wp14:editId="6B7057DE">
                <wp:simplePos x="0" y="0"/>
                <wp:positionH relativeFrom="column">
                  <wp:posOffset>0</wp:posOffset>
                </wp:positionH>
                <wp:positionV relativeFrom="paragraph">
                  <wp:posOffset>-257175</wp:posOffset>
                </wp:positionV>
                <wp:extent cx="6153150" cy="5333365"/>
                <wp:effectExtent l="5715" t="0" r="0" b="3810"/>
                <wp:wrapNone/>
                <wp:docPr id="144" name="Group 20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3150" cy="5333365"/>
                          <a:chOff x="811" y="1061"/>
                          <a:chExt cx="10347" cy="14433"/>
                        </a:xfrm>
                      </wpg:grpSpPr>
                      <pic:pic xmlns:pic="http://schemas.openxmlformats.org/drawingml/2006/picture">
                        <pic:nvPicPr>
                          <pic:cNvPr id="145" name="Picture 202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7917" y="158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6" name="Picture 203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7917" y="5279"/>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7" name="Picture 203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7917" y="7095"/>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8" name="Picture 203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7917" y="8911"/>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9" name="Picture 203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811" y="12542"/>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0" name="Picture 203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811" y="1435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1" name="Picture 203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811" y="1587"/>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2" name="Picture 203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4364" y="1587"/>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3" name="Picture 203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811" y="3403"/>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4" name="Picture 203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4364" y="527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5" name="Picture 203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811" y="7094"/>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6" name="Picture 204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4364" y="7094"/>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7" name="Picture 204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811" y="8910"/>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8" name="Picture 204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4364" y="8910"/>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9" name="Picture 204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811" y="10726"/>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0" name="Picture 204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4364" y="10726"/>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1" name="Picture 204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4381" y="12542"/>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2" name="Picture 204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7934" y="12542"/>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3" name="Picture 204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4364" y="1435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4" name="Picture 204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7917" y="1435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5" name="Oval 2049"/>
                        <wps:cNvSpPr>
                          <a:spLocks noChangeArrowheads="1"/>
                        </wps:cNvSpPr>
                        <wps:spPr bwMode="auto">
                          <a:xfrm>
                            <a:off x="811"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66" name="Oval 2050"/>
                        <wps:cNvSpPr>
                          <a:spLocks noChangeArrowheads="1"/>
                        </wps:cNvSpPr>
                        <wps:spPr bwMode="auto">
                          <a:xfrm>
                            <a:off x="1457" y="2397"/>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167" name="Oval 2051"/>
                        <wps:cNvSpPr>
                          <a:spLocks noChangeArrowheads="1"/>
                        </wps:cNvSpPr>
                        <wps:spPr bwMode="auto">
                          <a:xfrm>
                            <a:off x="2103" y="2397"/>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168" name="Text Box 2052"/>
                        <wps:cNvSpPr txBox="1">
                          <a:spLocks noChangeArrowheads="1"/>
                        </wps:cNvSpPr>
                        <wps:spPr bwMode="auto">
                          <a:xfrm>
                            <a:off x="5028" y="1070"/>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A2C0F43" w14:textId="77777777" w:rsidR="003E1337" w:rsidRPr="007C548B" w:rsidRDefault="003E1337" w:rsidP="00D619AF">
                              <w:pPr>
                                <w:jc w:val="center"/>
                              </w:pPr>
                              <w:r w:rsidRPr="007C548B">
                                <w:t>C6</w:t>
                              </w:r>
                            </w:p>
                          </w:txbxContent>
                        </wps:txbx>
                        <wps:bodyPr rot="0" vert="horz" wrap="square" lIns="0" tIns="0" rIns="0" bIns="0" anchor="t" anchorCtr="0" upright="1">
                          <a:noAutofit/>
                        </wps:bodyPr>
                      </wps:wsp>
                      <wps:wsp>
                        <wps:cNvPr id="169" name="Text Box 2053"/>
                        <wps:cNvSpPr txBox="1">
                          <a:spLocks noChangeArrowheads="1"/>
                        </wps:cNvSpPr>
                        <wps:spPr bwMode="auto">
                          <a:xfrm>
                            <a:off x="8581" y="1070"/>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45AA95" w14:textId="77777777" w:rsidR="003E1337" w:rsidRPr="007C548B" w:rsidRDefault="003E1337" w:rsidP="00D619AF">
                              <w:pPr>
                                <w:jc w:val="center"/>
                              </w:pPr>
                              <w:r w:rsidRPr="007C548B">
                                <w:t>Cadd9</w:t>
                              </w:r>
                            </w:p>
                          </w:txbxContent>
                        </wps:txbx>
                        <wps:bodyPr rot="0" vert="horz" wrap="square" lIns="0" tIns="0" rIns="0" bIns="0" anchor="t" anchorCtr="0" upright="1">
                          <a:noAutofit/>
                        </wps:bodyPr>
                      </wps:wsp>
                      <wps:wsp>
                        <wps:cNvPr id="170" name="Oval 2054"/>
                        <wps:cNvSpPr>
                          <a:spLocks noChangeArrowheads="1"/>
                        </wps:cNvSpPr>
                        <wps:spPr bwMode="auto">
                          <a:xfrm>
                            <a:off x="4364"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71" name="Oval 2055"/>
                        <wps:cNvSpPr>
                          <a:spLocks noChangeArrowheads="1"/>
                        </wps:cNvSpPr>
                        <wps:spPr bwMode="auto">
                          <a:xfrm>
                            <a:off x="5010"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72" name="Oval 2056"/>
                        <wps:cNvSpPr>
                          <a:spLocks noChangeArrowheads="1"/>
                        </wps:cNvSpPr>
                        <wps:spPr bwMode="auto">
                          <a:xfrm>
                            <a:off x="5656"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73" name="Oval 2057"/>
                        <wps:cNvSpPr>
                          <a:spLocks noChangeArrowheads="1"/>
                        </wps:cNvSpPr>
                        <wps:spPr bwMode="auto">
                          <a:xfrm>
                            <a:off x="5979"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74" name="Oval 2058"/>
                        <wps:cNvSpPr>
                          <a:spLocks noChangeArrowheads="1"/>
                        </wps:cNvSpPr>
                        <wps:spPr bwMode="auto">
                          <a:xfrm>
                            <a:off x="7917"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75" name="Oval 2059"/>
                        <wps:cNvSpPr>
                          <a:spLocks noChangeArrowheads="1"/>
                        </wps:cNvSpPr>
                        <wps:spPr bwMode="auto">
                          <a:xfrm>
                            <a:off x="8563"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76" name="Oval 2060"/>
                        <wps:cNvSpPr>
                          <a:spLocks noChangeArrowheads="1"/>
                        </wps:cNvSpPr>
                        <wps:spPr bwMode="auto">
                          <a:xfrm>
                            <a:off x="10501" y="239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77" name="Text Box 2061"/>
                        <wps:cNvSpPr txBox="1">
                          <a:spLocks noChangeArrowheads="1"/>
                        </wps:cNvSpPr>
                        <wps:spPr bwMode="auto">
                          <a:xfrm>
                            <a:off x="1475" y="2886"/>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3CDC55" w14:textId="77777777" w:rsidR="003E1337" w:rsidRPr="007C548B" w:rsidRDefault="003E1337" w:rsidP="00D619AF">
                              <w:pPr>
                                <w:jc w:val="center"/>
                              </w:pPr>
                              <w:r w:rsidRPr="007C548B">
                                <w:t>Csus4</w:t>
                              </w:r>
                            </w:p>
                          </w:txbxContent>
                        </wps:txbx>
                        <wps:bodyPr rot="0" vert="horz" wrap="square" lIns="0" tIns="0" rIns="0" bIns="0" anchor="t" anchorCtr="0" upright="1">
                          <a:noAutofit/>
                        </wps:bodyPr>
                      </wps:wsp>
                      <wps:wsp>
                        <wps:cNvPr id="178" name="Oval 2062"/>
                        <wps:cNvSpPr>
                          <a:spLocks noChangeArrowheads="1"/>
                        </wps:cNvSpPr>
                        <wps:spPr bwMode="auto">
                          <a:xfrm>
                            <a:off x="811" y="4213"/>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79" name="Oval 2063"/>
                        <wps:cNvSpPr>
                          <a:spLocks noChangeArrowheads="1"/>
                        </wps:cNvSpPr>
                        <wps:spPr bwMode="auto">
                          <a:xfrm>
                            <a:off x="1780" y="4213"/>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80" name="Oval 2064"/>
                        <wps:cNvSpPr>
                          <a:spLocks noChangeArrowheads="1"/>
                        </wps:cNvSpPr>
                        <wps:spPr bwMode="auto">
                          <a:xfrm>
                            <a:off x="2103" y="4213"/>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81" name="Text Box 2065"/>
                        <wps:cNvSpPr txBox="1">
                          <a:spLocks noChangeArrowheads="1"/>
                        </wps:cNvSpPr>
                        <wps:spPr bwMode="auto">
                          <a:xfrm>
                            <a:off x="5028" y="476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B6DA86" w14:textId="77777777" w:rsidR="003E1337" w:rsidRPr="007C548B" w:rsidRDefault="003E1337" w:rsidP="00D619AF">
                              <w:pPr>
                                <w:jc w:val="center"/>
                              </w:pPr>
                              <w:r w:rsidRPr="007C548B">
                                <w:t>Cmaj9</w:t>
                              </w:r>
                            </w:p>
                          </w:txbxContent>
                        </wps:txbx>
                        <wps:bodyPr rot="0" vert="horz" wrap="square" lIns="0" tIns="0" rIns="0" bIns="0" anchor="t" anchorCtr="0" upright="1">
                          <a:noAutofit/>
                        </wps:bodyPr>
                      </wps:wsp>
                      <wps:wsp>
                        <wps:cNvPr id="182" name="Oval 2066"/>
                        <wps:cNvSpPr>
                          <a:spLocks noChangeArrowheads="1"/>
                        </wps:cNvSpPr>
                        <wps:spPr bwMode="auto">
                          <a:xfrm>
                            <a:off x="4364"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83" name="Oval 2067"/>
                        <wps:cNvSpPr>
                          <a:spLocks noChangeArrowheads="1"/>
                        </wps:cNvSpPr>
                        <wps:spPr bwMode="auto">
                          <a:xfrm>
                            <a:off x="6302"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84" name="Oval 2068"/>
                        <wps:cNvSpPr>
                          <a:spLocks noChangeArrowheads="1"/>
                        </wps:cNvSpPr>
                        <wps:spPr bwMode="auto">
                          <a:xfrm>
                            <a:off x="5656" y="6088"/>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185" name="Text Box 2069"/>
                        <wps:cNvSpPr txBox="1">
                          <a:spLocks noChangeArrowheads="1"/>
                        </wps:cNvSpPr>
                        <wps:spPr bwMode="auto">
                          <a:xfrm>
                            <a:off x="8581" y="476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F72B1D" w14:textId="77777777" w:rsidR="003E1337" w:rsidRPr="007C548B" w:rsidRDefault="003E1337" w:rsidP="00D619AF">
                              <w:pPr>
                                <w:jc w:val="center"/>
                              </w:pPr>
                              <w:r w:rsidRPr="007C548B">
                                <w:t>Cmaj7(b5)</w:t>
                              </w:r>
                            </w:p>
                          </w:txbxContent>
                        </wps:txbx>
                        <wps:bodyPr rot="0" vert="horz" wrap="square" lIns="0" tIns="0" rIns="0" bIns="0" anchor="t" anchorCtr="0" upright="1">
                          <a:noAutofit/>
                        </wps:bodyPr>
                      </wps:wsp>
                      <wps:wsp>
                        <wps:cNvPr id="186" name="Oval 2070"/>
                        <wps:cNvSpPr>
                          <a:spLocks noChangeArrowheads="1"/>
                        </wps:cNvSpPr>
                        <wps:spPr bwMode="auto">
                          <a:xfrm>
                            <a:off x="7917"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87" name="Oval 2071"/>
                        <wps:cNvSpPr>
                          <a:spLocks noChangeArrowheads="1"/>
                        </wps:cNvSpPr>
                        <wps:spPr bwMode="auto">
                          <a:xfrm>
                            <a:off x="8563"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88" name="Oval 2072"/>
                        <wps:cNvSpPr>
                          <a:spLocks noChangeArrowheads="1"/>
                        </wps:cNvSpPr>
                        <wps:spPr bwMode="auto">
                          <a:xfrm>
                            <a:off x="9855"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89" name="Oval 2073"/>
                        <wps:cNvSpPr>
                          <a:spLocks noChangeArrowheads="1"/>
                        </wps:cNvSpPr>
                        <wps:spPr bwMode="auto">
                          <a:xfrm>
                            <a:off x="9037" y="541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90" name="Text Box 2074"/>
                        <wps:cNvSpPr txBox="1">
                          <a:spLocks noChangeArrowheads="1"/>
                        </wps:cNvSpPr>
                        <wps:spPr bwMode="auto">
                          <a:xfrm>
                            <a:off x="1475" y="6577"/>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23D4C2" w14:textId="77777777" w:rsidR="003E1337" w:rsidRPr="007C548B" w:rsidRDefault="003E1337" w:rsidP="00D619AF">
                              <w:pPr>
                                <w:jc w:val="center"/>
                              </w:pPr>
                              <w:r w:rsidRPr="007C548B">
                                <w:t>Cmaj7(#5)</w:t>
                              </w:r>
                            </w:p>
                          </w:txbxContent>
                        </wps:txbx>
                        <wps:bodyPr rot="0" vert="horz" wrap="square" lIns="0" tIns="0" rIns="0" bIns="0" anchor="t" anchorCtr="0" upright="1">
                          <a:noAutofit/>
                        </wps:bodyPr>
                      </wps:wsp>
                      <wps:wsp>
                        <wps:cNvPr id="191" name="Oval 2075"/>
                        <wps:cNvSpPr>
                          <a:spLocks noChangeArrowheads="1"/>
                        </wps:cNvSpPr>
                        <wps:spPr bwMode="auto">
                          <a:xfrm>
                            <a:off x="811"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92" name="Oval 2076"/>
                        <wps:cNvSpPr>
                          <a:spLocks noChangeArrowheads="1"/>
                        </wps:cNvSpPr>
                        <wps:spPr bwMode="auto">
                          <a:xfrm>
                            <a:off x="1457"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93" name="Oval 2077"/>
                        <wps:cNvSpPr>
                          <a:spLocks noChangeArrowheads="1"/>
                        </wps:cNvSpPr>
                        <wps:spPr bwMode="auto">
                          <a:xfrm>
                            <a:off x="2749"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94" name="Oval 2078"/>
                        <wps:cNvSpPr>
                          <a:spLocks noChangeArrowheads="1"/>
                        </wps:cNvSpPr>
                        <wps:spPr bwMode="auto">
                          <a:xfrm>
                            <a:off x="2269" y="724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95" name="Text Box 2079"/>
                        <wps:cNvSpPr txBox="1">
                          <a:spLocks noChangeArrowheads="1"/>
                        </wps:cNvSpPr>
                        <wps:spPr bwMode="auto">
                          <a:xfrm>
                            <a:off x="5028" y="6577"/>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09422E" w14:textId="77777777" w:rsidR="003E1337" w:rsidRPr="007C548B" w:rsidRDefault="003E1337" w:rsidP="00D619AF">
                              <w:pPr>
                                <w:jc w:val="center"/>
                              </w:pPr>
                              <w:r w:rsidRPr="007C548B">
                                <w:t>Cm</w:t>
                              </w:r>
                            </w:p>
                          </w:txbxContent>
                        </wps:txbx>
                        <wps:bodyPr rot="0" vert="horz" wrap="square" lIns="0" tIns="0" rIns="0" bIns="0" anchor="t" anchorCtr="0" upright="1">
                          <a:noAutofit/>
                        </wps:bodyPr>
                      </wps:wsp>
                      <wps:wsp>
                        <wps:cNvPr id="196" name="Oval 2080"/>
                        <wps:cNvSpPr>
                          <a:spLocks noChangeArrowheads="1"/>
                        </wps:cNvSpPr>
                        <wps:spPr bwMode="auto">
                          <a:xfrm>
                            <a:off x="4364"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97" name="Oval 2081"/>
                        <wps:cNvSpPr>
                          <a:spLocks noChangeArrowheads="1"/>
                        </wps:cNvSpPr>
                        <wps:spPr bwMode="auto">
                          <a:xfrm>
                            <a:off x="5656" y="7904"/>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198" name="Oval 2082"/>
                        <wps:cNvSpPr>
                          <a:spLocks noChangeArrowheads="1"/>
                        </wps:cNvSpPr>
                        <wps:spPr bwMode="auto">
                          <a:xfrm>
                            <a:off x="4852" y="723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99" name="Text Box 2083"/>
                        <wps:cNvSpPr txBox="1">
                          <a:spLocks noChangeArrowheads="1"/>
                        </wps:cNvSpPr>
                        <wps:spPr bwMode="auto">
                          <a:xfrm>
                            <a:off x="8581" y="6577"/>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69CBEE" w14:textId="77777777" w:rsidR="003E1337" w:rsidRPr="007C548B" w:rsidRDefault="003E1337" w:rsidP="00D619AF">
                              <w:pPr>
                                <w:jc w:val="center"/>
                              </w:pPr>
                              <w:r w:rsidRPr="007C548B">
                                <w:t>Cm6</w:t>
                              </w:r>
                            </w:p>
                          </w:txbxContent>
                        </wps:txbx>
                        <wps:bodyPr rot="0" vert="horz" wrap="square" lIns="0" tIns="0" rIns="0" bIns="0" anchor="t" anchorCtr="0" upright="1">
                          <a:noAutofit/>
                        </wps:bodyPr>
                      </wps:wsp>
                      <wps:wsp>
                        <wps:cNvPr id="200" name="Oval 2084"/>
                        <wps:cNvSpPr>
                          <a:spLocks noChangeArrowheads="1"/>
                        </wps:cNvSpPr>
                        <wps:spPr bwMode="auto">
                          <a:xfrm>
                            <a:off x="7917"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01" name="Oval 2085"/>
                        <wps:cNvSpPr>
                          <a:spLocks noChangeArrowheads="1"/>
                        </wps:cNvSpPr>
                        <wps:spPr bwMode="auto">
                          <a:xfrm>
                            <a:off x="9209"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02" name="Oval 2086"/>
                        <wps:cNvSpPr>
                          <a:spLocks noChangeArrowheads="1"/>
                        </wps:cNvSpPr>
                        <wps:spPr bwMode="auto">
                          <a:xfrm>
                            <a:off x="9532" y="790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03" name="Oval 2087"/>
                        <wps:cNvSpPr>
                          <a:spLocks noChangeArrowheads="1"/>
                        </wps:cNvSpPr>
                        <wps:spPr bwMode="auto">
                          <a:xfrm>
                            <a:off x="8407" y="721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04" name="Text Box 2088"/>
                        <wps:cNvSpPr txBox="1">
                          <a:spLocks noChangeArrowheads="1"/>
                        </wps:cNvSpPr>
                        <wps:spPr bwMode="auto">
                          <a:xfrm>
                            <a:off x="1475" y="8393"/>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5F7CBB" w14:textId="77777777" w:rsidR="003E1337" w:rsidRPr="007C548B" w:rsidRDefault="003E1337" w:rsidP="00D619AF">
                              <w:pPr>
                                <w:jc w:val="center"/>
                              </w:pPr>
                              <w:r w:rsidRPr="007C548B">
                                <w:t>Cm(add9)</w:t>
                              </w:r>
                            </w:p>
                          </w:txbxContent>
                        </wps:txbx>
                        <wps:bodyPr rot="0" vert="horz" wrap="square" lIns="0" tIns="0" rIns="0" bIns="0" anchor="t" anchorCtr="0" upright="1">
                          <a:noAutofit/>
                        </wps:bodyPr>
                      </wps:wsp>
                      <wps:wsp>
                        <wps:cNvPr id="205" name="Oval 2089"/>
                        <wps:cNvSpPr>
                          <a:spLocks noChangeArrowheads="1"/>
                        </wps:cNvSpPr>
                        <wps:spPr bwMode="auto">
                          <a:xfrm>
                            <a:off x="811" y="972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06" name="Oval 2090"/>
                        <wps:cNvSpPr>
                          <a:spLocks noChangeArrowheads="1"/>
                        </wps:cNvSpPr>
                        <wps:spPr bwMode="auto">
                          <a:xfrm>
                            <a:off x="2103" y="972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07" name="Oval 2091"/>
                        <wps:cNvSpPr>
                          <a:spLocks noChangeArrowheads="1"/>
                        </wps:cNvSpPr>
                        <wps:spPr bwMode="auto">
                          <a:xfrm>
                            <a:off x="3395" y="972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08" name="Oval 2092"/>
                        <wps:cNvSpPr>
                          <a:spLocks noChangeArrowheads="1"/>
                        </wps:cNvSpPr>
                        <wps:spPr bwMode="auto">
                          <a:xfrm>
                            <a:off x="1290" y="904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09" name="Text Box 2093"/>
                        <wps:cNvSpPr txBox="1">
                          <a:spLocks noChangeArrowheads="1"/>
                        </wps:cNvSpPr>
                        <wps:spPr bwMode="auto">
                          <a:xfrm>
                            <a:off x="5028" y="8393"/>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BE445C" w14:textId="77777777" w:rsidR="003E1337" w:rsidRPr="007C548B" w:rsidRDefault="003E1337" w:rsidP="00D619AF">
                              <w:pPr>
                                <w:jc w:val="center"/>
                              </w:pPr>
                              <w:r w:rsidRPr="007C548B">
                                <w:t>Cm7</w:t>
                              </w:r>
                            </w:p>
                          </w:txbxContent>
                        </wps:txbx>
                        <wps:bodyPr rot="0" vert="horz" wrap="square" lIns="0" tIns="0" rIns="0" bIns="0" anchor="t" anchorCtr="0" upright="1">
                          <a:noAutofit/>
                        </wps:bodyPr>
                      </wps:wsp>
                      <wps:wsp>
                        <wps:cNvPr id="210" name="Oval 2094"/>
                        <wps:cNvSpPr>
                          <a:spLocks noChangeArrowheads="1"/>
                        </wps:cNvSpPr>
                        <wps:spPr bwMode="auto">
                          <a:xfrm>
                            <a:off x="4364" y="972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11" name="Oval 2095"/>
                        <wps:cNvSpPr>
                          <a:spLocks noChangeArrowheads="1"/>
                        </wps:cNvSpPr>
                        <wps:spPr bwMode="auto">
                          <a:xfrm>
                            <a:off x="4843" y="904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12" name="Oval 2096"/>
                        <wps:cNvSpPr>
                          <a:spLocks noChangeArrowheads="1"/>
                        </wps:cNvSpPr>
                        <wps:spPr bwMode="auto">
                          <a:xfrm>
                            <a:off x="5656" y="9720"/>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13" name="Oval 2097"/>
                        <wps:cNvSpPr>
                          <a:spLocks noChangeArrowheads="1"/>
                        </wps:cNvSpPr>
                        <wps:spPr bwMode="auto">
                          <a:xfrm>
                            <a:off x="6133" y="902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14" name="Text Box 2098"/>
                        <wps:cNvSpPr txBox="1">
                          <a:spLocks noChangeArrowheads="1"/>
                        </wps:cNvSpPr>
                        <wps:spPr bwMode="auto">
                          <a:xfrm>
                            <a:off x="8581" y="8393"/>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27D6A0" w14:textId="77777777" w:rsidR="003E1337" w:rsidRPr="007C548B" w:rsidRDefault="003E1337" w:rsidP="00D619AF">
                              <w:pPr>
                                <w:jc w:val="center"/>
                              </w:pPr>
                              <w:r w:rsidRPr="007C548B">
                                <w:t>Cm(maj7)</w:t>
                              </w:r>
                            </w:p>
                          </w:txbxContent>
                        </wps:txbx>
                        <wps:bodyPr rot="0" vert="horz" wrap="square" lIns="0" tIns="0" rIns="0" bIns="0" anchor="t" anchorCtr="0" upright="1">
                          <a:noAutofit/>
                        </wps:bodyPr>
                      </wps:wsp>
                      <wps:wsp>
                        <wps:cNvPr id="215" name="Oval 2099"/>
                        <wps:cNvSpPr>
                          <a:spLocks noChangeArrowheads="1"/>
                        </wps:cNvSpPr>
                        <wps:spPr bwMode="auto">
                          <a:xfrm>
                            <a:off x="7934" y="9715"/>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16" name="Oval 2100"/>
                        <wps:cNvSpPr>
                          <a:spLocks noChangeArrowheads="1"/>
                        </wps:cNvSpPr>
                        <wps:spPr bwMode="auto">
                          <a:xfrm>
                            <a:off x="8413" y="904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17" name="Oval 2101"/>
                        <wps:cNvSpPr>
                          <a:spLocks noChangeArrowheads="1"/>
                        </wps:cNvSpPr>
                        <wps:spPr bwMode="auto">
                          <a:xfrm>
                            <a:off x="9855" y="9720"/>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18" name="Oval 2102"/>
                        <wps:cNvSpPr>
                          <a:spLocks noChangeArrowheads="1"/>
                        </wps:cNvSpPr>
                        <wps:spPr bwMode="auto">
                          <a:xfrm>
                            <a:off x="9209" y="9720"/>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19" name="Text Box 2103"/>
                        <wps:cNvSpPr txBox="1">
                          <a:spLocks noChangeArrowheads="1"/>
                        </wps:cNvSpPr>
                        <wps:spPr bwMode="auto">
                          <a:xfrm>
                            <a:off x="1475" y="10209"/>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767106" w14:textId="77777777" w:rsidR="003E1337" w:rsidRPr="007C548B" w:rsidRDefault="003E1337" w:rsidP="00D619AF">
                              <w:pPr>
                                <w:jc w:val="center"/>
                              </w:pPr>
                              <w:r w:rsidRPr="007C548B">
                                <w:t>Cm7(b5)</w:t>
                              </w:r>
                            </w:p>
                          </w:txbxContent>
                        </wps:txbx>
                        <wps:bodyPr rot="0" vert="horz" wrap="square" lIns="0" tIns="0" rIns="0" bIns="0" anchor="t" anchorCtr="0" upright="1">
                          <a:noAutofit/>
                        </wps:bodyPr>
                      </wps:wsp>
                      <wps:wsp>
                        <wps:cNvPr id="220" name="Oval 2104"/>
                        <wps:cNvSpPr>
                          <a:spLocks noChangeArrowheads="1"/>
                        </wps:cNvSpPr>
                        <wps:spPr bwMode="auto">
                          <a:xfrm>
                            <a:off x="811" y="115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1" name="Oval 2105"/>
                        <wps:cNvSpPr>
                          <a:spLocks noChangeArrowheads="1"/>
                        </wps:cNvSpPr>
                        <wps:spPr bwMode="auto">
                          <a:xfrm>
                            <a:off x="1297" y="10849"/>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22" name="Oval 2106"/>
                        <wps:cNvSpPr>
                          <a:spLocks noChangeArrowheads="1"/>
                        </wps:cNvSpPr>
                        <wps:spPr bwMode="auto">
                          <a:xfrm>
                            <a:off x="1934" y="1086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3" name="Oval 2107"/>
                        <wps:cNvSpPr>
                          <a:spLocks noChangeArrowheads="1"/>
                        </wps:cNvSpPr>
                        <wps:spPr bwMode="auto">
                          <a:xfrm>
                            <a:off x="2580" y="1086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4" name="Text Box 2108"/>
                        <wps:cNvSpPr txBox="1">
                          <a:spLocks noChangeArrowheads="1"/>
                        </wps:cNvSpPr>
                        <wps:spPr bwMode="auto">
                          <a:xfrm>
                            <a:off x="5028" y="10209"/>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6BDEDD" w14:textId="77777777" w:rsidR="003E1337" w:rsidRPr="007C548B" w:rsidRDefault="003E1337" w:rsidP="00D619AF">
                              <w:pPr>
                                <w:jc w:val="center"/>
                              </w:pPr>
                              <w:r w:rsidRPr="007C548B">
                                <w:t>Cm9</w:t>
                              </w:r>
                            </w:p>
                          </w:txbxContent>
                        </wps:txbx>
                        <wps:bodyPr rot="0" vert="horz" wrap="square" lIns="0" tIns="0" rIns="0" bIns="0" anchor="t" anchorCtr="0" upright="1">
                          <a:noAutofit/>
                        </wps:bodyPr>
                      </wps:wsp>
                      <wps:wsp>
                        <wps:cNvPr id="225" name="Oval 2109"/>
                        <wps:cNvSpPr>
                          <a:spLocks noChangeArrowheads="1"/>
                        </wps:cNvSpPr>
                        <wps:spPr bwMode="auto">
                          <a:xfrm>
                            <a:off x="4364" y="115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6" name="Oval 2110"/>
                        <wps:cNvSpPr>
                          <a:spLocks noChangeArrowheads="1"/>
                        </wps:cNvSpPr>
                        <wps:spPr bwMode="auto">
                          <a:xfrm>
                            <a:off x="4860" y="1086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7" name="Oval 2111"/>
                        <wps:cNvSpPr>
                          <a:spLocks noChangeArrowheads="1"/>
                        </wps:cNvSpPr>
                        <wps:spPr bwMode="auto">
                          <a:xfrm>
                            <a:off x="5656" y="11536"/>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28" name="Oval 2112"/>
                        <wps:cNvSpPr>
                          <a:spLocks noChangeArrowheads="1"/>
                        </wps:cNvSpPr>
                        <wps:spPr bwMode="auto">
                          <a:xfrm>
                            <a:off x="6948" y="115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29" name="Oval 2113"/>
                        <wps:cNvSpPr>
                          <a:spLocks noChangeArrowheads="1"/>
                        </wps:cNvSpPr>
                        <wps:spPr bwMode="auto">
                          <a:xfrm>
                            <a:off x="6135" y="1086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30" name="Text Box 2114"/>
                        <wps:cNvSpPr txBox="1">
                          <a:spLocks noChangeArrowheads="1"/>
                        </wps:cNvSpPr>
                        <wps:spPr bwMode="auto">
                          <a:xfrm>
                            <a:off x="1475" y="12024"/>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062285" w14:textId="77777777" w:rsidR="003E1337" w:rsidRPr="007C548B" w:rsidRDefault="003E1337" w:rsidP="00D619AF">
                              <w:pPr>
                                <w:jc w:val="center"/>
                              </w:pPr>
                              <w:r w:rsidRPr="007C548B">
                                <w:t>C7</w:t>
                              </w:r>
                            </w:p>
                          </w:txbxContent>
                        </wps:txbx>
                        <wps:bodyPr rot="0" vert="horz" wrap="square" lIns="0" tIns="0" rIns="0" bIns="0" anchor="t" anchorCtr="0" upright="1">
                          <a:noAutofit/>
                        </wps:bodyPr>
                      </wps:wsp>
                      <wps:wsp>
                        <wps:cNvPr id="231" name="Oval 2115"/>
                        <wps:cNvSpPr>
                          <a:spLocks noChangeArrowheads="1"/>
                        </wps:cNvSpPr>
                        <wps:spPr bwMode="auto">
                          <a:xfrm>
                            <a:off x="811" y="13351"/>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32" name="Oval 2116"/>
                        <wps:cNvSpPr>
                          <a:spLocks noChangeArrowheads="1"/>
                        </wps:cNvSpPr>
                        <wps:spPr bwMode="auto">
                          <a:xfrm>
                            <a:off x="1457" y="13351"/>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33" name="Oval 2117"/>
                        <wps:cNvSpPr>
                          <a:spLocks noChangeArrowheads="1"/>
                        </wps:cNvSpPr>
                        <wps:spPr bwMode="auto">
                          <a:xfrm>
                            <a:off x="2103" y="13351"/>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34" name="Oval 2118"/>
                        <wps:cNvSpPr>
                          <a:spLocks noChangeArrowheads="1"/>
                        </wps:cNvSpPr>
                        <wps:spPr bwMode="auto">
                          <a:xfrm>
                            <a:off x="2584" y="12681"/>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35" name="Text Box 2119"/>
                        <wps:cNvSpPr txBox="1">
                          <a:spLocks noChangeArrowheads="1"/>
                        </wps:cNvSpPr>
                        <wps:spPr bwMode="auto">
                          <a:xfrm>
                            <a:off x="5045" y="12025"/>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AC4F9E" w14:textId="77777777" w:rsidR="003E1337" w:rsidRPr="007C548B" w:rsidRDefault="003E1337" w:rsidP="00D619AF">
                              <w:pPr>
                                <w:jc w:val="center"/>
                              </w:pPr>
                              <w:r w:rsidRPr="007C548B">
                                <w:t>C7sus4</w:t>
                              </w:r>
                            </w:p>
                          </w:txbxContent>
                        </wps:txbx>
                        <wps:bodyPr rot="0" vert="horz" wrap="square" lIns="0" tIns="0" rIns="0" bIns="0" anchor="t" anchorCtr="0" upright="1">
                          <a:noAutofit/>
                        </wps:bodyPr>
                      </wps:wsp>
                      <wps:wsp>
                        <wps:cNvPr id="236" name="Oval 2120"/>
                        <wps:cNvSpPr>
                          <a:spLocks noChangeArrowheads="1"/>
                        </wps:cNvSpPr>
                        <wps:spPr bwMode="auto">
                          <a:xfrm>
                            <a:off x="4381" y="1335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37" name="Oval 2121"/>
                        <wps:cNvSpPr>
                          <a:spLocks noChangeArrowheads="1"/>
                        </wps:cNvSpPr>
                        <wps:spPr bwMode="auto">
                          <a:xfrm>
                            <a:off x="5350" y="1335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38" name="Oval 2122"/>
                        <wps:cNvSpPr>
                          <a:spLocks noChangeArrowheads="1"/>
                        </wps:cNvSpPr>
                        <wps:spPr bwMode="auto">
                          <a:xfrm>
                            <a:off x="5673" y="1335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39" name="Oval 2123"/>
                        <wps:cNvSpPr>
                          <a:spLocks noChangeArrowheads="1"/>
                        </wps:cNvSpPr>
                        <wps:spPr bwMode="auto">
                          <a:xfrm>
                            <a:off x="6135" y="1267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0" name="Text Box 2124"/>
                        <wps:cNvSpPr txBox="1">
                          <a:spLocks noChangeArrowheads="1"/>
                        </wps:cNvSpPr>
                        <wps:spPr bwMode="auto">
                          <a:xfrm>
                            <a:off x="8598" y="12025"/>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4E21263" w14:textId="77777777" w:rsidR="003E1337" w:rsidRPr="007C548B" w:rsidRDefault="003E1337" w:rsidP="00D619AF">
                              <w:pPr>
                                <w:jc w:val="center"/>
                              </w:pPr>
                              <w:r w:rsidRPr="007C548B">
                                <w:t>C7(b5)</w:t>
                              </w:r>
                            </w:p>
                          </w:txbxContent>
                        </wps:txbx>
                        <wps:bodyPr rot="0" vert="horz" wrap="square" lIns="0" tIns="0" rIns="0" bIns="0" anchor="t" anchorCtr="0" upright="1">
                          <a:noAutofit/>
                        </wps:bodyPr>
                      </wps:wsp>
                      <wps:wsp>
                        <wps:cNvPr id="241" name="Oval 2125"/>
                        <wps:cNvSpPr>
                          <a:spLocks noChangeArrowheads="1"/>
                        </wps:cNvSpPr>
                        <wps:spPr bwMode="auto">
                          <a:xfrm>
                            <a:off x="7934" y="1335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2" name="Oval 2126"/>
                        <wps:cNvSpPr>
                          <a:spLocks noChangeArrowheads="1"/>
                        </wps:cNvSpPr>
                        <wps:spPr bwMode="auto">
                          <a:xfrm>
                            <a:off x="8580" y="1335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3" name="Oval 2127"/>
                        <wps:cNvSpPr>
                          <a:spLocks noChangeArrowheads="1"/>
                        </wps:cNvSpPr>
                        <wps:spPr bwMode="auto">
                          <a:xfrm>
                            <a:off x="9074" y="1267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4" name="Oval 2128"/>
                        <wps:cNvSpPr>
                          <a:spLocks noChangeArrowheads="1"/>
                        </wps:cNvSpPr>
                        <wps:spPr bwMode="auto">
                          <a:xfrm>
                            <a:off x="9720" y="1267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5" name="Text Box 2129"/>
                        <wps:cNvSpPr txBox="1">
                          <a:spLocks noChangeArrowheads="1"/>
                        </wps:cNvSpPr>
                        <wps:spPr bwMode="auto">
                          <a:xfrm>
                            <a:off x="1475" y="13840"/>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9D2C6F" w14:textId="77777777" w:rsidR="003E1337" w:rsidRPr="007C548B" w:rsidRDefault="003E1337" w:rsidP="00D619AF">
                              <w:pPr>
                                <w:jc w:val="center"/>
                              </w:pPr>
                              <w:r w:rsidRPr="007C548B">
                                <w:t>C7(#5)</w:t>
                              </w:r>
                            </w:p>
                          </w:txbxContent>
                        </wps:txbx>
                        <wps:bodyPr rot="0" vert="horz" wrap="square" lIns="0" tIns="0" rIns="0" bIns="0" anchor="t" anchorCtr="0" upright="1">
                          <a:noAutofit/>
                        </wps:bodyPr>
                      </wps:wsp>
                      <wps:wsp>
                        <wps:cNvPr id="246" name="Oval 2130"/>
                        <wps:cNvSpPr>
                          <a:spLocks noChangeArrowheads="1"/>
                        </wps:cNvSpPr>
                        <wps:spPr bwMode="auto">
                          <a:xfrm>
                            <a:off x="811" y="1516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7" name="Oval 2131"/>
                        <wps:cNvSpPr>
                          <a:spLocks noChangeArrowheads="1"/>
                        </wps:cNvSpPr>
                        <wps:spPr bwMode="auto">
                          <a:xfrm>
                            <a:off x="1457" y="15167"/>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8" name="Oval 2132"/>
                        <wps:cNvSpPr>
                          <a:spLocks noChangeArrowheads="1"/>
                        </wps:cNvSpPr>
                        <wps:spPr bwMode="auto">
                          <a:xfrm>
                            <a:off x="2591" y="1446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49" name="Oval 2133"/>
                        <wps:cNvSpPr>
                          <a:spLocks noChangeArrowheads="1"/>
                        </wps:cNvSpPr>
                        <wps:spPr bwMode="auto">
                          <a:xfrm>
                            <a:off x="2268" y="14464"/>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0" name="Text Box 2134"/>
                        <wps:cNvSpPr txBox="1">
                          <a:spLocks noChangeArrowheads="1"/>
                        </wps:cNvSpPr>
                        <wps:spPr bwMode="auto">
                          <a:xfrm>
                            <a:off x="5028" y="1384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EEFF97" w14:textId="77777777" w:rsidR="003E1337" w:rsidRPr="007C548B" w:rsidRDefault="003E1337" w:rsidP="00D619AF">
                              <w:pPr>
                                <w:jc w:val="center"/>
                              </w:pPr>
                              <w:r w:rsidRPr="007C548B">
                                <w:t>C9</w:t>
                              </w:r>
                            </w:p>
                          </w:txbxContent>
                        </wps:txbx>
                        <wps:bodyPr rot="0" vert="horz" wrap="square" lIns="0" tIns="0" rIns="0" bIns="0" anchor="t" anchorCtr="0" upright="1">
                          <a:noAutofit/>
                        </wps:bodyPr>
                      </wps:wsp>
                      <wps:wsp>
                        <wps:cNvPr id="251" name="Oval 2135"/>
                        <wps:cNvSpPr>
                          <a:spLocks noChangeArrowheads="1"/>
                        </wps:cNvSpPr>
                        <wps:spPr bwMode="auto">
                          <a:xfrm>
                            <a:off x="4364"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2" name="Oval 2136"/>
                        <wps:cNvSpPr>
                          <a:spLocks noChangeArrowheads="1"/>
                        </wps:cNvSpPr>
                        <wps:spPr bwMode="auto">
                          <a:xfrm>
                            <a:off x="5010"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3" name="Oval 2137"/>
                        <wps:cNvSpPr>
                          <a:spLocks noChangeArrowheads="1"/>
                        </wps:cNvSpPr>
                        <wps:spPr bwMode="auto">
                          <a:xfrm>
                            <a:off x="6948"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4" name="Oval 2138"/>
                        <wps:cNvSpPr>
                          <a:spLocks noChangeArrowheads="1"/>
                        </wps:cNvSpPr>
                        <wps:spPr bwMode="auto">
                          <a:xfrm>
                            <a:off x="6148" y="1447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5" name="Oval 2139"/>
                        <wps:cNvSpPr>
                          <a:spLocks noChangeArrowheads="1"/>
                        </wps:cNvSpPr>
                        <wps:spPr bwMode="auto">
                          <a:xfrm>
                            <a:off x="5656" y="15168"/>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56" name="Text Box 2140"/>
                        <wps:cNvSpPr txBox="1">
                          <a:spLocks noChangeArrowheads="1"/>
                        </wps:cNvSpPr>
                        <wps:spPr bwMode="auto">
                          <a:xfrm>
                            <a:off x="8581" y="1384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996F5D3" w14:textId="77777777" w:rsidR="003E1337" w:rsidRPr="007C548B" w:rsidRDefault="003E1337" w:rsidP="00D619AF">
                              <w:pPr>
                                <w:jc w:val="center"/>
                              </w:pPr>
                              <w:r w:rsidRPr="007C548B">
                                <w:t>C9sus4</w:t>
                              </w:r>
                            </w:p>
                          </w:txbxContent>
                        </wps:txbx>
                        <wps:bodyPr rot="0" vert="horz" wrap="square" lIns="0" tIns="0" rIns="0" bIns="0" anchor="t" anchorCtr="0" upright="1">
                          <a:noAutofit/>
                        </wps:bodyPr>
                      </wps:wsp>
                      <wps:wsp>
                        <wps:cNvPr id="257" name="Oval 2141"/>
                        <wps:cNvSpPr>
                          <a:spLocks noChangeArrowheads="1"/>
                        </wps:cNvSpPr>
                        <wps:spPr bwMode="auto">
                          <a:xfrm>
                            <a:off x="7917"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8" name="Oval 2142"/>
                        <wps:cNvSpPr>
                          <a:spLocks noChangeArrowheads="1"/>
                        </wps:cNvSpPr>
                        <wps:spPr bwMode="auto">
                          <a:xfrm>
                            <a:off x="8886"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59" name="Oval 2143"/>
                        <wps:cNvSpPr>
                          <a:spLocks noChangeArrowheads="1"/>
                        </wps:cNvSpPr>
                        <wps:spPr bwMode="auto">
                          <a:xfrm>
                            <a:off x="9209"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60" name="Oval 2144"/>
                        <wps:cNvSpPr>
                          <a:spLocks noChangeArrowheads="1"/>
                        </wps:cNvSpPr>
                        <wps:spPr bwMode="auto">
                          <a:xfrm>
                            <a:off x="10501" y="1516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61" name="Oval 2145"/>
                        <wps:cNvSpPr>
                          <a:spLocks noChangeArrowheads="1"/>
                        </wps:cNvSpPr>
                        <wps:spPr bwMode="auto">
                          <a:xfrm>
                            <a:off x="9680" y="1447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62" name="Oval 2146"/>
                        <wps:cNvSpPr>
                          <a:spLocks noChangeArrowheads="1"/>
                        </wps:cNvSpPr>
                        <wps:spPr bwMode="auto">
                          <a:xfrm>
                            <a:off x="9195" y="239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63" name="Text Box 2147"/>
                        <wps:cNvSpPr txBox="1">
                          <a:spLocks noChangeArrowheads="1"/>
                        </wps:cNvSpPr>
                        <wps:spPr bwMode="auto">
                          <a:xfrm>
                            <a:off x="1510" y="106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F7E58B" w14:textId="77777777" w:rsidR="003E1337" w:rsidRPr="007C548B" w:rsidRDefault="003E1337" w:rsidP="00D619AF">
                              <w:pPr>
                                <w:jc w:val="center"/>
                              </w:pPr>
                              <w:r w:rsidRPr="007C548B">
                                <w:t>C</w:t>
                              </w:r>
                            </w:p>
                          </w:txbxContent>
                        </wps:txbx>
                        <wps:bodyPr rot="0" vert="horz" wrap="square" lIns="0" tIns="0" rIns="0" bIns="0" anchor="t" anchorCtr="0" upright="1">
                          <a:noAutofit/>
                        </wps:bodyPr>
                      </wps:wsp>
                      <pic:pic xmlns:pic="http://schemas.openxmlformats.org/drawingml/2006/picture">
                        <pic:nvPicPr>
                          <pic:cNvPr id="264" name="Picture 214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4364" y="3403"/>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65" name="Text Box 2149"/>
                        <wps:cNvSpPr txBox="1">
                          <a:spLocks noChangeArrowheads="1"/>
                        </wps:cNvSpPr>
                        <wps:spPr bwMode="auto">
                          <a:xfrm>
                            <a:off x="5028" y="2885"/>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C96D50" w14:textId="77777777" w:rsidR="003E1337" w:rsidRPr="007C548B" w:rsidRDefault="003E1337" w:rsidP="00D619AF">
                              <w:pPr>
                                <w:jc w:val="center"/>
                              </w:pPr>
                              <w:r w:rsidRPr="007C548B">
                                <w:t>Csus2</w:t>
                              </w:r>
                            </w:p>
                          </w:txbxContent>
                        </wps:txbx>
                        <wps:bodyPr rot="0" vert="horz" wrap="square" lIns="0" tIns="0" rIns="0" bIns="0" anchor="t" anchorCtr="0" upright="1">
                          <a:noAutofit/>
                        </wps:bodyPr>
                      </wps:wsp>
                      <wps:wsp>
                        <wps:cNvPr id="266" name="Oval 2150"/>
                        <wps:cNvSpPr>
                          <a:spLocks noChangeArrowheads="1"/>
                        </wps:cNvSpPr>
                        <wps:spPr bwMode="auto">
                          <a:xfrm>
                            <a:off x="4364" y="421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67" name="Oval 2151"/>
                        <wps:cNvSpPr>
                          <a:spLocks noChangeArrowheads="1"/>
                        </wps:cNvSpPr>
                        <wps:spPr bwMode="auto">
                          <a:xfrm>
                            <a:off x="4695" y="421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68" name="Oval 2152"/>
                        <wps:cNvSpPr>
                          <a:spLocks noChangeArrowheads="1"/>
                        </wps:cNvSpPr>
                        <wps:spPr bwMode="auto">
                          <a:xfrm>
                            <a:off x="6618" y="421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69" name="Oval 2153"/>
                        <wps:cNvSpPr>
                          <a:spLocks noChangeArrowheads="1"/>
                        </wps:cNvSpPr>
                        <wps:spPr bwMode="auto">
                          <a:xfrm>
                            <a:off x="5657" y="4211"/>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pic:pic xmlns:pic="http://schemas.openxmlformats.org/drawingml/2006/picture">
                        <pic:nvPicPr>
                          <pic:cNvPr id="270" name="Picture 215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7917" y="3403"/>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1" name="Text Box 2155"/>
                        <wps:cNvSpPr txBox="1">
                          <a:spLocks noChangeArrowheads="1"/>
                        </wps:cNvSpPr>
                        <wps:spPr bwMode="auto">
                          <a:xfrm>
                            <a:off x="8581" y="2885"/>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E178E8" w14:textId="77777777" w:rsidR="003E1337" w:rsidRPr="007C548B" w:rsidRDefault="003E1337" w:rsidP="00D619AF">
                              <w:pPr>
                                <w:jc w:val="center"/>
                              </w:pPr>
                              <w:r w:rsidRPr="007C548B">
                                <w:t>C6/9</w:t>
                              </w:r>
                            </w:p>
                          </w:txbxContent>
                        </wps:txbx>
                        <wps:bodyPr rot="0" vert="horz" wrap="square" lIns="0" tIns="0" rIns="0" bIns="0" anchor="t" anchorCtr="0" upright="1">
                          <a:noAutofit/>
                        </wps:bodyPr>
                      </wps:wsp>
                      <wps:wsp>
                        <wps:cNvPr id="272" name="Oval 2156"/>
                        <wps:cNvSpPr>
                          <a:spLocks noChangeArrowheads="1"/>
                        </wps:cNvSpPr>
                        <wps:spPr bwMode="auto">
                          <a:xfrm>
                            <a:off x="7917" y="421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73" name="Oval 2157"/>
                        <wps:cNvSpPr>
                          <a:spLocks noChangeArrowheads="1"/>
                        </wps:cNvSpPr>
                        <wps:spPr bwMode="auto">
                          <a:xfrm>
                            <a:off x="8563" y="421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74" name="Oval 2158"/>
                        <wps:cNvSpPr>
                          <a:spLocks noChangeArrowheads="1"/>
                        </wps:cNvSpPr>
                        <wps:spPr bwMode="auto">
                          <a:xfrm>
                            <a:off x="10486" y="4212"/>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75" name="Oval 2159"/>
                        <wps:cNvSpPr>
                          <a:spLocks noChangeArrowheads="1"/>
                        </wps:cNvSpPr>
                        <wps:spPr bwMode="auto">
                          <a:xfrm>
                            <a:off x="9525" y="4211"/>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76" name="Oval 2160"/>
                        <wps:cNvSpPr>
                          <a:spLocks noChangeArrowheads="1"/>
                        </wps:cNvSpPr>
                        <wps:spPr bwMode="auto">
                          <a:xfrm>
                            <a:off x="9195" y="4211"/>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pic:pic xmlns:pic="http://schemas.openxmlformats.org/drawingml/2006/picture">
                        <pic:nvPicPr>
                          <pic:cNvPr id="277" name="Picture 216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811" y="5278"/>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8" name="Text Box 2162"/>
                        <wps:cNvSpPr txBox="1">
                          <a:spLocks noChangeArrowheads="1"/>
                        </wps:cNvSpPr>
                        <wps:spPr bwMode="auto">
                          <a:xfrm>
                            <a:off x="1475" y="4761"/>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0C4DF4" w14:textId="77777777" w:rsidR="003E1337" w:rsidRPr="007C548B" w:rsidRDefault="003E1337" w:rsidP="00D619AF">
                              <w:pPr>
                                <w:jc w:val="center"/>
                              </w:pPr>
                              <w:r w:rsidRPr="007C548B">
                                <w:t>Cmaj7</w:t>
                              </w:r>
                            </w:p>
                          </w:txbxContent>
                        </wps:txbx>
                        <wps:bodyPr rot="0" vert="horz" wrap="square" lIns="0" tIns="0" rIns="0" bIns="0" anchor="t" anchorCtr="0" upright="1">
                          <a:noAutofit/>
                        </wps:bodyPr>
                      </wps:wsp>
                      <wps:wsp>
                        <wps:cNvPr id="279" name="Oval 2163"/>
                        <wps:cNvSpPr>
                          <a:spLocks noChangeArrowheads="1"/>
                        </wps:cNvSpPr>
                        <wps:spPr bwMode="auto">
                          <a:xfrm>
                            <a:off x="811"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80" name="Oval 2164"/>
                        <wps:cNvSpPr>
                          <a:spLocks noChangeArrowheads="1"/>
                        </wps:cNvSpPr>
                        <wps:spPr bwMode="auto">
                          <a:xfrm>
                            <a:off x="2749"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81" name="Oval 2165"/>
                        <wps:cNvSpPr>
                          <a:spLocks noChangeArrowheads="1"/>
                        </wps:cNvSpPr>
                        <wps:spPr bwMode="auto">
                          <a:xfrm>
                            <a:off x="1457" y="6088"/>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82" name="Oval 2166"/>
                        <wps:cNvSpPr>
                          <a:spLocks noChangeArrowheads="1"/>
                        </wps:cNvSpPr>
                        <wps:spPr bwMode="auto">
                          <a:xfrm>
                            <a:off x="2103" y="6088"/>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83" name="Oval 2167"/>
                        <wps:cNvSpPr>
                          <a:spLocks noChangeArrowheads="1"/>
                        </wps:cNvSpPr>
                        <wps:spPr bwMode="auto">
                          <a:xfrm>
                            <a:off x="5018"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84" name="Oval 2168"/>
                        <wps:cNvSpPr>
                          <a:spLocks noChangeArrowheads="1"/>
                        </wps:cNvSpPr>
                        <wps:spPr bwMode="auto">
                          <a:xfrm>
                            <a:off x="6941" y="6088"/>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pic:pic xmlns:pic="http://schemas.openxmlformats.org/drawingml/2006/picture">
                        <pic:nvPicPr>
                          <pic:cNvPr id="285" name="Picture 216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7917" y="10726"/>
                            <a:ext cx="3224" cy="1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86" name="Text Box 2170"/>
                        <wps:cNvSpPr txBox="1">
                          <a:spLocks noChangeArrowheads="1"/>
                        </wps:cNvSpPr>
                        <wps:spPr bwMode="auto">
                          <a:xfrm>
                            <a:off x="8581" y="10209"/>
                            <a:ext cx="1938" cy="4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A46D27" w14:textId="77777777" w:rsidR="003E1337" w:rsidRPr="007C548B" w:rsidRDefault="003E1337" w:rsidP="00D619AF">
                              <w:pPr>
                                <w:jc w:val="center"/>
                              </w:pPr>
                              <w:r w:rsidRPr="007C548B">
                                <w:t>Cm7(11)</w:t>
                              </w:r>
                            </w:p>
                          </w:txbxContent>
                        </wps:txbx>
                        <wps:bodyPr rot="0" vert="horz" wrap="square" lIns="0" tIns="0" rIns="0" bIns="0" anchor="t" anchorCtr="0" upright="1">
                          <a:noAutofit/>
                        </wps:bodyPr>
                      </wps:wsp>
                      <wps:wsp>
                        <wps:cNvPr id="287" name="Oval 2171"/>
                        <wps:cNvSpPr>
                          <a:spLocks noChangeArrowheads="1"/>
                        </wps:cNvSpPr>
                        <wps:spPr bwMode="auto">
                          <a:xfrm>
                            <a:off x="7917" y="115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88" name="Oval 2172"/>
                        <wps:cNvSpPr>
                          <a:spLocks noChangeArrowheads="1"/>
                        </wps:cNvSpPr>
                        <wps:spPr bwMode="auto">
                          <a:xfrm>
                            <a:off x="8872" y="11536"/>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89" name="Oval 2173"/>
                        <wps:cNvSpPr>
                          <a:spLocks noChangeArrowheads="1"/>
                        </wps:cNvSpPr>
                        <wps:spPr bwMode="auto">
                          <a:xfrm>
                            <a:off x="8413" y="10849"/>
                            <a:ext cx="323" cy="227"/>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290" name="Oval 2174"/>
                        <wps:cNvSpPr>
                          <a:spLocks noChangeArrowheads="1"/>
                        </wps:cNvSpPr>
                        <wps:spPr bwMode="auto">
                          <a:xfrm>
                            <a:off x="9680" y="10849"/>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s:wsp>
                        <wps:cNvPr id="291" name="Oval 2175"/>
                        <wps:cNvSpPr>
                          <a:spLocks noChangeArrowheads="1"/>
                        </wps:cNvSpPr>
                        <wps:spPr bwMode="auto">
                          <a:xfrm>
                            <a:off x="9210" y="11536"/>
                            <a:ext cx="323" cy="227"/>
                          </a:xfrm>
                          <a:prstGeom prst="ellipse">
                            <a:avLst/>
                          </a:prstGeom>
                          <a:solidFill>
                            <a:srgbClr val="FFFFFF"/>
                          </a:solidFill>
                          <a:ln w="9525">
                            <a:solidFill>
                              <a:srgbClr val="FF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63693E" id="Group 2028" o:spid="_x0000_s1303" style="position:absolute;margin-left:0;margin-top:-20.25pt;width:484.5pt;height:419.95pt;z-index:251660288" coordorigin="811,1061" coordsize="10347,144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">
                <v:shape id="Picture 2029" o:spid="_x0000_s1304" type="#_x0000_t75" style="position:absolute;left:7917;top:158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">
                  <v:imagedata r:id="rId49" o:title=""/>
                </v:shape>
                <v:shape id="Picture 2030" o:spid="_x0000_s1305" type="#_x0000_t75" style="position:absolute;left:7917;top:5279;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">
                  <v:imagedata r:id="rId49" o:title=""/>
                </v:shape>
                <v:shape id="Picture 2031" o:spid="_x0000_s1306" type="#_x0000_t75" style="position:absolute;left:7917;top:7095;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">
                  <v:imagedata r:id="rId49" o:title=""/>
                </v:shape>
                <v:shape id="Picture 2032" o:spid="_x0000_s1307" type="#_x0000_t75" style="position:absolute;left:7917;top:8911;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">
                  <v:imagedata r:id="rId49" o:title=""/>
                </v:shape>
                <v:shape id="Picture 2033" o:spid="_x0000_s1308" type="#_x0000_t75" style="position:absolute;left:811;top:12542;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">
                  <v:imagedata r:id="rId49" o:title=""/>
                </v:shape>
                <v:shape id="Picture 2034" o:spid="_x0000_s1309" type="#_x0000_t75" style="position:absolute;left:811;top:1435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">
                  <v:imagedata r:id="rId49" o:title=""/>
                </v:shape>
                <v:shape id="Picture 2035" o:spid="_x0000_s1310" type="#_x0000_t75" style="position:absolute;left:811;top:1587;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">
                  <v:imagedata r:id="rId49" o:title=""/>
                </v:shape>
                <v:shape id="Picture 2036" o:spid="_x0000_s1311" type="#_x0000_t75" style="position:absolute;left:4364;top:1587;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">
                  <v:imagedata r:id="rId49" o:title=""/>
                </v:shape>
                <v:shape id="Picture 2037" o:spid="_x0000_s1312" type="#_x0000_t75" style="position:absolute;left:811;top:3403;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">
                  <v:imagedata r:id="rId49" o:title=""/>
                </v:shape>
                <v:shape id="Picture 2038" o:spid="_x0000_s1313" type="#_x0000_t75" style="position:absolute;left:4364;top:527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">
                  <v:imagedata r:id="rId49" o:title=""/>
                </v:shape>
                <v:shape id="Picture 2039" o:spid="_x0000_s1314" type="#_x0000_t75" style="position:absolute;left:811;top:7094;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">
                  <v:imagedata r:id="rId49" o:title=""/>
                </v:shape>
                <v:shape id="Picture 2040" o:spid="_x0000_s1315" type="#_x0000_t75" style="position:absolute;left:4364;top:7094;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">
                  <v:imagedata r:id="rId49" o:title=""/>
                </v:shape>
                <v:shape id="Picture 2041" o:spid="_x0000_s1316" type="#_x0000_t75" style="position:absolute;left:811;top:8910;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">
                  <v:imagedata r:id="rId49" o:title=""/>
                </v:shape>
                <v:shape id="Picture 2042" o:spid="_x0000_s1317" type="#_x0000_t75" style="position:absolute;left:4364;top:8910;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">
                  <v:imagedata r:id="rId49" o:title=""/>
                </v:shape>
                <v:shape id="Picture 2043" o:spid="_x0000_s1318" type="#_x0000_t75" style="position:absolute;left:811;top:10726;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">
                  <v:imagedata r:id="rId49" o:title=""/>
                </v:shape>
                <v:shape id="Picture 2044" o:spid="_x0000_s1319" type="#_x0000_t75" style="position:absolute;left:4364;top:10726;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">
                  <v:imagedata r:id="rId49" o:title=""/>
                </v:shape>
                <v:shape id="Picture 2045" o:spid="_x0000_s1320" type="#_x0000_t75" style="position:absolute;left:4381;top:12542;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">
                  <v:imagedata r:id="rId49" o:title=""/>
                </v:shape>
                <v:shape id="Picture 2046" o:spid="_x0000_s1321" type="#_x0000_t75" style="position:absolute;left:7934;top:12542;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">
                  <v:imagedata r:id="rId49" o:title=""/>
                </v:shape>
                <v:shape id="Picture 2047" o:spid="_x0000_s1322" type="#_x0000_t75" style="position:absolute;left:4364;top:1435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">
                  <v:imagedata r:id="rId49" o:title=""/>
                </v:shape>
                <v:shape id="Picture 2048" o:spid="_x0000_s1323" type="#_x0000_t75" style="position:absolute;left:7917;top:1435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">
                  <v:imagedata r:id="rId49" o:title=""/>
                </v:shape>
                <v:oval id="Oval 2049" o:spid="_x0000_s1324" style="position:absolute;left:811;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" fillcolor="red"/>
                <v:oval id="Oval 2050" o:spid="_x0000_s1325" style="position:absolute;left:1457;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" strokecolor="red"/>
                <v:oval id="Oval 2051" o:spid="_x0000_s1326" style="position:absolute;left:2103;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" strokecolor="red"/>
                <v:shape id="Text Box 2052" o:spid="_x0000_s1327" type="#_x0000_t202" style="position:absolute;left:5028;top:1070;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" stroked="f">
                  <v:textbox inset="0,0,0,0">
                    <w:txbxContent>
                      <w:p w14:paraId="5A2C0F43" w14:textId="77777777" w:rsidR="003E1337" w:rsidRPr="007C548B" w:rsidRDefault="003E1337" w:rsidP="00D619AF">
                        <w:pPr>
                          <w:jc w:val="center"/>
                        </w:pPr>
                        <w:r w:rsidRPr="007C548B">
                          <w:t>C6</w:t>
                        </w:r>
                      </w:p>
                    </w:txbxContent>
                  </v:textbox>
                </v:shape>
                <v:shape id="Text Box 2053" o:spid="_x0000_s1328" type="#_x0000_t202" style="position:absolute;left:8581;top:1070;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" stroked="f">
                  <v:textbox inset="0,0,0,0">
                    <w:txbxContent>
                      <w:p w14:paraId="6045AA95" w14:textId="77777777" w:rsidR="003E1337" w:rsidRPr="007C548B" w:rsidRDefault="003E1337" w:rsidP="00D619AF">
                        <w:pPr>
                          <w:jc w:val="center"/>
                        </w:pPr>
                        <w:r w:rsidRPr="007C548B">
                          <w:t>Cadd9</w:t>
                        </w:r>
                      </w:p>
                    </w:txbxContent>
                  </v:textbox>
                </v:shape>
                <v:oval id="Oval 2054" o:spid="_x0000_s1329" style="position:absolute;left:4364;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" fillcolor="red"/>
                <v:oval id="Oval 2055" o:spid="_x0000_s1330" style="position:absolute;left:5010;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" fillcolor="red"/>
                <v:oval id="Oval 2056" o:spid="_x0000_s1331" style="position:absolute;left:5656;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" fillcolor="red"/>
                <v:oval id="Oval 2057" o:spid="_x0000_s1332" style="position:absolute;left:5979;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" fillcolor="red"/>
                <v:oval id="Oval 2058" o:spid="_x0000_s1333" style="position:absolute;left:7917;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" fillcolor="red"/>
                <v:oval id="Oval 2059" o:spid="_x0000_s1334" style="position:absolute;left:8563;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" fillcolor="red"/>
                <v:oval id="Oval 2060" o:spid="_x0000_s1335" style="position:absolute;left:10501;top:239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" fillcolor="red"/>
                <v:shape id="Text Box 2061" o:spid="_x0000_s1336" type="#_x0000_t202" style="position:absolute;left:1475;top:2886;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" stroked="f">
                  <v:textbox inset="0,0,0,0">
                    <w:txbxContent>
                      <w:p w14:paraId="0F3CDC55" w14:textId="77777777" w:rsidR="003E1337" w:rsidRPr="007C548B" w:rsidRDefault="003E1337" w:rsidP="00D619AF">
                        <w:pPr>
                          <w:jc w:val="center"/>
                        </w:pPr>
                        <w:r w:rsidRPr="007C548B">
                          <w:t>Csus4</w:t>
                        </w:r>
                      </w:p>
                    </w:txbxContent>
                  </v:textbox>
                </v:shape>
                <v:oval id="Oval 2062" o:spid="_x0000_s1337" style="position:absolute;left:811;top:4213;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" fillcolor="red"/>
                <v:oval id="Oval 2063" o:spid="_x0000_s1338" style="position:absolute;left:1780;top:4213;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" fillcolor="red"/>
                <v:oval id="Oval 2064" o:spid="_x0000_s1339" style="position:absolute;left:2103;top:4213;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" fillcolor="red"/>
                <v:shape id="Text Box 2065" o:spid="_x0000_s1340" type="#_x0000_t202" style="position:absolute;left:5028;top:476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" stroked="f">
                  <v:textbox inset="0,0,0,0">
                    <w:txbxContent>
                      <w:p w14:paraId="43B6DA86" w14:textId="77777777" w:rsidR="003E1337" w:rsidRPr="007C548B" w:rsidRDefault="003E1337" w:rsidP="00D619AF">
                        <w:pPr>
                          <w:jc w:val="center"/>
                        </w:pPr>
                        <w:r w:rsidRPr="007C548B">
                          <w:t>Cmaj9</w:t>
                        </w:r>
                      </w:p>
                    </w:txbxContent>
                  </v:textbox>
                </v:shape>
                <v:oval id="Oval 2066" o:spid="_x0000_s1341" style="position:absolute;left:4364;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" fillcolor="red"/>
                <v:oval id="Oval 2067" o:spid="_x0000_s1342" style="position:absolute;left:6302;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" fillcolor="red"/>
                <v:oval id="Oval 2068" o:spid="_x0000_s1343" style="position:absolute;left:5656;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" strokecolor="red"/>
                <v:shape id="Text Box 2069" o:spid="_x0000_s1344" type="#_x0000_t202" style="position:absolute;left:8581;top:476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" stroked="f">
                  <v:textbox inset="0,0,0,0">
                    <w:txbxContent>
                      <w:p w14:paraId="27F72B1D" w14:textId="77777777" w:rsidR="003E1337" w:rsidRPr="007C548B" w:rsidRDefault="003E1337" w:rsidP="00D619AF">
                        <w:pPr>
                          <w:jc w:val="center"/>
                        </w:pPr>
                        <w:r w:rsidRPr="007C548B">
                          <w:t>Cmaj7(b5)</w:t>
                        </w:r>
                      </w:p>
                    </w:txbxContent>
                  </v:textbox>
                </v:shape>
                <v:oval id="Oval 2070" o:spid="_x0000_s1345" style="position:absolute;left:7917;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" fillcolor="red"/>
                <v:oval id="Oval 2071" o:spid="_x0000_s1346" style="position:absolute;left:8563;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" fillcolor="red"/>
                <v:oval id="Oval 2072" o:spid="_x0000_s1347" style="position:absolute;left:9855;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" fillcolor="red"/>
                <v:oval id="Oval 2073" o:spid="_x0000_s1348" style="position:absolute;left:9037;top:541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" fillcolor="red"/>
                <v:shape id="Text Box 2074" o:spid="_x0000_s1349" type="#_x0000_t202" style="position:absolute;left:1475;top:6577;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" stroked="f">
                  <v:textbox inset="0,0,0,0">
                    <w:txbxContent>
                      <w:p w14:paraId="6A23D4C2" w14:textId="77777777" w:rsidR="003E1337" w:rsidRPr="007C548B" w:rsidRDefault="003E1337" w:rsidP="00D619AF">
                        <w:pPr>
                          <w:jc w:val="center"/>
                        </w:pPr>
                        <w:r w:rsidRPr="007C548B">
                          <w:t>Cmaj7(#5)</w:t>
                        </w:r>
                      </w:p>
                    </w:txbxContent>
                  </v:textbox>
                </v:shape>
                <v:oval id="Oval 2075" o:spid="_x0000_s1350" style="position:absolute;left:811;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" fillcolor="red"/>
                <v:oval id="Oval 2076" o:spid="_x0000_s1351" style="position:absolute;left:1457;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" fillcolor="red"/>
                <v:oval id="Oval 2077" o:spid="_x0000_s1352" style="position:absolute;left:2749;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" fillcolor="red"/>
                <v:oval id="Oval 2078" o:spid="_x0000_s1353" style="position:absolute;left:2269;top:724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" fillcolor="red"/>
                <v:shape id="Text Box 2079" o:spid="_x0000_s1354" type="#_x0000_t202" style="position:absolute;left:5028;top:6577;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" stroked="f">
                  <v:textbox inset="0,0,0,0">
                    <w:txbxContent>
                      <w:p w14:paraId="2B09422E" w14:textId="77777777" w:rsidR="003E1337" w:rsidRPr="007C548B" w:rsidRDefault="003E1337" w:rsidP="00D619AF">
                        <w:pPr>
                          <w:jc w:val="center"/>
                        </w:pPr>
                        <w:r w:rsidRPr="007C548B">
                          <w:t>Cm</w:t>
                        </w:r>
                      </w:p>
                    </w:txbxContent>
                  </v:textbox>
                </v:shape>
                <v:oval id="Oval 2080" o:spid="_x0000_s1355" style="position:absolute;left:4364;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" fillcolor="red"/>
                <v:oval id="Oval 2081" o:spid="_x0000_s1356" style="position:absolute;left:5656;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" strokecolor="red"/>
                <v:oval id="Oval 2082" o:spid="_x0000_s1357" style="position:absolute;left:4852;top:723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" fillcolor="red"/>
                <v:shape id="Text Box 2083" o:spid="_x0000_s1358" type="#_x0000_t202" style="position:absolute;left:8581;top:6577;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" stroked="f">
                  <v:textbox inset="0,0,0,0">
                    <w:txbxContent>
                      <w:p w14:paraId="3D69CBEE" w14:textId="77777777" w:rsidR="003E1337" w:rsidRPr="007C548B" w:rsidRDefault="003E1337" w:rsidP="00D619AF">
                        <w:pPr>
                          <w:jc w:val="center"/>
                        </w:pPr>
                        <w:r w:rsidRPr="007C548B">
                          <w:t>Cm6</w:t>
                        </w:r>
                      </w:p>
                    </w:txbxContent>
                  </v:textbox>
                </v:shape>
                <v:oval id="Oval 2084" o:spid="_x0000_s1359" style="position:absolute;left:7917;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" fillcolor="red"/>
                <v:oval id="Oval 2085" o:spid="_x0000_s1360" style="position:absolute;left:9209;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" fillcolor="red"/>
                <v:oval id="Oval 2086" o:spid="_x0000_s1361" style="position:absolute;left:9532;top:790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" fillcolor="red"/>
                <v:oval id="Oval 2087" o:spid="_x0000_s1362" style="position:absolute;left:8407;top:721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" fillcolor="red"/>
                <v:shape id="Text Box 2088" o:spid="_x0000_s1363" type="#_x0000_t202" style="position:absolute;left:1475;top:8393;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" stroked="f">
                  <v:textbox inset="0,0,0,0">
                    <w:txbxContent>
                      <w:p w14:paraId="765F7CBB" w14:textId="77777777" w:rsidR="003E1337" w:rsidRPr="007C548B" w:rsidRDefault="003E1337" w:rsidP="00D619AF">
                        <w:pPr>
                          <w:jc w:val="center"/>
                        </w:pPr>
                        <w:r w:rsidRPr="007C548B">
                          <w:t>Cm(add9)</w:t>
                        </w:r>
                      </w:p>
                    </w:txbxContent>
                  </v:textbox>
                </v:shape>
                <v:oval id="Oval 2089" o:spid="_x0000_s1364" style="position:absolute;left:811;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" fillcolor="red"/>
                <v:oval id="Oval 2090" o:spid="_x0000_s1365" style="position:absolute;left:2103;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" fillcolor="red"/>
                <v:oval id="Oval 2091" o:spid="_x0000_s1366" style="position:absolute;left:3395;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" fillcolor="red"/>
                <v:oval id="Oval 2092" o:spid="_x0000_s1367" style="position:absolute;left:1290;top:90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" fillcolor="red"/>
                <v:shape id="Text Box 2093" o:spid="_x0000_s1368" type="#_x0000_t202" style="position:absolute;left:5028;top:8393;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" stroked="f">
                  <v:textbox inset="0,0,0,0">
                    <w:txbxContent>
                      <w:p w14:paraId="7FBE445C" w14:textId="77777777" w:rsidR="003E1337" w:rsidRPr="007C548B" w:rsidRDefault="003E1337" w:rsidP="00D619AF">
                        <w:pPr>
                          <w:jc w:val="center"/>
                        </w:pPr>
                        <w:r w:rsidRPr="007C548B">
                          <w:t>Cm7</w:t>
                        </w:r>
                      </w:p>
                    </w:txbxContent>
                  </v:textbox>
                </v:shape>
                <v:oval id="Oval 2094" o:spid="_x0000_s1369" style="position:absolute;left:4364;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" fillcolor="red"/>
                <v:oval id="Oval 2095" o:spid="_x0000_s1370" style="position:absolute;left:4843;top:90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" fillcolor="red"/>
                <v:oval id="Oval 2096" o:spid="_x0000_s1371" style="position:absolute;left:5656;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" strokecolor="red"/>
                <v:oval id="Oval 2097" o:spid="_x0000_s1372" style="position:absolute;left:6133;top:902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" fillcolor="red"/>
                <v:shape id="Text Box 2098" o:spid="_x0000_s1373" type="#_x0000_t202" style="position:absolute;left:8581;top:8393;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" stroked="f">
                  <v:textbox inset="0,0,0,0">
                    <w:txbxContent>
                      <w:p w14:paraId="6E27D6A0" w14:textId="77777777" w:rsidR="003E1337" w:rsidRPr="007C548B" w:rsidRDefault="003E1337" w:rsidP="00D619AF">
                        <w:pPr>
                          <w:jc w:val="center"/>
                        </w:pPr>
                        <w:r w:rsidRPr="007C548B">
                          <w:t>Cm(maj7)</w:t>
                        </w:r>
                      </w:p>
                    </w:txbxContent>
                  </v:textbox>
                </v:shape>
                <v:oval id="Oval 2099" o:spid="_x0000_s1374" style="position:absolute;left:7934;top:9715;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" fillcolor="red"/>
                <v:oval id="Oval 2100" o:spid="_x0000_s1375" style="position:absolute;left:8413;top:904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" fillcolor="red"/>
                <v:oval id="Oval 2101" o:spid="_x0000_s1376" style="position:absolute;left:9855;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" fillcolor="red"/>
                <v:oval id="Oval 2102" o:spid="_x0000_s1377" style="position:absolute;left:9209;top:9720;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" strokecolor="red"/>
                <v:shape id="Text Box 2103" o:spid="_x0000_s1378" type="#_x0000_t202" style="position:absolute;left:1475;top:10209;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" stroked="f">
                  <v:textbox inset="0,0,0,0">
                    <w:txbxContent>
                      <w:p w14:paraId="03767106" w14:textId="77777777" w:rsidR="003E1337" w:rsidRPr="007C548B" w:rsidRDefault="003E1337" w:rsidP="00D619AF">
                        <w:pPr>
                          <w:jc w:val="center"/>
                        </w:pPr>
                        <w:r w:rsidRPr="007C548B">
                          <w:t>Cm7(b5)</w:t>
                        </w:r>
                      </w:p>
                    </w:txbxContent>
                  </v:textbox>
                </v:shape>
                <v:oval id="Oval 2104" o:spid="_x0000_s1379" style="position:absolute;left:811;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" fillcolor="red"/>
                <v:oval id="Oval 2105" o:spid="_x0000_s1380" style="position:absolute;left:1297;top:108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" strokecolor="red"/>
                <v:oval id="Oval 2106" o:spid="_x0000_s1381" style="position:absolute;left:1934;top:1086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" fillcolor="red"/>
                <v:oval id="Oval 2107" o:spid="_x0000_s1382" style="position:absolute;left:2580;top:1086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" fillcolor="red"/>
                <v:shape id="Text Box 2108" o:spid="_x0000_s1383" type="#_x0000_t202" style="position:absolute;left:5028;top:10209;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" stroked="f">
                  <v:textbox inset="0,0,0,0">
                    <w:txbxContent>
                      <w:p w14:paraId="6D6BDEDD" w14:textId="77777777" w:rsidR="003E1337" w:rsidRPr="007C548B" w:rsidRDefault="003E1337" w:rsidP="00D619AF">
                        <w:pPr>
                          <w:jc w:val="center"/>
                        </w:pPr>
                        <w:r w:rsidRPr="007C548B">
                          <w:t>Cm9</w:t>
                        </w:r>
                      </w:p>
                    </w:txbxContent>
                  </v:textbox>
                </v:shape>
                <v:oval id="Oval 2109" o:spid="_x0000_s1384" style="position:absolute;left:4364;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" fillcolor="red"/>
                <v:oval id="Oval 2110" o:spid="_x0000_s1385" style="position:absolute;left:4860;top:1086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" fillcolor="red"/>
                <v:oval id="Oval 2111" o:spid="_x0000_s1386" style="position:absolute;left:5656;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" strokecolor="red"/>
                <v:oval id="Oval 2112" o:spid="_x0000_s1387" style="position:absolute;left:6948;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" fillcolor="red"/>
                <v:oval id="Oval 2113" o:spid="_x0000_s1388" style="position:absolute;left:6135;top:1086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" fillcolor="red"/>
                <v:shape id="Text Box 2114" o:spid="_x0000_s1389" type="#_x0000_t202" style="position:absolute;left:1475;top:12024;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" stroked="f">
                  <v:textbox inset="0,0,0,0">
                    <w:txbxContent>
                      <w:p w14:paraId="7F062285" w14:textId="77777777" w:rsidR="003E1337" w:rsidRPr="007C548B" w:rsidRDefault="003E1337" w:rsidP="00D619AF">
                        <w:pPr>
                          <w:jc w:val="center"/>
                        </w:pPr>
                        <w:r w:rsidRPr="007C548B">
                          <w:t>C7</w:t>
                        </w:r>
                      </w:p>
                    </w:txbxContent>
                  </v:textbox>
                </v:shape>
                <v:oval id="Oval 2115" o:spid="_x0000_s1390" style="position:absolute;left:811;top:1335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" fillcolor="red"/>
                <v:oval id="Oval 2116" o:spid="_x0000_s1391" style="position:absolute;left:1457;top:1335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" strokecolor="red"/>
                <v:oval id="Oval 2117" o:spid="_x0000_s1392" style="position:absolute;left:2103;top:1335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" strokecolor="red"/>
                <v:oval id="Oval 2118" o:spid="_x0000_s1393" style="position:absolute;left:2584;top:1268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" fillcolor="red"/>
                <v:shape id="Text Box 2119" o:spid="_x0000_s1394" type="#_x0000_t202" style="position:absolute;left:5045;top:12025;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" stroked="f">
                  <v:textbox inset="0,0,0,0">
                    <w:txbxContent>
                      <w:p w14:paraId="79AC4F9E" w14:textId="77777777" w:rsidR="003E1337" w:rsidRPr="007C548B" w:rsidRDefault="003E1337" w:rsidP="00D619AF">
                        <w:pPr>
                          <w:jc w:val="center"/>
                        </w:pPr>
                        <w:r w:rsidRPr="007C548B">
                          <w:t>C7sus4</w:t>
                        </w:r>
                      </w:p>
                    </w:txbxContent>
                  </v:textbox>
                </v:shape>
                <v:oval id="Oval 2120" o:spid="_x0000_s1395" style="position:absolute;left:4381;top:1335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" fillcolor="red"/>
                <v:oval id="Oval 2121" o:spid="_x0000_s1396" style="position:absolute;left:5350;top:1335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" fillcolor="red"/>
                <v:oval id="Oval 2122" o:spid="_x0000_s1397" style="position:absolute;left:5673;top:1335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" fillcolor="red"/>
                <v:oval id="Oval 2123" o:spid="_x0000_s1398" style="position:absolute;left:6135;top:1267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" fillcolor="red"/>
                <v:shape id="Text Box 2124" o:spid="_x0000_s1399" type="#_x0000_t202" style="position:absolute;left:8598;top:12025;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" stroked="f">
                  <v:textbox inset="0,0,0,0">
                    <w:txbxContent>
                      <w:p w14:paraId="14E21263" w14:textId="77777777" w:rsidR="003E1337" w:rsidRPr="007C548B" w:rsidRDefault="003E1337" w:rsidP="00D619AF">
                        <w:pPr>
                          <w:jc w:val="center"/>
                        </w:pPr>
                        <w:r w:rsidRPr="007C548B">
                          <w:t>C7(b5)</w:t>
                        </w:r>
                      </w:p>
                    </w:txbxContent>
                  </v:textbox>
                </v:shape>
                <v:oval id="Oval 2125" o:spid="_x0000_s1400" style="position:absolute;left:7934;top:1335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" fillcolor="red"/>
                <v:oval id="Oval 2126" o:spid="_x0000_s1401" style="position:absolute;left:8580;top:1335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" fillcolor="red"/>
                <v:oval id="Oval 2127" o:spid="_x0000_s1402" style="position:absolute;left:9074;top:1267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" fillcolor="red"/>
                <v:oval id="Oval 2128" o:spid="_x0000_s1403" style="position:absolute;left:9720;top:1267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" fillcolor="red"/>
                <v:shape id="Text Box 2129" o:spid="_x0000_s1404" type="#_x0000_t202" style="position:absolute;left:1475;top:13840;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" stroked="f">
                  <v:textbox inset="0,0,0,0">
                    <w:txbxContent>
                      <w:p w14:paraId="479D2C6F" w14:textId="77777777" w:rsidR="003E1337" w:rsidRPr="007C548B" w:rsidRDefault="003E1337" w:rsidP="00D619AF">
                        <w:pPr>
                          <w:jc w:val="center"/>
                        </w:pPr>
                        <w:r w:rsidRPr="007C548B">
                          <w:t>C7(#5)</w:t>
                        </w:r>
                      </w:p>
                    </w:txbxContent>
                  </v:textbox>
                </v:shape>
                <v:oval id="Oval 2130" o:spid="_x0000_s1405" style="position:absolute;left:811;top:1516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" fillcolor="red"/>
                <v:oval id="Oval 2131" o:spid="_x0000_s1406" style="position:absolute;left:1457;top:15167;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" fillcolor="red"/>
                <v:oval id="Oval 2132" o:spid="_x0000_s1407" style="position:absolute;left:2591;top:1446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" fillcolor="red"/>
                <v:oval id="Oval 2133" o:spid="_x0000_s1408" style="position:absolute;left:2268;top:14464;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" fillcolor="red"/>
                <v:shape id="Text Box 2134" o:spid="_x0000_s1409" type="#_x0000_t202" style="position:absolute;left:5028;top:1384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" stroked="f">
                  <v:textbox inset="0,0,0,0">
                    <w:txbxContent>
                      <w:p w14:paraId="6EEEFF97" w14:textId="77777777" w:rsidR="003E1337" w:rsidRPr="007C548B" w:rsidRDefault="003E1337" w:rsidP="00D619AF">
                        <w:pPr>
                          <w:jc w:val="center"/>
                        </w:pPr>
                        <w:r w:rsidRPr="007C548B">
                          <w:t>C9</w:t>
                        </w:r>
                      </w:p>
                    </w:txbxContent>
                  </v:textbox>
                </v:shape>
                <v:oval id="Oval 2135" o:spid="_x0000_s1410" style="position:absolute;left:4364;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" fillcolor="red"/>
                <v:oval id="Oval 2136" o:spid="_x0000_s1411" style="position:absolute;left:5010;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" fillcolor="red"/>
                <v:oval id="Oval 2137" o:spid="_x0000_s1412" style="position:absolute;left:6948;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" fillcolor="red"/>
                <v:oval id="Oval 2138" o:spid="_x0000_s1413" style="position:absolute;left:6148;top:1447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" fillcolor="red"/>
                <v:oval id="Oval 2139" o:spid="_x0000_s1414" style="position:absolute;left:5656;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" strokecolor="red"/>
                <v:shape id="Text Box 2140" o:spid="_x0000_s1415" type="#_x0000_t202" style="position:absolute;left:8581;top:1384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" stroked="f">
                  <v:textbox inset="0,0,0,0">
                    <w:txbxContent>
                      <w:p w14:paraId="0996F5D3" w14:textId="77777777" w:rsidR="003E1337" w:rsidRPr="007C548B" w:rsidRDefault="003E1337" w:rsidP="00D619AF">
                        <w:pPr>
                          <w:jc w:val="center"/>
                        </w:pPr>
                        <w:r w:rsidRPr="007C548B">
                          <w:t>C9sus4</w:t>
                        </w:r>
                      </w:p>
                    </w:txbxContent>
                  </v:textbox>
                </v:shape>
                <v:oval id="Oval 2141" o:spid="_x0000_s1416" style="position:absolute;left:7917;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" fillcolor="red"/>
                <v:oval id="Oval 2142" o:spid="_x0000_s1417" style="position:absolute;left:8886;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" fillcolor="red"/>
                <v:oval id="Oval 2143" o:spid="_x0000_s1418" style="position:absolute;left:9209;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" fillcolor="red"/>
                <v:oval id="Oval 2144" o:spid="_x0000_s1419" style="position:absolute;left:10501;top:1516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" fillcolor="red"/>
                <v:oval id="Oval 2145" o:spid="_x0000_s1420" style="position:absolute;left:9680;top:1447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" fillcolor="red"/>
                <v:oval id="Oval 2146" o:spid="_x0000_s1421" style="position:absolute;left:9195;top:239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" fillcolor="red"/>
                <v:shape id="Text Box 2147" o:spid="_x0000_s1422" type="#_x0000_t202" style="position:absolute;left:1510;top:106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" stroked="f">
                  <v:textbox inset="0,0,0,0">
                    <w:txbxContent>
                      <w:p w14:paraId="56F7E58B" w14:textId="77777777" w:rsidR="003E1337" w:rsidRPr="007C548B" w:rsidRDefault="003E1337" w:rsidP="00D619AF">
                        <w:pPr>
                          <w:jc w:val="center"/>
                        </w:pPr>
                        <w:r w:rsidRPr="007C548B">
                          <w:t>C</w:t>
                        </w:r>
                      </w:p>
                    </w:txbxContent>
                  </v:textbox>
                </v:shape>
                <v:shape id="Picture 2148" o:spid="_x0000_s1423" type="#_x0000_t75" style="position:absolute;left:4364;top:3403;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">
                  <v:imagedata r:id="rId49" o:title=""/>
                </v:shape>
                <v:shape id="Text Box 2149" o:spid="_x0000_s1424" type="#_x0000_t202" style="position:absolute;left:5028;top:2885;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" stroked="f">
                  <v:textbox inset="0,0,0,0">
                    <w:txbxContent>
                      <w:p w14:paraId="1EC96D50" w14:textId="77777777" w:rsidR="003E1337" w:rsidRPr="007C548B" w:rsidRDefault="003E1337" w:rsidP="00D619AF">
                        <w:pPr>
                          <w:jc w:val="center"/>
                        </w:pPr>
                        <w:r w:rsidRPr="007C548B">
                          <w:t>Csus2</w:t>
                        </w:r>
                      </w:p>
                    </w:txbxContent>
                  </v:textbox>
                </v:shape>
                <v:oval id="Oval 2150" o:spid="_x0000_s1425" style="position:absolute;left:4364;top:421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" fillcolor="red"/>
                <v:oval id="Oval 2151" o:spid="_x0000_s1426" style="position:absolute;left:4695;top:421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" fillcolor="red"/>
                <v:oval id="Oval 2152" o:spid="_x0000_s1427" style="position:absolute;left:6618;top:421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" fillcolor="red"/>
                <v:oval id="Oval 2153" o:spid="_x0000_s1428" style="position:absolute;left:5657;top:421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" fillcolor="red"/>
                <v:shape id="Picture 2154" o:spid="_x0000_s1429" type="#_x0000_t75" style="position:absolute;left:7917;top:3403;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">
                  <v:imagedata r:id="rId49" o:title=""/>
                </v:shape>
                <v:shape id="Text Box 2155" o:spid="_x0000_s1430" type="#_x0000_t202" style="position:absolute;left:8581;top:2885;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" stroked="f">
                  <v:textbox inset="0,0,0,0">
                    <w:txbxContent>
                      <w:p w14:paraId="52E178E8" w14:textId="77777777" w:rsidR="003E1337" w:rsidRPr="007C548B" w:rsidRDefault="003E1337" w:rsidP="00D619AF">
                        <w:pPr>
                          <w:jc w:val="center"/>
                        </w:pPr>
                        <w:r w:rsidRPr="007C548B">
                          <w:t>C6/9</w:t>
                        </w:r>
                      </w:p>
                    </w:txbxContent>
                  </v:textbox>
                </v:shape>
                <v:oval id="Oval 2156" o:spid="_x0000_s1431" style="position:absolute;left:7917;top:421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" fillcolor="red"/>
                <v:oval id="Oval 2157" o:spid="_x0000_s1432" style="position:absolute;left:8563;top:421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" fillcolor="red"/>
                <v:oval id="Oval 2158" o:spid="_x0000_s1433" style="position:absolute;left:10486;top:4212;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" fillcolor="red"/>
                <v:oval id="Oval 2159" o:spid="_x0000_s1434" style="position:absolute;left:9525;top:421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" fillcolor="red"/>
                <v:oval id="Oval 2160" o:spid="_x0000_s1435" style="position:absolute;left:9195;top:4211;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" strokecolor="red"/>
                <v:shape id="Picture 2161" o:spid="_x0000_s1436" type="#_x0000_t75" style="position:absolute;left:811;top:5278;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">
                  <v:imagedata r:id="rId49" o:title=""/>
                </v:shape>
                <v:shape id="Text Box 2162" o:spid="_x0000_s1437" type="#_x0000_t202" style="position:absolute;left:1475;top:4761;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" stroked="f">
                  <v:textbox inset="0,0,0,0">
                    <w:txbxContent>
                      <w:p w14:paraId="1E0C4DF4" w14:textId="77777777" w:rsidR="003E1337" w:rsidRPr="007C548B" w:rsidRDefault="003E1337" w:rsidP="00D619AF">
                        <w:pPr>
                          <w:jc w:val="center"/>
                        </w:pPr>
                        <w:r w:rsidRPr="007C548B">
                          <w:t>Cmaj7</w:t>
                        </w:r>
                      </w:p>
                    </w:txbxContent>
                  </v:textbox>
                </v:shape>
                <v:oval id="Oval 2163" o:spid="_x0000_s1438" style="position:absolute;left:811;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" fillcolor="red"/>
                <v:oval id="Oval 2164" o:spid="_x0000_s1439" style="position:absolute;left:2749;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" fillcolor="red"/>
                <v:oval id="Oval 2165" o:spid="_x0000_s1440" style="position:absolute;left:1457;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" strokecolor="red"/>
                <v:oval id="Oval 2166" o:spid="_x0000_s1441" style="position:absolute;left:2103;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" strokecolor="red"/>
                <v:oval id="Oval 2167" o:spid="_x0000_s1442" style="position:absolute;left:5018;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" fillcolor="red"/>
                <v:oval id="Oval 2168" o:spid="_x0000_s1443" style="position:absolute;left:6941;top:6088;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" fillcolor="red"/>
                <v:shape id="Picture 2169" o:spid="_x0000_s1444" type="#_x0000_t75" style="position:absolute;left:7917;top:10726;width:3224;height:1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">
                  <v:imagedata r:id="rId49" o:title=""/>
                </v:shape>
                <v:shape id="Text Box 2170" o:spid="_x0000_s1445" type="#_x0000_t202" style="position:absolute;left:8581;top:10209;width:1938;height:4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" stroked="f">
                  <v:textbox inset="0,0,0,0">
                    <w:txbxContent>
                      <w:p w14:paraId="6CA46D27" w14:textId="77777777" w:rsidR="003E1337" w:rsidRPr="007C548B" w:rsidRDefault="003E1337" w:rsidP="00D619AF">
                        <w:pPr>
                          <w:jc w:val="center"/>
                        </w:pPr>
                        <w:r w:rsidRPr="007C548B">
                          <w:t>Cm7(11)</w:t>
                        </w:r>
                      </w:p>
                    </w:txbxContent>
                  </v:textbox>
                </v:shape>
                <v:oval id="Oval 2171" o:spid="_x0000_s1446" style="position:absolute;left:7917;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" fillcolor="red"/>
                <v:oval id="Oval 2172" o:spid="_x0000_s1447" style="position:absolute;left:8872;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" fillcolor="red"/>
                <v:oval id="Oval 2173" o:spid="_x0000_s1448" style="position:absolute;left:8413;top:108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" fillcolor="red"/>
                <v:oval id="Oval 2174" o:spid="_x0000_s1449" style="position:absolute;left:9680;top:10849;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" strokecolor="red"/>
                <v:oval id="Oval 2175" o:spid="_x0000_s1450" style="position:absolute;left:9210;top:11536;width:323;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" strokecolor="red"/>
              </v:group>
            </w:pict>
          </mc:Fallback>
        </mc:AlternateContent>
      </w:r>
      <w:r w:rsidR="00D619AF" w:rsidRPr="00CF2529">
        <w:rPr>
          <w:rFonts w:ascii="Arial" w:hAnsi="Arial"/>
        </w:rPr>
        <w:br w:type="page"/>
      </w:r>
      <w:bookmarkStart w:id="169" w:name="_Toc308106869"/>
      <w:r w:rsidR="00D619AF" w:rsidRPr="000479E1">
        <w:lastRenderedPageBreak/>
        <w:t>User Chords</w:t>
      </w:r>
      <w:bookmarkEnd w:id="166"/>
      <w:bookmarkEnd w:id="167"/>
      <w:bookmarkEnd w:id="168"/>
      <w:bookmarkEnd w:id="169"/>
    </w:p>
    <w:p w14:paraId="08D6431A" w14:textId="77777777" w:rsidR="00D619AF" w:rsidRPr="00CF2529" w:rsidRDefault="00D619AF" w:rsidP="00D619AF">
      <w:r w:rsidRPr="00CF2529">
        <w:t xml:space="preserve">Chord Editor implemented in version 3 allows to easily change any factory chord to any fingering you want, and save edited chords within User Chord banks for future use. </w:t>
      </w:r>
    </w:p>
    <w:p w14:paraId="1ED8E06A" w14:textId="77777777" w:rsidR="00D619AF" w:rsidRPr="00CF2529" w:rsidRDefault="00D619AF" w:rsidP="00D619AF">
      <w:r w:rsidRPr="00CF2529">
        <w:t>Being in any chordal mode click User Chords button to open Chord Editor window:</w:t>
      </w:r>
    </w:p>
    <w:p w14:paraId="0125FD2E" w14:textId="3C145DBE" w:rsidR="00D619AF" w:rsidRPr="00CF2529" w:rsidRDefault="006625E6" w:rsidP="00D619AF">
      <w:pPr>
        <w:jc w:val="center"/>
      </w:pPr>
      <w:r>
        <w:rPr>
          <w:noProof/>
          <w:color w:val="FF0000"/>
        </w:rPr>
        <w:drawing>
          <wp:inline distT="0" distB="0" distL="0" distR="0" wp14:anchorId="426FD873" wp14:editId="0C8A98CB">
            <wp:extent cx="3076575" cy="107632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076575" cy="1076325"/>
                    </a:xfrm>
                    <a:prstGeom prst="rect">
                      <a:avLst/>
                    </a:prstGeom>
                    <a:noFill/>
                    <a:ln>
                      <a:noFill/>
                    </a:ln>
                  </pic:spPr>
                </pic:pic>
              </a:graphicData>
            </a:graphic>
          </wp:inline>
        </w:drawing>
      </w:r>
    </w:p>
    <w:p w14:paraId="296E89CE" w14:textId="21A43889" w:rsidR="00D619AF" w:rsidRPr="00CF2529" w:rsidRDefault="006625E6" w:rsidP="00D619AF">
      <w:pPr>
        <w:jc w:val="center"/>
        <w:rPr>
          <w:color w:val="FF0000"/>
        </w:rPr>
      </w:pPr>
      <w:r>
        <w:rPr>
          <w:noProof/>
          <w:color w:val="FF0000"/>
        </w:rPr>
        <w:drawing>
          <wp:inline distT="0" distB="0" distL="0" distR="0" wp14:anchorId="57CF7A5C" wp14:editId="1EAE594A">
            <wp:extent cx="6115050" cy="404812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115050" cy="4048125"/>
                    </a:xfrm>
                    <a:prstGeom prst="rect">
                      <a:avLst/>
                    </a:prstGeom>
                    <a:noFill/>
                    <a:ln>
                      <a:noFill/>
                    </a:ln>
                  </pic:spPr>
                </pic:pic>
              </a:graphicData>
            </a:graphic>
          </wp:inline>
        </w:drawing>
      </w:r>
    </w:p>
    <w:p w14:paraId="10A9713E" w14:textId="77777777" w:rsidR="00D619AF" w:rsidRPr="00BD2E0D" w:rsidRDefault="00D619AF" w:rsidP="00D619AF">
      <w:pPr>
        <w:pStyle w:val="a"/>
      </w:pPr>
      <w:r w:rsidRPr="0098319D">
        <w:t>Chord Editor window</w:t>
      </w:r>
    </w:p>
    <w:p w14:paraId="4F6A087D" w14:textId="77777777" w:rsidR="00D619AF" w:rsidRPr="00CF2529" w:rsidRDefault="00D619AF" w:rsidP="00D619AF">
      <w:pPr>
        <w:pStyle w:val="Heading3"/>
      </w:pPr>
      <w:bookmarkStart w:id="170" w:name="_Toc308106870"/>
      <w:r w:rsidRPr="00CF2529">
        <w:t>Chord Editor</w:t>
      </w:r>
      <w:bookmarkEnd w:id="170"/>
    </w:p>
    <w:p w14:paraId="31D48501" w14:textId="77777777" w:rsidR="00D619AF" w:rsidRPr="00CF2529" w:rsidRDefault="00D619AF" w:rsidP="00D619AF">
      <w:r w:rsidRPr="00CF2529">
        <w:t>Select chord you want to edit by pressing keys on external MIDI keyboard, or by selecting Root/Type/Bass/Position in chord select boxes</w:t>
      </w:r>
    </w:p>
    <w:p w14:paraId="40FF5493" w14:textId="77777777" w:rsidR="00D619AF" w:rsidRPr="001F1C4B" w:rsidRDefault="00D619AF" w:rsidP="00D619AF">
      <w:pPr>
        <w:pStyle w:val="Heading4"/>
      </w:pPr>
      <w:bookmarkStart w:id="171" w:name="_Toc308106871"/>
      <w:r w:rsidRPr="001F1C4B">
        <w:t>Editing chords</w:t>
      </w:r>
      <w:bookmarkEnd w:id="171"/>
    </w:p>
    <w:p w14:paraId="1E5C63BF" w14:textId="77777777" w:rsidR="00D619AF" w:rsidRPr="00CF2529" w:rsidRDefault="00D619AF" w:rsidP="00DB7475">
      <w:pPr>
        <w:numPr>
          <w:ilvl w:val="0"/>
          <w:numId w:val="18"/>
        </w:numPr>
      </w:pPr>
      <w:r w:rsidRPr="00CF2529">
        <w:t>Click on fret to change/insert a note</w:t>
      </w:r>
    </w:p>
    <w:p w14:paraId="596B4FC8" w14:textId="77777777" w:rsidR="00D619AF" w:rsidRPr="00CF2529" w:rsidRDefault="00D619AF" w:rsidP="00DB7475">
      <w:pPr>
        <w:numPr>
          <w:ilvl w:val="0"/>
          <w:numId w:val="18"/>
        </w:numPr>
      </w:pPr>
      <w:r w:rsidRPr="00CF2529">
        <w:t>Click Compare button to compare edited and initial chord</w:t>
      </w:r>
    </w:p>
    <w:p w14:paraId="04E08ABF" w14:textId="77777777" w:rsidR="00D619AF" w:rsidRPr="00CF2529" w:rsidRDefault="00D619AF" w:rsidP="00DB7475">
      <w:pPr>
        <w:numPr>
          <w:ilvl w:val="0"/>
          <w:numId w:val="18"/>
        </w:numPr>
      </w:pPr>
      <w:r w:rsidRPr="00CF2529">
        <w:t>Click Add/Apply button to add edited chord to current bank</w:t>
      </w:r>
    </w:p>
    <w:p w14:paraId="353761C2" w14:textId="77777777" w:rsidR="00D619AF" w:rsidRPr="00CF2529" w:rsidRDefault="00D619AF" w:rsidP="00DB7475">
      <w:pPr>
        <w:numPr>
          <w:ilvl w:val="0"/>
          <w:numId w:val="18"/>
        </w:numPr>
      </w:pPr>
      <w:r w:rsidRPr="00CF2529">
        <w:lastRenderedPageBreak/>
        <w:t>Click Delete button to remove the selected chord from current Bank.</w:t>
      </w:r>
    </w:p>
    <w:p w14:paraId="28AE14F0" w14:textId="77777777" w:rsidR="00D619AF" w:rsidRPr="00A159C3" w:rsidRDefault="00D619AF" w:rsidP="00D619AF">
      <w:pPr>
        <w:pStyle w:val="a0"/>
      </w:pPr>
      <w:r w:rsidRPr="00A159C3">
        <w:t xml:space="preserve">Note, that any User Chord lowest note will be used as Bass I Stroke for Pattern, </w:t>
      </w:r>
      <w:proofErr w:type="spellStart"/>
      <w:r w:rsidRPr="00A159C3">
        <w:t>Bass&amp;Pick</w:t>
      </w:r>
      <w:proofErr w:type="spellEnd"/>
      <w:r w:rsidRPr="00A159C3">
        <w:t xml:space="preserve">, and </w:t>
      </w:r>
      <w:proofErr w:type="spellStart"/>
      <w:r w:rsidRPr="00A159C3">
        <w:t>Bass&amp;Chord</w:t>
      </w:r>
      <w:proofErr w:type="spellEnd"/>
      <w:r w:rsidRPr="00A159C3">
        <w:t xml:space="preserve"> layouts, regardless of Root note in the chord name.</w:t>
      </w:r>
    </w:p>
    <w:p w14:paraId="3965FD46" w14:textId="77777777" w:rsidR="00D619AF" w:rsidRPr="000479E1" w:rsidRDefault="00D619AF" w:rsidP="00D619AF">
      <w:pPr>
        <w:pStyle w:val="Heading4"/>
      </w:pPr>
      <w:bookmarkStart w:id="172" w:name="_Toc308106872"/>
      <w:r w:rsidRPr="000479E1">
        <w:t>Auditioning chords</w:t>
      </w:r>
      <w:bookmarkEnd w:id="172"/>
    </w:p>
    <w:p w14:paraId="18B24837" w14:textId="77777777" w:rsidR="00D619AF" w:rsidRPr="00CF2529" w:rsidRDefault="00D619AF" w:rsidP="00D619AF">
      <w:r w:rsidRPr="00CF2529">
        <w:t xml:space="preserve">a) Press button with speaker icon </w:t>
      </w:r>
    </w:p>
    <w:p w14:paraId="0A891B09" w14:textId="77777777" w:rsidR="00D619AF" w:rsidRPr="001F1C4B" w:rsidRDefault="00D619AF" w:rsidP="00D619AF">
      <w:pPr>
        <w:pStyle w:val="a0"/>
      </w:pPr>
      <w:r w:rsidRPr="001F1C4B">
        <w:t xml:space="preserve">Small button at the right with a dot symbol activates </w:t>
      </w:r>
      <w:r w:rsidRPr="00A159C3">
        <w:t>Auto</w:t>
      </w:r>
      <w:r w:rsidRPr="001F1C4B">
        <w:t xml:space="preserve"> audition mode (any loaded or selected chord will be played automatically)</w:t>
      </w:r>
    </w:p>
    <w:p w14:paraId="48DECC76" w14:textId="77777777" w:rsidR="00D619AF" w:rsidRPr="00CF2529" w:rsidRDefault="00D619AF" w:rsidP="00D619AF">
      <w:r w:rsidRPr="00CF2529">
        <w:t>b) Right-click fretboard and strum strings with a mouse.</w:t>
      </w:r>
    </w:p>
    <w:p w14:paraId="26569A71" w14:textId="77777777" w:rsidR="00D619AF" w:rsidRPr="000479E1" w:rsidRDefault="00D619AF" w:rsidP="00D619AF">
      <w:pPr>
        <w:pStyle w:val="Heading4"/>
      </w:pPr>
      <w:bookmarkStart w:id="173" w:name="_Toc308106873"/>
      <w:r w:rsidRPr="000479E1">
        <w:t>Saving User Chord Bank</w:t>
      </w:r>
      <w:bookmarkEnd w:id="173"/>
    </w:p>
    <w:p w14:paraId="636FB724" w14:textId="77777777" w:rsidR="00D619AF" w:rsidRPr="00CF2529" w:rsidRDefault="00D619AF" w:rsidP="00D619AF">
      <w:r w:rsidRPr="00CF2529">
        <w:t>Press Save button, or rename bank and press Enter to save chord bank to Chord Library.</w:t>
      </w:r>
    </w:p>
    <w:p w14:paraId="4FD1D4F7" w14:textId="77777777" w:rsidR="00D619AF" w:rsidRPr="00CF2529" w:rsidRDefault="00D619AF" w:rsidP="00D619AF">
      <w:r w:rsidRPr="00CF2529">
        <w:t>Delete Bank from Library by pressing ‘Delete icon’.</w:t>
      </w:r>
    </w:p>
    <w:p w14:paraId="3FE3EF5B" w14:textId="77777777" w:rsidR="00D619AF" w:rsidRPr="00CF2529" w:rsidRDefault="00D619AF" w:rsidP="00D619AF">
      <w:r w:rsidRPr="00CF2529">
        <w:t>All user chord names will be displayed with ‘*’ symbol in the Info bar.</w:t>
      </w:r>
    </w:p>
    <w:p w14:paraId="266257EB" w14:textId="77777777" w:rsidR="00D619AF" w:rsidRPr="001F1C4B" w:rsidRDefault="00D619AF" w:rsidP="00D619AF">
      <w:pPr>
        <w:pStyle w:val="Heading4"/>
      </w:pPr>
      <w:bookmarkStart w:id="174" w:name="_Toc308106874"/>
      <w:r w:rsidRPr="001F1C4B">
        <w:t>User Chords view</w:t>
      </w:r>
      <w:bookmarkEnd w:id="174"/>
    </w:p>
    <w:p w14:paraId="25D38E64" w14:textId="77777777" w:rsidR="00D619AF" w:rsidRPr="00CF2529" w:rsidRDefault="00D619AF" w:rsidP="00D619AF">
      <w:r w:rsidRPr="00CF2529">
        <w:t xml:space="preserve">In the right part of Editor </w:t>
      </w:r>
      <w:proofErr w:type="gramStart"/>
      <w:r w:rsidRPr="00CF2529">
        <w:t>window</w:t>
      </w:r>
      <w:proofErr w:type="gramEnd"/>
      <w:r w:rsidRPr="00CF2529">
        <w:t xml:space="preserve"> you see the list of all user chords of all Banks you've created (except for current Bank selected in Bank view at the left), which allows you to compare edited chord fingerings from different Banks, as well as copy any user chord from one Bank to another by simply selecting chord in User Chord view list and pressing Add button.</w:t>
      </w:r>
    </w:p>
    <w:p w14:paraId="400A58C3" w14:textId="77777777" w:rsidR="00D619AF" w:rsidRPr="001F1C4B" w:rsidRDefault="00D619AF" w:rsidP="00D619AF">
      <w:pPr>
        <w:pStyle w:val="a0"/>
      </w:pPr>
      <w:r w:rsidRPr="001F1C4B">
        <w:t>Note, the Bank you select in User Chord Bank combo box will be used for all modes working with chords.</w:t>
      </w:r>
    </w:p>
    <w:p w14:paraId="67FC00C9" w14:textId="77777777" w:rsidR="00D619AF" w:rsidRPr="000479E1" w:rsidRDefault="00D619AF" w:rsidP="00D619AF">
      <w:pPr>
        <w:pStyle w:val="Heading4"/>
      </w:pPr>
      <w:bookmarkStart w:id="175" w:name="_Toc308106875"/>
      <w:r w:rsidRPr="000479E1">
        <w:t>Exporting/</w:t>
      </w:r>
      <w:r w:rsidRPr="001F1C4B">
        <w:t>Importing</w:t>
      </w:r>
      <w:r w:rsidRPr="000479E1">
        <w:t xml:space="preserve"> User Chord Banks</w:t>
      </w:r>
      <w:bookmarkEnd w:id="175"/>
    </w:p>
    <w:p w14:paraId="49B717F4" w14:textId="77777777" w:rsidR="00D619AF" w:rsidRPr="00CF2529" w:rsidRDefault="00D619AF" w:rsidP="00D619AF">
      <w:r w:rsidRPr="00CF2529">
        <w:t>You can export/import single Chord Banks as well as the whole User Chord Library by clicking button with triangle icon and selecting the appropriate item in pop up menu:</w:t>
      </w:r>
    </w:p>
    <w:p w14:paraId="101ECBED" w14:textId="33DF5CD4" w:rsidR="00D619AF" w:rsidRPr="00CF2529" w:rsidRDefault="006625E6" w:rsidP="00D619AF">
      <w:pPr>
        <w:jc w:val="center"/>
      </w:pPr>
      <w:r>
        <w:rPr>
          <w:noProof/>
        </w:rPr>
        <w:drawing>
          <wp:inline distT="0" distB="0" distL="0" distR="0" wp14:anchorId="18F6858F" wp14:editId="0D37E1D5">
            <wp:extent cx="3638550" cy="1933575"/>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638550" cy="1933575"/>
                    </a:xfrm>
                    <a:prstGeom prst="rect">
                      <a:avLst/>
                    </a:prstGeom>
                    <a:noFill/>
                    <a:ln>
                      <a:noFill/>
                    </a:ln>
                  </pic:spPr>
                </pic:pic>
              </a:graphicData>
            </a:graphic>
          </wp:inline>
        </w:drawing>
      </w:r>
    </w:p>
    <w:p w14:paraId="0882063D" w14:textId="77777777" w:rsidR="00D619AF" w:rsidRPr="00CF2529" w:rsidRDefault="00D619AF" w:rsidP="00D619AF">
      <w:r w:rsidRPr="00CF2529">
        <w:t>If you want any Bank to load as default every time you run the plug-in, load the bank and check ‘Set as default’ item in popup menu.</w:t>
      </w:r>
    </w:p>
    <w:p w14:paraId="7F35FC0B" w14:textId="77777777" w:rsidR="00F72345" w:rsidRPr="00FD1DE5" w:rsidRDefault="004F332D" w:rsidP="007F3BAC">
      <w:pPr>
        <w:pStyle w:val="Heading2"/>
      </w:pPr>
      <w:r>
        <w:rPr>
          <w:highlight w:val="yellow"/>
        </w:rPr>
        <w:br w:type="page"/>
      </w:r>
      <w:bookmarkStart w:id="176" w:name="_Toc62863255"/>
      <w:bookmarkStart w:id="177" w:name="_Toc62896024"/>
      <w:bookmarkStart w:id="178" w:name="_Toc108456247"/>
      <w:r w:rsidR="00F72345" w:rsidRPr="00FD1DE5">
        <w:lastRenderedPageBreak/>
        <w:t xml:space="preserve">Velocity Switch </w:t>
      </w:r>
      <w:bookmarkEnd w:id="157"/>
      <w:bookmarkEnd w:id="158"/>
      <w:bookmarkEnd w:id="159"/>
      <w:bookmarkEnd w:id="160"/>
      <w:r w:rsidR="001F00E3" w:rsidRPr="00FD1DE5">
        <w:t>FXs (Harmony, Chords, Bass&amp;Chord, Bass&amp;Pick)</w:t>
      </w:r>
      <w:bookmarkEnd w:id="161"/>
      <w:bookmarkEnd w:id="176"/>
      <w:bookmarkEnd w:id="177"/>
      <w:bookmarkEnd w:id="178"/>
    </w:p>
    <w:p w14:paraId="55132070" w14:textId="0892345F" w:rsidR="00432C60" w:rsidRPr="00CF2529" w:rsidRDefault="006625E6" w:rsidP="00432C60">
      <w:pPr>
        <w:spacing w:before="120"/>
        <w:jc w:val="center"/>
      </w:pPr>
      <w:r w:rsidRPr="00FD1DE5">
        <w:rPr>
          <w:noProof/>
        </w:rPr>
        <w:drawing>
          <wp:inline distT="0" distB="0" distL="0" distR="0" wp14:anchorId="446E7652" wp14:editId="3FA3C390">
            <wp:extent cx="1809750" cy="90487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809750" cy="904875"/>
                    </a:xfrm>
                    <a:prstGeom prst="rect">
                      <a:avLst/>
                    </a:prstGeom>
                    <a:noFill/>
                    <a:ln>
                      <a:noFill/>
                    </a:ln>
                  </pic:spPr>
                </pic:pic>
              </a:graphicData>
            </a:graphic>
          </wp:inline>
        </w:drawing>
      </w:r>
    </w:p>
    <w:p w14:paraId="59D05EFF" w14:textId="77777777" w:rsidR="00F72345" w:rsidRPr="00CF2529" w:rsidRDefault="00F72345" w:rsidP="006B5C02">
      <w:pPr>
        <w:spacing w:before="240"/>
      </w:pPr>
      <w:r w:rsidRPr="00CF2529">
        <w:t xml:space="preserve">There </w:t>
      </w:r>
      <w:r w:rsidR="00C87E7B" w:rsidRPr="00CF2529">
        <w:t>are</w:t>
      </w:r>
      <w:r w:rsidRPr="00CF2529">
        <w:t xml:space="preserve"> a number of guitar effects automatically triggered by note velocity values employed in </w:t>
      </w:r>
      <w:r w:rsidR="00E1407A">
        <w:t>RealEight</w:t>
      </w:r>
      <w:r w:rsidRPr="00CF2529">
        <w:t>:</w:t>
      </w:r>
    </w:p>
    <w:p w14:paraId="29D95593" w14:textId="77777777" w:rsidR="00F72345" w:rsidRPr="00CF2529" w:rsidRDefault="00F72345" w:rsidP="0018732E">
      <w:pPr>
        <w:numPr>
          <w:ilvl w:val="0"/>
          <w:numId w:val="10"/>
        </w:numPr>
      </w:pPr>
      <w:r w:rsidRPr="00CF2529">
        <w:rPr>
          <w:b/>
          <w:bCs/>
        </w:rPr>
        <w:t>Slow Strum on Higher Velo</w:t>
      </w:r>
      <w:r w:rsidRPr="00CF2529">
        <w:t xml:space="preserve"> - in all chord</w:t>
      </w:r>
      <w:r w:rsidR="005C663F" w:rsidRPr="00CF2529">
        <w:t>al</w:t>
      </w:r>
      <w:r w:rsidRPr="00CF2529">
        <w:t xml:space="preserve"> modes you can set a velocity value, after which the program will perform slow strum when playing a chord in the Main zone</w:t>
      </w:r>
      <w:r w:rsidR="00CA0EB2" w:rsidRPr="00CF2529">
        <w:t>.</w:t>
      </w:r>
    </w:p>
    <w:p w14:paraId="11B4A253" w14:textId="77777777" w:rsidR="00F72345" w:rsidRPr="00CF2529" w:rsidRDefault="00F72345" w:rsidP="0018732E">
      <w:pPr>
        <w:numPr>
          <w:ilvl w:val="0"/>
          <w:numId w:val="10"/>
        </w:numPr>
      </w:pPr>
      <w:r w:rsidRPr="00CF2529">
        <w:rPr>
          <w:b/>
          <w:bCs/>
        </w:rPr>
        <w:t>Slow Strum on Lower Velo</w:t>
      </w:r>
      <w:r w:rsidRPr="00CF2529">
        <w:t xml:space="preserve"> - in the same way you can set a velocity value below which the program will perform slow strum when playing a chord in the Main zone</w:t>
      </w:r>
      <w:r w:rsidR="00CA0EB2" w:rsidRPr="00CF2529">
        <w:t>.</w:t>
      </w:r>
    </w:p>
    <w:p w14:paraId="59C40D49" w14:textId="77777777" w:rsidR="00F72345" w:rsidRPr="00CF2529" w:rsidRDefault="00F72345" w:rsidP="007F3BAC">
      <w:pPr>
        <w:numPr>
          <w:ilvl w:val="1"/>
          <w:numId w:val="1"/>
        </w:numPr>
        <w:tabs>
          <w:tab w:val="clear" w:pos="1440"/>
        </w:tabs>
        <w:ind w:left="720"/>
      </w:pPr>
      <w:r w:rsidRPr="00CF2529">
        <w:rPr>
          <w:b/>
          <w:bCs/>
        </w:rPr>
        <w:t>Slide up</w:t>
      </w:r>
      <w:r w:rsidRPr="00CF2529">
        <w:t xml:space="preserve"> - slides up to taken note(s)</w:t>
      </w:r>
      <w:r w:rsidR="00CA0EB2" w:rsidRPr="00CF2529">
        <w:t>.</w:t>
      </w:r>
    </w:p>
    <w:p w14:paraId="513EA021" w14:textId="77777777" w:rsidR="00F72345" w:rsidRPr="00CF2529" w:rsidRDefault="00F72345" w:rsidP="007F3BAC">
      <w:pPr>
        <w:numPr>
          <w:ilvl w:val="1"/>
          <w:numId w:val="1"/>
        </w:numPr>
        <w:tabs>
          <w:tab w:val="clear" w:pos="1440"/>
        </w:tabs>
        <w:ind w:left="720"/>
      </w:pPr>
      <w:r w:rsidRPr="00CF2529">
        <w:rPr>
          <w:b/>
          <w:bCs/>
        </w:rPr>
        <w:t>Slide down</w:t>
      </w:r>
      <w:r w:rsidRPr="00CF2529">
        <w:t xml:space="preserve"> </w:t>
      </w:r>
      <w:r w:rsidR="001F00E3" w:rsidRPr="00CF2529">
        <w:t xml:space="preserve">(Fall) </w:t>
      </w:r>
      <w:r w:rsidRPr="00CF2529">
        <w:t>- slides down from taken note(s)</w:t>
      </w:r>
      <w:r w:rsidR="00CA0EB2" w:rsidRPr="00CF2529">
        <w:t>.</w:t>
      </w:r>
    </w:p>
    <w:p w14:paraId="6A92006E" w14:textId="77777777" w:rsidR="00F72345" w:rsidRPr="00CF2529" w:rsidRDefault="00F72345" w:rsidP="007F3BAC">
      <w:r w:rsidRPr="00CF2529">
        <w:t>You can set the following independent parameters for each effect:</w:t>
      </w:r>
    </w:p>
    <w:p w14:paraId="7E27721F" w14:textId="77777777" w:rsidR="00F72345" w:rsidRPr="00CF2529" w:rsidRDefault="00F72345" w:rsidP="007F3BAC">
      <w:pPr>
        <w:numPr>
          <w:ilvl w:val="0"/>
          <w:numId w:val="2"/>
        </w:numPr>
      </w:pPr>
      <w:r w:rsidRPr="00CF2529">
        <w:rPr>
          <w:b/>
          <w:bCs/>
        </w:rPr>
        <w:t>Velo</w:t>
      </w:r>
      <w:r w:rsidRPr="00CF2529">
        <w:t xml:space="preserve"> (</w:t>
      </w:r>
      <w:r w:rsidR="007874AA" w:rsidRPr="00CF2529">
        <w:t xml:space="preserve">input velocity </w:t>
      </w:r>
      <w:r w:rsidRPr="00CF2529">
        <w:t>threshold)</w:t>
      </w:r>
      <w:r w:rsidR="00CA0EB2" w:rsidRPr="00CF2529">
        <w:t>.</w:t>
      </w:r>
    </w:p>
    <w:p w14:paraId="4A51FA42" w14:textId="77777777" w:rsidR="00F72345" w:rsidRPr="00CF2529" w:rsidRDefault="00F72345" w:rsidP="007F3BAC">
      <w:pPr>
        <w:numPr>
          <w:ilvl w:val="0"/>
          <w:numId w:val="2"/>
        </w:numPr>
      </w:pPr>
      <w:r w:rsidRPr="00CF2529">
        <w:rPr>
          <w:b/>
          <w:bCs/>
        </w:rPr>
        <w:t>Time</w:t>
      </w:r>
      <w:r w:rsidRPr="00CF2529">
        <w:t xml:space="preserve"> (effect duration)</w:t>
      </w:r>
      <w:r w:rsidR="00CA0EB2" w:rsidRPr="00CF2529">
        <w:t>.</w:t>
      </w:r>
    </w:p>
    <w:p w14:paraId="45FA9E80" w14:textId="77777777" w:rsidR="00F72345" w:rsidRPr="00CF2529" w:rsidRDefault="00F72345" w:rsidP="007F3BAC">
      <w:pPr>
        <w:numPr>
          <w:ilvl w:val="0"/>
          <w:numId w:val="2"/>
        </w:numPr>
        <w:rPr>
          <w:sz w:val="26"/>
        </w:rPr>
      </w:pPr>
      <w:r w:rsidRPr="00CF2529">
        <w:rPr>
          <w:b/>
          <w:bCs/>
        </w:rPr>
        <w:t>Steps</w:t>
      </w:r>
      <w:r w:rsidRPr="00CF2529">
        <w:t xml:space="preserve"> (range in semi-tones)</w:t>
      </w:r>
      <w:r w:rsidR="00CA0EB2" w:rsidRPr="00CF2529">
        <w:t>.</w:t>
      </w:r>
    </w:p>
    <w:p w14:paraId="3A9F7D40" w14:textId="77777777" w:rsidR="00F72345" w:rsidRPr="00CF2529" w:rsidRDefault="00F72345" w:rsidP="007F3BAC">
      <w:pPr>
        <w:pStyle w:val="Heading2"/>
        <w:rPr>
          <w:szCs w:val="28"/>
        </w:rPr>
      </w:pPr>
      <w:bookmarkStart w:id="179" w:name="_Toc79224640"/>
      <w:bookmarkStart w:id="180" w:name="_Toc79224826"/>
      <w:bookmarkStart w:id="181" w:name="_Toc79224930"/>
      <w:bookmarkStart w:id="182" w:name="_Toc79226137"/>
      <w:bookmarkStart w:id="183" w:name="_Toc308106853"/>
      <w:bookmarkStart w:id="184" w:name="_Toc62863256"/>
      <w:bookmarkStart w:id="185" w:name="_Toc62896025"/>
      <w:bookmarkStart w:id="186" w:name="_Toc108456248"/>
      <w:r w:rsidRPr="00EC1A0E">
        <w:rPr>
          <w:szCs w:val="28"/>
        </w:rPr>
        <w:t xml:space="preserve">MIDI </w:t>
      </w:r>
      <w:proofErr w:type="gramStart"/>
      <w:r w:rsidRPr="00EC1A0E">
        <w:rPr>
          <w:szCs w:val="28"/>
        </w:rPr>
        <w:t>Controllers</w:t>
      </w:r>
      <w:proofErr w:type="gramEnd"/>
      <w:r w:rsidRPr="00EC1A0E">
        <w:rPr>
          <w:szCs w:val="28"/>
        </w:rPr>
        <w:t xml:space="preserve"> pane</w:t>
      </w:r>
      <w:bookmarkEnd w:id="179"/>
      <w:bookmarkEnd w:id="180"/>
      <w:bookmarkEnd w:id="181"/>
      <w:bookmarkEnd w:id="182"/>
      <w:r w:rsidR="001F00E3" w:rsidRPr="00EC1A0E">
        <w:rPr>
          <w:szCs w:val="28"/>
        </w:rPr>
        <w:t xml:space="preserve"> (</w:t>
      </w:r>
      <w:r w:rsidR="001F00E3" w:rsidRPr="00EC1A0E">
        <w:t>Chords, Bass&amp;Chord, Bass&amp;Pick)</w:t>
      </w:r>
      <w:bookmarkEnd w:id="183"/>
      <w:bookmarkEnd w:id="184"/>
      <w:bookmarkEnd w:id="185"/>
      <w:bookmarkEnd w:id="186"/>
    </w:p>
    <w:p w14:paraId="1394D78B" w14:textId="02E3F46B" w:rsidR="00FA7F5C" w:rsidRPr="003C0DFD" w:rsidRDefault="006625E6" w:rsidP="003C0DFD">
      <w:pPr>
        <w:jc w:val="center"/>
      </w:pPr>
      <w:r>
        <w:rPr>
          <w:noProof/>
        </w:rPr>
        <w:drawing>
          <wp:inline distT="0" distB="0" distL="0" distR="0" wp14:anchorId="5CBE0A8B" wp14:editId="0066CD70">
            <wp:extent cx="1924050" cy="116205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924050" cy="1162050"/>
                    </a:xfrm>
                    <a:prstGeom prst="rect">
                      <a:avLst/>
                    </a:prstGeom>
                    <a:noFill/>
                    <a:ln>
                      <a:noFill/>
                    </a:ln>
                  </pic:spPr>
                </pic:pic>
              </a:graphicData>
            </a:graphic>
          </wp:inline>
        </w:drawing>
      </w:r>
    </w:p>
    <w:p w14:paraId="501DBA6C" w14:textId="77777777" w:rsidR="00F72345" w:rsidRPr="003C0DFD" w:rsidRDefault="00F72345" w:rsidP="003C0DFD">
      <w:r w:rsidRPr="003C0DFD">
        <w:t xml:space="preserve">You can assign various guitar effects to standard MIDI controllers: </w:t>
      </w:r>
    </w:p>
    <w:p w14:paraId="1F85B3A7" w14:textId="77777777" w:rsidR="00F72345" w:rsidRPr="003C0DFD" w:rsidRDefault="00F72345" w:rsidP="00DB7475">
      <w:pPr>
        <w:numPr>
          <w:ilvl w:val="0"/>
          <w:numId w:val="25"/>
        </w:numPr>
      </w:pPr>
      <w:r w:rsidRPr="003C0DFD">
        <w:t>P.B</w:t>
      </w:r>
      <w:r w:rsidR="007C548B">
        <w:rPr>
          <w:rFonts w:ascii="Times New Roman" w:hAnsi="Times New Roman"/>
        </w:rPr>
        <w:t>.</w:t>
      </w:r>
      <w:r w:rsidRPr="003C0DFD">
        <w:t xml:space="preserve"> (Pitch Bender) - Pitch, Slide</w:t>
      </w:r>
      <w:r w:rsidR="00E51CCE" w:rsidRPr="003C0DFD">
        <w:t xml:space="preserve">, </w:t>
      </w:r>
      <w:proofErr w:type="spellStart"/>
      <w:r w:rsidR="00E51CCE" w:rsidRPr="003C0DFD">
        <w:t>VeloAdd</w:t>
      </w:r>
      <w:proofErr w:type="spellEnd"/>
      <w:r w:rsidR="00CA0EB2" w:rsidRPr="003C0DFD">
        <w:t>.</w:t>
      </w:r>
    </w:p>
    <w:p w14:paraId="6749CF27" w14:textId="77777777" w:rsidR="00F72345" w:rsidRPr="003C0DFD" w:rsidRDefault="00F72345" w:rsidP="00DB7475">
      <w:pPr>
        <w:numPr>
          <w:ilvl w:val="0"/>
          <w:numId w:val="25"/>
        </w:numPr>
      </w:pPr>
      <w:r w:rsidRPr="003C0DFD">
        <w:t>M.W. (Modulation Wheel) - Pitch, Slide, Modulation</w:t>
      </w:r>
      <w:r w:rsidR="00CA0EB2" w:rsidRPr="003C0DFD">
        <w:t>.</w:t>
      </w:r>
    </w:p>
    <w:p w14:paraId="159D01EF" w14:textId="77777777" w:rsidR="00F72345" w:rsidRPr="003C0DFD" w:rsidRDefault="00F72345" w:rsidP="00DB7475">
      <w:pPr>
        <w:numPr>
          <w:ilvl w:val="0"/>
          <w:numId w:val="25"/>
        </w:numPr>
      </w:pPr>
      <w:r w:rsidRPr="003C0DFD">
        <w:t>A.T. (After Touch) - Pitch, Modulation</w:t>
      </w:r>
      <w:r w:rsidR="00CA0EB2" w:rsidRPr="003C0DFD">
        <w:t>.</w:t>
      </w:r>
    </w:p>
    <w:p w14:paraId="435FDD7B" w14:textId="77777777" w:rsidR="00F72345" w:rsidRPr="003C0DFD" w:rsidRDefault="00F72345" w:rsidP="003C0DFD">
      <w:r w:rsidRPr="003C0DFD">
        <w:t>In the combo box to the right adjust the range of the effect (in semi-tones).</w:t>
      </w:r>
    </w:p>
    <w:p w14:paraId="4FC07F3D" w14:textId="77777777" w:rsidR="0011141B" w:rsidRPr="003C0DFD" w:rsidRDefault="0007761F" w:rsidP="003C0DFD">
      <w:bookmarkStart w:id="187" w:name="OLE_LINK11"/>
      <w:bookmarkStart w:id="188" w:name="OLE_LINK12"/>
      <w:r w:rsidRPr="003C0DFD">
        <w:t xml:space="preserve">Modulation envelope is adjusted in Tune panel (Left Menu bar in the upper left corner of </w:t>
      </w:r>
      <w:r w:rsidR="00E1407A">
        <w:t>RealEight</w:t>
      </w:r>
      <w:r w:rsidRPr="003C0DFD">
        <w:t xml:space="preserve"> window).</w:t>
      </w:r>
      <w:bookmarkEnd w:id="187"/>
      <w:bookmarkEnd w:id="188"/>
    </w:p>
    <w:p w14:paraId="26DE32E9" w14:textId="77777777" w:rsidR="00F72345" w:rsidRPr="003C0DFD" w:rsidRDefault="0011141B" w:rsidP="00DB7475">
      <w:pPr>
        <w:numPr>
          <w:ilvl w:val="0"/>
          <w:numId w:val="26"/>
        </w:numPr>
      </w:pPr>
      <w:r w:rsidRPr="003C0DFD">
        <w:lastRenderedPageBreak/>
        <w:t xml:space="preserve">Pedal </w:t>
      </w:r>
      <w:r w:rsidR="00B9396D" w:rsidRPr="003C0DFD">
        <w:t>-</w:t>
      </w:r>
      <w:r w:rsidRPr="003C0DFD">
        <w:t xml:space="preserve"> you can use Sustain Pedal to switch various effects on:</w:t>
      </w:r>
    </w:p>
    <w:p w14:paraId="3553CFC4" w14:textId="77777777" w:rsidR="0011141B" w:rsidRPr="003C0DFD" w:rsidRDefault="0011141B" w:rsidP="00DB7475">
      <w:pPr>
        <w:numPr>
          <w:ilvl w:val="1"/>
          <w:numId w:val="26"/>
        </w:numPr>
      </w:pPr>
      <w:r w:rsidRPr="003C0DFD">
        <w:t xml:space="preserve">Sustain </w:t>
      </w:r>
      <w:r w:rsidR="00CA0EB2" w:rsidRPr="003C0DFD">
        <w:t>-</w:t>
      </w:r>
      <w:r w:rsidRPr="003C0DFD">
        <w:t xml:space="preserve"> normal sustain mode</w:t>
      </w:r>
      <w:r w:rsidR="00CA0EB2" w:rsidRPr="003C0DFD">
        <w:t>.</w:t>
      </w:r>
    </w:p>
    <w:p w14:paraId="6B5651BD" w14:textId="77777777" w:rsidR="0011141B" w:rsidRPr="003C0DFD" w:rsidRDefault="0011141B" w:rsidP="00DB7475">
      <w:pPr>
        <w:numPr>
          <w:ilvl w:val="1"/>
          <w:numId w:val="26"/>
        </w:numPr>
      </w:pPr>
      <w:proofErr w:type="spellStart"/>
      <w:r w:rsidRPr="003C0DFD">
        <w:t>ChuckaFull</w:t>
      </w:r>
      <w:proofErr w:type="spellEnd"/>
      <w:r w:rsidRPr="003C0DFD">
        <w:t xml:space="preserve"> </w:t>
      </w:r>
      <w:r w:rsidR="00CA0EB2" w:rsidRPr="003C0DFD">
        <w:t>-</w:t>
      </w:r>
      <w:r w:rsidRPr="003C0DFD">
        <w:t xml:space="preserve"> </w:t>
      </w:r>
      <w:r w:rsidR="00E51CCE" w:rsidRPr="003C0DFD">
        <w:t xml:space="preserve">switches on </w:t>
      </w:r>
      <w:proofErr w:type="spellStart"/>
      <w:r w:rsidR="00E51CCE" w:rsidRPr="003C0DFD">
        <w:t>ChuckaFul</w:t>
      </w:r>
      <w:r w:rsidR="00B15F14" w:rsidRPr="003C0DFD">
        <w:t>l</w:t>
      </w:r>
      <w:proofErr w:type="spellEnd"/>
      <w:r w:rsidR="00B15F14" w:rsidRPr="003C0DFD">
        <w:t xml:space="preserve"> FX</w:t>
      </w:r>
      <w:r w:rsidR="00CA0EB2" w:rsidRPr="003C0DFD">
        <w:t>.</w:t>
      </w:r>
    </w:p>
    <w:p w14:paraId="698AC10F" w14:textId="77777777" w:rsidR="0011141B" w:rsidRPr="003C0DFD" w:rsidRDefault="0011141B" w:rsidP="00DB7475">
      <w:pPr>
        <w:numPr>
          <w:ilvl w:val="1"/>
          <w:numId w:val="26"/>
        </w:numPr>
      </w:pPr>
      <w:proofErr w:type="spellStart"/>
      <w:r w:rsidRPr="003C0DFD">
        <w:t>ChuckaMutes</w:t>
      </w:r>
      <w:proofErr w:type="spellEnd"/>
      <w:r w:rsidRPr="003C0DFD">
        <w:t xml:space="preserve"> </w:t>
      </w:r>
      <w:r w:rsidR="00CA0EB2" w:rsidRPr="003C0DFD">
        <w:t>-</w:t>
      </w:r>
      <w:r w:rsidR="00DC12C6" w:rsidRPr="003C0DFD">
        <w:t xml:space="preserve"> </w:t>
      </w:r>
      <w:r w:rsidR="00B15F14" w:rsidRPr="003C0DFD">
        <w:t xml:space="preserve">switches on </w:t>
      </w:r>
      <w:proofErr w:type="spellStart"/>
      <w:r w:rsidR="00B15F14" w:rsidRPr="003C0DFD">
        <w:t>ChuckaMutes</w:t>
      </w:r>
      <w:proofErr w:type="spellEnd"/>
      <w:r w:rsidR="00B15F14" w:rsidRPr="003C0DFD">
        <w:t xml:space="preserve"> FX</w:t>
      </w:r>
      <w:r w:rsidR="00CA0EB2" w:rsidRPr="003C0DFD">
        <w:t>.</w:t>
      </w:r>
    </w:p>
    <w:p w14:paraId="0B1D50F7" w14:textId="77777777" w:rsidR="0011141B" w:rsidRPr="003C0DFD" w:rsidRDefault="0011141B" w:rsidP="00DB7475">
      <w:pPr>
        <w:numPr>
          <w:ilvl w:val="1"/>
          <w:numId w:val="26"/>
        </w:numPr>
      </w:pPr>
      <w:proofErr w:type="spellStart"/>
      <w:r w:rsidRPr="003C0DFD">
        <w:t>ChuckaMute</w:t>
      </w:r>
      <w:proofErr w:type="spellEnd"/>
      <w:r w:rsidRPr="003C0DFD">
        <w:t xml:space="preserve"> Sust </w:t>
      </w:r>
      <w:r w:rsidR="00CA0EB2" w:rsidRPr="003C0DFD">
        <w:t>-</w:t>
      </w:r>
      <w:r w:rsidRPr="003C0DFD">
        <w:t xml:space="preserve"> </w:t>
      </w:r>
      <w:r w:rsidR="00B15F14" w:rsidRPr="003C0DFD">
        <w:t xml:space="preserve">switches on </w:t>
      </w:r>
      <w:proofErr w:type="spellStart"/>
      <w:r w:rsidR="00B15F14" w:rsidRPr="003C0DFD">
        <w:t>ChuckaMutes</w:t>
      </w:r>
      <w:proofErr w:type="spellEnd"/>
      <w:r w:rsidR="00B15F14" w:rsidRPr="003C0DFD">
        <w:t xml:space="preserve"> FX, simultaneously sustains the sound</w:t>
      </w:r>
      <w:r w:rsidR="00CA0EB2" w:rsidRPr="003C0DFD">
        <w:t>.</w:t>
      </w:r>
    </w:p>
    <w:p w14:paraId="7EB7D883" w14:textId="77777777" w:rsidR="0011141B" w:rsidRPr="003C0DFD" w:rsidRDefault="0011141B" w:rsidP="00DB7475">
      <w:pPr>
        <w:numPr>
          <w:ilvl w:val="1"/>
          <w:numId w:val="26"/>
        </w:numPr>
      </w:pPr>
      <w:r w:rsidRPr="003C0DFD">
        <w:t xml:space="preserve">Open Strings Lock </w:t>
      </w:r>
      <w:r w:rsidR="00CA0EB2" w:rsidRPr="003C0DFD">
        <w:t>-</w:t>
      </w:r>
      <w:r w:rsidR="00B15F14" w:rsidRPr="003C0DFD">
        <w:t xml:space="preserve"> switches on Open Strings Lock FX (open strings used in the current chord will stay in voicing</w:t>
      </w:r>
      <w:r w:rsidR="00C166FB" w:rsidRPr="003C0DFD">
        <w:t>s</w:t>
      </w:r>
      <w:r w:rsidR="00B15F14" w:rsidRPr="003C0DFD">
        <w:t xml:space="preserve"> of the next chords, until the FX is Off)</w:t>
      </w:r>
      <w:r w:rsidR="00CA0EB2" w:rsidRPr="003C0DFD">
        <w:t>.</w:t>
      </w:r>
    </w:p>
    <w:p w14:paraId="6DFA100D" w14:textId="77777777" w:rsidR="007F3BAC" w:rsidRDefault="0081062A" w:rsidP="007F3BAC">
      <w:pPr>
        <w:pStyle w:val="Heading2"/>
      </w:pPr>
      <w:bookmarkStart w:id="189" w:name="_Toc308106854"/>
      <w:bookmarkStart w:id="190" w:name="_Toc62863257"/>
      <w:bookmarkStart w:id="191" w:name="_Toc62896026"/>
      <w:bookmarkStart w:id="192" w:name="_Toc108456249"/>
      <w:bookmarkStart w:id="193" w:name="_Toc79224641"/>
      <w:bookmarkStart w:id="194" w:name="_Toc79224827"/>
      <w:bookmarkStart w:id="195" w:name="_Toc79224931"/>
      <w:bookmarkStart w:id="196" w:name="_Toc79226138"/>
      <w:r>
        <w:rPr>
          <w:szCs w:val="28"/>
        </w:rPr>
        <w:t>S</w:t>
      </w:r>
      <w:r w:rsidR="00400B5D" w:rsidRPr="00CF2529">
        <w:rPr>
          <w:szCs w:val="28"/>
        </w:rPr>
        <w:t>ilent mode (</w:t>
      </w:r>
      <w:r w:rsidR="00400B5D" w:rsidRPr="00CF2529">
        <w:t>Chords, Bass&amp;Chord, Bass&amp;Pick)</w:t>
      </w:r>
      <w:bookmarkEnd w:id="189"/>
      <w:bookmarkEnd w:id="190"/>
      <w:bookmarkEnd w:id="191"/>
      <w:bookmarkEnd w:id="192"/>
    </w:p>
    <w:p w14:paraId="2D46A34F" w14:textId="352FDE94" w:rsidR="00635E86" w:rsidRPr="00CF2529" w:rsidRDefault="006625E6" w:rsidP="003C0DFD">
      <w:pPr>
        <w:jc w:val="center"/>
      </w:pPr>
      <w:r>
        <w:rPr>
          <w:noProof/>
        </w:rPr>
        <w:drawing>
          <wp:inline distT="0" distB="0" distL="0" distR="0" wp14:anchorId="01A75FC6" wp14:editId="3C8E2BB7">
            <wp:extent cx="1790700" cy="126682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790700" cy="1266825"/>
                    </a:xfrm>
                    <a:prstGeom prst="rect">
                      <a:avLst/>
                    </a:prstGeom>
                    <a:noFill/>
                    <a:ln>
                      <a:noFill/>
                    </a:ln>
                  </pic:spPr>
                </pic:pic>
              </a:graphicData>
            </a:graphic>
          </wp:inline>
        </w:drawing>
      </w:r>
    </w:p>
    <w:p w14:paraId="09F3C66C" w14:textId="77777777" w:rsidR="00635E86" w:rsidRPr="00CF2529" w:rsidRDefault="00635E86" w:rsidP="003C0DFD">
      <w:r w:rsidRPr="00CF2529">
        <w:t>All chordal modes allow to use ‘silent’ mode by activating Silent mode button. When Silent mode is on, the keys in the Main zone don’t make any sound, they just define the chords; all strumming and picking is done with keys in the Repeat and Pattern zones. You can use this option any time you want to control chord definition and strumming/picking independently.</w:t>
      </w:r>
    </w:p>
    <w:p w14:paraId="680FE3F7" w14:textId="77777777" w:rsidR="003247ED" w:rsidRPr="008D38F7" w:rsidRDefault="003247ED" w:rsidP="003247ED">
      <w:pPr>
        <w:pStyle w:val="Heading1"/>
        <w:rPr>
          <w:noProof/>
        </w:rPr>
      </w:pPr>
      <w:bookmarkStart w:id="197" w:name="_Ref529465059"/>
      <w:bookmarkStart w:id="198" w:name="_Toc529545895"/>
      <w:bookmarkStart w:id="199" w:name="_Toc20763260"/>
      <w:bookmarkStart w:id="200" w:name="_Toc62840850"/>
      <w:bookmarkStart w:id="201" w:name="_Toc62847003"/>
      <w:bookmarkStart w:id="202" w:name="_Toc108456250"/>
      <w:bookmarkStart w:id="203" w:name="_Hlk62798523"/>
      <w:bookmarkStart w:id="204" w:name="_Toc308106855"/>
      <w:bookmarkStart w:id="205" w:name="_Toc62863258"/>
      <w:bookmarkStart w:id="206" w:name="_Toc62896027"/>
      <w:r w:rsidRPr="008D38F7">
        <w:rPr>
          <w:noProof/>
        </w:rPr>
        <w:lastRenderedPageBreak/>
        <w:t xml:space="preserve">Multi </w:t>
      </w:r>
      <w:r w:rsidRPr="008D38F7">
        <w:rPr>
          <w:noProof/>
          <w:lang w:val="en-US"/>
        </w:rPr>
        <w:t xml:space="preserve">Global </w:t>
      </w:r>
      <w:r w:rsidRPr="008D38F7">
        <w:rPr>
          <w:noProof/>
        </w:rPr>
        <w:t>Mode</w:t>
      </w:r>
      <w:bookmarkEnd w:id="197"/>
      <w:bookmarkEnd w:id="198"/>
      <w:bookmarkEnd w:id="199"/>
      <w:bookmarkEnd w:id="200"/>
      <w:bookmarkEnd w:id="201"/>
      <w:bookmarkEnd w:id="202"/>
    </w:p>
    <w:p w14:paraId="44A9668D" w14:textId="77777777" w:rsidR="003247ED" w:rsidRPr="008D38F7" w:rsidRDefault="003247ED" w:rsidP="003247ED">
      <w:pPr>
        <w:rPr>
          <w:sz w:val="22"/>
        </w:rPr>
      </w:pPr>
      <w:proofErr w:type="spellStart"/>
      <w:r w:rsidRPr="008D38F7">
        <w:t>Multi mode</w:t>
      </w:r>
      <w:proofErr w:type="spellEnd"/>
      <w:r w:rsidRPr="008D38F7">
        <w:t xml:space="preserve"> is a universal mode allowing you to easily assign various guitar techniques you want to produce on the keys of Main and Repeat keyboard zones, such as strumming, muting, and individual string picking. You can also create custom performance modes by combining different techniques in a single set and adding many specific guitar effects, articulations, and additional sounds to the performance.</w:t>
      </w:r>
    </w:p>
    <w:p w14:paraId="31D017AD" w14:textId="77777777" w:rsidR="003247ED" w:rsidRPr="008D38F7" w:rsidRDefault="003247ED" w:rsidP="003247ED">
      <w:r w:rsidRPr="008D38F7">
        <w:t>Click Multi tab to open Multi mode window.</w:t>
      </w:r>
    </w:p>
    <w:p w14:paraId="17290345" w14:textId="013E23AB" w:rsidR="003247ED" w:rsidRPr="008D38F7" w:rsidRDefault="006625E6" w:rsidP="003247ED">
      <w:pPr>
        <w:jc w:val="center"/>
        <w:rPr>
          <w:rFonts w:ascii="Montserrat" w:hAnsi="Montserrat"/>
        </w:rPr>
      </w:pPr>
      <w:r>
        <w:rPr>
          <w:rFonts w:ascii="Montserrat" w:hAnsi="Montserrat"/>
          <w:noProof/>
        </w:rPr>
        <w:drawing>
          <wp:inline distT="0" distB="0" distL="0" distR="0" wp14:anchorId="0D11EA47" wp14:editId="23B8BD2D">
            <wp:extent cx="6115050" cy="253365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115050" cy="2533650"/>
                    </a:xfrm>
                    <a:prstGeom prst="rect">
                      <a:avLst/>
                    </a:prstGeom>
                    <a:noFill/>
                    <a:ln>
                      <a:noFill/>
                    </a:ln>
                  </pic:spPr>
                </pic:pic>
              </a:graphicData>
            </a:graphic>
          </wp:inline>
        </w:drawing>
      </w:r>
    </w:p>
    <w:p w14:paraId="1B6F231E" w14:textId="77777777" w:rsidR="003247ED" w:rsidRPr="008D38F7" w:rsidRDefault="003247ED" w:rsidP="003247ED">
      <w:pPr>
        <w:pStyle w:val="Heading2"/>
      </w:pPr>
      <w:bookmarkStart w:id="207" w:name="_Toc529545896"/>
      <w:bookmarkStart w:id="208" w:name="_Toc20763261"/>
      <w:bookmarkStart w:id="209" w:name="_Toc62840851"/>
      <w:bookmarkStart w:id="210" w:name="_Toc108456251"/>
      <w:r w:rsidRPr="008D38F7">
        <w:t>Performance Presets</w:t>
      </w:r>
      <w:bookmarkEnd w:id="207"/>
      <w:bookmarkEnd w:id="208"/>
      <w:bookmarkEnd w:id="209"/>
      <w:bookmarkEnd w:id="210"/>
    </w:p>
    <w:p w14:paraId="11A30075" w14:textId="77777777" w:rsidR="003247ED" w:rsidRPr="008D38F7" w:rsidRDefault="003247ED" w:rsidP="003247ED">
      <w:r w:rsidRPr="008D38F7">
        <w:t xml:space="preserve">On the lower central part of </w:t>
      </w:r>
      <w:proofErr w:type="spellStart"/>
      <w:r w:rsidRPr="008D38F7">
        <w:t>Multi mode</w:t>
      </w:r>
      <w:proofErr w:type="spellEnd"/>
      <w:r w:rsidRPr="008D38F7">
        <w:t xml:space="preserve"> window you see the </w:t>
      </w:r>
      <w:proofErr w:type="spellStart"/>
      <w:r w:rsidRPr="008D38F7">
        <w:t>Preset</w:t>
      </w:r>
      <w:proofErr w:type="spellEnd"/>
      <w:r w:rsidRPr="008D38F7">
        <w:t xml:space="preserve"> combo box</w:t>
      </w:r>
    </w:p>
    <w:p w14:paraId="355531B7" w14:textId="77777777" w:rsidR="003247ED" w:rsidRPr="008D38F7" w:rsidRDefault="003247ED" w:rsidP="003247ED">
      <w:r w:rsidRPr="008D38F7">
        <w:t xml:space="preserve">The most popular guitar accompaniment techniques that use chords are Strumming, Bass and Strum, and Picking ones. You can find the appropriate presets in </w:t>
      </w:r>
      <w:proofErr w:type="spellStart"/>
      <w:r w:rsidRPr="008D38F7">
        <w:t>Multi mode</w:t>
      </w:r>
      <w:proofErr w:type="spellEnd"/>
      <w:r w:rsidRPr="008D38F7">
        <w:t xml:space="preserve"> </w:t>
      </w:r>
      <w:proofErr w:type="spellStart"/>
      <w:r w:rsidRPr="008D38F7">
        <w:t>Preset</w:t>
      </w:r>
      <w:proofErr w:type="spellEnd"/>
      <w:r w:rsidRPr="008D38F7">
        <w:t xml:space="preserve"> combo box.</w:t>
      </w:r>
    </w:p>
    <w:p w14:paraId="20610F93" w14:textId="1DB1E4B6" w:rsidR="003247ED" w:rsidRPr="008D38F7" w:rsidRDefault="006625E6" w:rsidP="003247ED">
      <w:pPr>
        <w:jc w:val="center"/>
      </w:pPr>
      <w:r w:rsidRPr="00BE1478">
        <w:rPr>
          <w:noProof/>
        </w:rPr>
        <w:drawing>
          <wp:inline distT="0" distB="0" distL="0" distR="0" wp14:anchorId="035553E1" wp14:editId="103A0A82">
            <wp:extent cx="3276600" cy="1000125"/>
            <wp:effectExtent l="0" t="0" r="0" b="0"/>
            <wp:docPr id="41" name="Picture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276600" cy="1000125"/>
                    </a:xfrm>
                    <a:prstGeom prst="rect">
                      <a:avLst/>
                    </a:prstGeom>
                    <a:noFill/>
                    <a:ln>
                      <a:noFill/>
                    </a:ln>
                  </pic:spPr>
                </pic:pic>
              </a:graphicData>
            </a:graphic>
          </wp:inline>
        </w:drawing>
      </w:r>
    </w:p>
    <w:p w14:paraId="469F48ED" w14:textId="77777777" w:rsidR="003247ED" w:rsidRPr="008D38F7" w:rsidRDefault="003247ED" w:rsidP="003247ED">
      <w:pPr>
        <w:tabs>
          <w:tab w:val="left" w:pos="1701"/>
        </w:tabs>
        <w:rPr>
          <w:rFonts w:ascii="Calibri" w:hAnsi="Calibri" w:cs="Calibri"/>
        </w:rPr>
      </w:pPr>
      <w:r w:rsidRPr="008D38F7">
        <w:rPr>
          <w:b/>
        </w:rPr>
        <w:t>Chords</w:t>
      </w:r>
      <w:r w:rsidRPr="008D38F7">
        <w:tab/>
        <w:t xml:space="preserve">- refer to </w:t>
      </w:r>
      <w:hyperlink w:anchor="_Chords_Mode" w:history="1">
        <w:r w:rsidRPr="008D38F7">
          <w:rPr>
            <w:rStyle w:val="Hyperlink"/>
          </w:rPr>
          <w:t>Chords Mode</w:t>
        </w:r>
      </w:hyperlink>
      <w:r w:rsidRPr="008D38F7">
        <w:t xml:space="preserve"> for details</w:t>
      </w:r>
      <w:r w:rsidRPr="008D38F7">
        <w:rPr>
          <w:rFonts w:ascii="Calibri" w:hAnsi="Calibri" w:cs="Calibri"/>
        </w:rPr>
        <w:t xml:space="preserve">. </w:t>
      </w:r>
    </w:p>
    <w:p w14:paraId="67BD93B9" w14:textId="77777777" w:rsidR="003247ED" w:rsidRPr="008D38F7" w:rsidRDefault="003247ED" w:rsidP="003247ED">
      <w:pPr>
        <w:tabs>
          <w:tab w:val="left" w:pos="1701"/>
        </w:tabs>
        <w:rPr>
          <w:rFonts w:ascii="Calibri" w:hAnsi="Calibri"/>
        </w:rPr>
      </w:pPr>
      <w:proofErr w:type="spellStart"/>
      <w:r w:rsidRPr="008D38F7">
        <w:rPr>
          <w:b/>
        </w:rPr>
        <w:t>Bass’n’Chord</w:t>
      </w:r>
      <w:proofErr w:type="spellEnd"/>
      <w:r w:rsidRPr="008D38F7">
        <w:rPr>
          <w:b/>
        </w:rPr>
        <w:t xml:space="preserve"> </w:t>
      </w:r>
      <w:r w:rsidRPr="008D38F7">
        <w:rPr>
          <w:b/>
        </w:rPr>
        <w:tab/>
      </w:r>
      <w:r w:rsidRPr="008D38F7">
        <w:t xml:space="preserve">- refer to </w:t>
      </w:r>
      <w:hyperlink w:anchor="_Bass_&amp;_Chord" w:history="1">
        <w:proofErr w:type="spellStart"/>
        <w:r w:rsidRPr="008D38F7">
          <w:rPr>
            <w:rStyle w:val="Hyperlink"/>
          </w:rPr>
          <w:t>Bass&amp;Chord</w:t>
        </w:r>
        <w:proofErr w:type="spellEnd"/>
        <w:r w:rsidRPr="008D38F7">
          <w:rPr>
            <w:rStyle w:val="Hyperlink"/>
          </w:rPr>
          <w:t xml:space="preserve"> Mode</w:t>
        </w:r>
      </w:hyperlink>
      <w:r w:rsidRPr="008D38F7">
        <w:t xml:space="preserve"> for details.</w:t>
      </w:r>
      <w:r w:rsidRPr="008D38F7">
        <w:rPr>
          <w:rFonts w:ascii="Calibri" w:hAnsi="Calibri"/>
        </w:rPr>
        <w:t xml:space="preserve"> </w:t>
      </w:r>
    </w:p>
    <w:p w14:paraId="6ED90210" w14:textId="77777777" w:rsidR="003247ED" w:rsidRPr="008D38F7" w:rsidRDefault="003247ED" w:rsidP="003247ED">
      <w:pPr>
        <w:tabs>
          <w:tab w:val="left" w:pos="1701"/>
        </w:tabs>
      </w:pPr>
      <w:proofErr w:type="spellStart"/>
      <w:r w:rsidRPr="008D38F7">
        <w:rPr>
          <w:b/>
        </w:rPr>
        <w:t>Bass’n’Pick</w:t>
      </w:r>
      <w:proofErr w:type="spellEnd"/>
      <w:r w:rsidRPr="008D38F7">
        <w:rPr>
          <w:b/>
        </w:rPr>
        <w:tab/>
      </w:r>
      <w:r w:rsidRPr="008D38F7">
        <w:t xml:space="preserve">- refer to </w:t>
      </w:r>
      <w:hyperlink w:anchor="_Bass_&amp;_Pick" w:history="1">
        <w:proofErr w:type="spellStart"/>
        <w:r w:rsidRPr="008D38F7">
          <w:rPr>
            <w:rStyle w:val="Hyperlink"/>
          </w:rPr>
          <w:t>Bass&amp;Pick</w:t>
        </w:r>
        <w:proofErr w:type="spellEnd"/>
        <w:r w:rsidRPr="008D38F7">
          <w:rPr>
            <w:rStyle w:val="Hyperlink"/>
          </w:rPr>
          <w:t xml:space="preserve"> Mode</w:t>
        </w:r>
      </w:hyperlink>
      <w:r w:rsidRPr="008D38F7">
        <w:t xml:space="preserve"> for details.</w:t>
      </w:r>
    </w:p>
    <w:p w14:paraId="16310232" w14:textId="77777777" w:rsidR="003247ED" w:rsidRPr="008D38F7" w:rsidRDefault="003247ED" w:rsidP="003247ED">
      <w:proofErr w:type="spellStart"/>
      <w:r w:rsidRPr="008D38F7">
        <w:t>Preset</w:t>
      </w:r>
      <w:proofErr w:type="spellEnd"/>
      <w:r w:rsidRPr="008D38F7">
        <w:t xml:space="preserve"> combo box also allows you to save all settings made in </w:t>
      </w:r>
      <w:proofErr w:type="spellStart"/>
      <w:r w:rsidRPr="008D38F7">
        <w:t>Multi mode</w:t>
      </w:r>
      <w:proofErr w:type="spellEnd"/>
      <w:r w:rsidRPr="008D38F7">
        <w:t xml:space="preserve"> window and create your custom performance presets for future use. </w:t>
      </w:r>
    </w:p>
    <w:p w14:paraId="712DFEAB" w14:textId="77777777" w:rsidR="003247ED" w:rsidRPr="008D38F7" w:rsidRDefault="003247ED" w:rsidP="003247ED">
      <w:r w:rsidRPr="008D38F7">
        <w:t>Simply click the combo box, type in the name, and press Enter.</w:t>
      </w:r>
    </w:p>
    <w:p w14:paraId="0C8FE368" w14:textId="77777777" w:rsidR="003247ED" w:rsidRPr="008D38F7" w:rsidRDefault="003247ED" w:rsidP="003247ED">
      <w:r w:rsidRPr="008D38F7">
        <w:t xml:space="preserve">Upper part of </w:t>
      </w:r>
      <w:proofErr w:type="spellStart"/>
      <w:r w:rsidRPr="008D38F7">
        <w:t>Multi mode</w:t>
      </w:r>
      <w:proofErr w:type="spellEnd"/>
      <w:r w:rsidRPr="008D38F7">
        <w:t xml:space="preserve"> window presents four parameter sections: Velocity FX, Layout, Chord, and Controllers. </w:t>
      </w:r>
    </w:p>
    <w:p w14:paraId="0713B4DF" w14:textId="77777777" w:rsidR="003247ED" w:rsidRPr="008D38F7" w:rsidRDefault="003247ED" w:rsidP="003247ED">
      <w:r w:rsidRPr="008D38F7">
        <w:lastRenderedPageBreak/>
        <w:t>Most important is Layout section, including main performance setups and controls.</w:t>
      </w:r>
    </w:p>
    <w:p w14:paraId="1A0E894F" w14:textId="77777777" w:rsidR="003247ED" w:rsidRPr="008D38F7" w:rsidRDefault="003247ED" w:rsidP="003247ED">
      <w:pPr>
        <w:pStyle w:val="Heading2"/>
      </w:pPr>
      <w:bookmarkStart w:id="211" w:name="_Toc529545897"/>
      <w:bookmarkStart w:id="212" w:name="_Toc20763262"/>
      <w:bookmarkStart w:id="213" w:name="_Toc62840852"/>
      <w:bookmarkStart w:id="214" w:name="_Toc108456252"/>
      <w:r w:rsidRPr="008D38F7">
        <w:t>Layout Section</w:t>
      </w:r>
      <w:bookmarkEnd w:id="211"/>
      <w:bookmarkEnd w:id="212"/>
      <w:bookmarkEnd w:id="213"/>
      <w:bookmarkEnd w:id="214"/>
    </w:p>
    <w:p w14:paraId="3AB65B50" w14:textId="77777777" w:rsidR="003247ED" w:rsidRPr="008D38F7" w:rsidRDefault="003247ED" w:rsidP="003247ED">
      <w:r w:rsidRPr="008D38F7">
        <w:t xml:space="preserve">Layout section includes four combo boxes titled </w:t>
      </w:r>
      <w:r w:rsidRPr="008D38F7">
        <w:rPr>
          <w:b/>
        </w:rPr>
        <w:t>Strum, Melody, Strings</w:t>
      </w:r>
      <w:r w:rsidRPr="008D38F7">
        <w:t xml:space="preserve">, and </w:t>
      </w:r>
      <w:r w:rsidRPr="008D38F7">
        <w:rPr>
          <w:b/>
        </w:rPr>
        <w:t>Black</w:t>
      </w:r>
      <w:r w:rsidRPr="008D38F7">
        <w:t>.</w:t>
      </w:r>
    </w:p>
    <w:p w14:paraId="00D9EE13" w14:textId="77777777" w:rsidR="003247ED" w:rsidRPr="008D38F7" w:rsidRDefault="003247ED" w:rsidP="003247ED">
      <w:pPr>
        <w:pStyle w:val="a0"/>
      </w:pPr>
      <w:r w:rsidRPr="008D38F7">
        <w:t xml:space="preserve">Note, selecting an item in any section will give you access to its additional options at the right. </w:t>
      </w:r>
    </w:p>
    <w:p w14:paraId="438EF27E" w14:textId="2FB40E1B" w:rsidR="003247ED" w:rsidRPr="008D38F7" w:rsidRDefault="006625E6" w:rsidP="003247ED">
      <w:pPr>
        <w:jc w:val="center"/>
        <w:rPr>
          <w:rFonts w:ascii="Montserrat" w:hAnsi="Montserrat"/>
          <w:noProof/>
        </w:rPr>
      </w:pPr>
      <w:r w:rsidRPr="003247ED">
        <w:rPr>
          <w:rFonts w:ascii="Montserrat" w:hAnsi="Montserrat"/>
          <w:noProof/>
        </w:rPr>
        <w:drawing>
          <wp:inline distT="0" distB="0" distL="0" distR="0" wp14:anchorId="7B7F928C" wp14:editId="3987F44D">
            <wp:extent cx="1981200" cy="1371600"/>
            <wp:effectExtent l="0" t="0" r="0" b="0"/>
            <wp:docPr id="42" name="Picture 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981200" cy="1371600"/>
                    </a:xfrm>
                    <a:prstGeom prst="rect">
                      <a:avLst/>
                    </a:prstGeom>
                    <a:noFill/>
                    <a:ln>
                      <a:noFill/>
                    </a:ln>
                  </pic:spPr>
                </pic:pic>
              </a:graphicData>
            </a:graphic>
          </wp:inline>
        </w:drawing>
      </w:r>
    </w:p>
    <w:p w14:paraId="5DF9B054" w14:textId="77777777" w:rsidR="003247ED" w:rsidRPr="008D38F7" w:rsidRDefault="003247ED" w:rsidP="003247ED">
      <w:pPr>
        <w:pStyle w:val="Heading3"/>
      </w:pPr>
      <w:r w:rsidRPr="008D38F7">
        <w:t>Strum</w:t>
      </w:r>
    </w:p>
    <w:p w14:paraId="4EEE62AD" w14:textId="77777777" w:rsidR="003247ED" w:rsidRPr="008D38F7" w:rsidRDefault="003247ED" w:rsidP="003247ED">
      <w:r w:rsidRPr="008D38F7">
        <w:rPr>
          <w:b/>
        </w:rPr>
        <w:t>Strum</w:t>
      </w:r>
      <w:r w:rsidRPr="008D38F7">
        <w:t xml:space="preserve"> combo box features Chord, Bass, and Silent selections.</w:t>
      </w:r>
    </w:p>
    <w:p w14:paraId="2A4C70B9" w14:textId="77777777" w:rsidR="003247ED" w:rsidRPr="008D38F7" w:rsidRDefault="003247ED" w:rsidP="003247ED">
      <w:pPr>
        <w:pStyle w:val="Heading4"/>
      </w:pPr>
      <w:r w:rsidRPr="008D38F7">
        <w:t>Chord</w:t>
      </w:r>
    </w:p>
    <w:p w14:paraId="518D35EF" w14:textId="70E6E93C" w:rsidR="003247ED" w:rsidRPr="008D38F7" w:rsidRDefault="003247ED" w:rsidP="003247ED">
      <w:r w:rsidRPr="008D38F7">
        <w:t>With Chord setup, Real</w:t>
      </w:r>
      <w:r w:rsidR="00524219">
        <w:t>Eight</w:t>
      </w:r>
      <w:r w:rsidRPr="008D38F7">
        <w:t xml:space="preserve"> detects the chord played in the Main zone of the keyboard (the root note and the name of the chord appear on the black info screen), builds a guitar version of the chord, and plays it using a down strum technique.</w:t>
      </w:r>
    </w:p>
    <w:p w14:paraId="315AEBAA" w14:textId="77777777" w:rsidR="003247ED" w:rsidRPr="008D38F7" w:rsidRDefault="003247ED" w:rsidP="003247ED">
      <w:r w:rsidRPr="008D38F7">
        <w:t>Chord options:</w:t>
      </w:r>
    </w:p>
    <w:p w14:paraId="080FAA6F" w14:textId="381EAAA2" w:rsidR="003247ED" w:rsidRPr="008D38F7" w:rsidRDefault="006625E6" w:rsidP="003247ED">
      <w:pPr>
        <w:jc w:val="center"/>
      </w:pPr>
      <w:r w:rsidRPr="00BE1478">
        <w:rPr>
          <w:noProof/>
        </w:rPr>
        <w:drawing>
          <wp:inline distT="0" distB="0" distL="0" distR="0" wp14:anchorId="204E8429" wp14:editId="3231B5F8">
            <wp:extent cx="2324100" cy="1085850"/>
            <wp:effectExtent l="0" t="0" r="0" b="0"/>
            <wp:docPr id="43"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324100" cy="1085850"/>
                    </a:xfrm>
                    <a:prstGeom prst="rect">
                      <a:avLst/>
                    </a:prstGeom>
                    <a:noFill/>
                    <a:ln>
                      <a:noFill/>
                    </a:ln>
                  </pic:spPr>
                </pic:pic>
              </a:graphicData>
            </a:graphic>
          </wp:inline>
        </w:drawing>
      </w:r>
    </w:p>
    <w:p w14:paraId="5C0A1759" w14:textId="77777777" w:rsidR="003247ED" w:rsidRPr="008D38F7" w:rsidRDefault="003247ED" w:rsidP="00DB7475">
      <w:pPr>
        <w:numPr>
          <w:ilvl w:val="0"/>
          <w:numId w:val="38"/>
        </w:numPr>
      </w:pPr>
      <w:r w:rsidRPr="008D38F7">
        <w:t>Upper/Lower String - allow disabling upper and/or lower strings in played chords.</w:t>
      </w:r>
    </w:p>
    <w:p w14:paraId="0A2EA5ED" w14:textId="77777777" w:rsidR="003247ED" w:rsidRPr="008D38F7" w:rsidRDefault="003247ED" w:rsidP="00DB7475">
      <w:pPr>
        <w:numPr>
          <w:ilvl w:val="0"/>
          <w:numId w:val="38"/>
        </w:numPr>
      </w:pPr>
      <w:r w:rsidRPr="008D38F7">
        <w:t>Chord/Bass - switches on the X/Y chord detect mode letting you construct major/minor triad chords with any desirable note in the Bass.</w:t>
      </w:r>
    </w:p>
    <w:p w14:paraId="3AA01A7D" w14:textId="77777777" w:rsidR="003247ED" w:rsidRPr="008D38F7" w:rsidRDefault="003247ED" w:rsidP="003247ED">
      <w:pPr>
        <w:pStyle w:val="Heading4"/>
      </w:pPr>
      <w:r w:rsidRPr="008D38F7">
        <w:t>Bass</w:t>
      </w:r>
    </w:p>
    <w:p w14:paraId="2B24F964" w14:textId="74E88428" w:rsidR="003247ED" w:rsidRPr="008D38F7" w:rsidRDefault="003247ED" w:rsidP="003247ED">
      <w:r w:rsidRPr="008D38F7">
        <w:t>With Bass setup, Real</w:t>
      </w:r>
      <w:r w:rsidR="00524219">
        <w:t>Eight</w:t>
      </w:r>
      <w:r w:rsidRPr="008D38F7">
        <w:t xml:space="preserve"> detects the chord taken in the Main zone of the keyboard, builds its guitar version, and plays its Root note (Bass I) only. </w:t>
      </w:r>
    </w:p>
    <w:p w14:paraId="44802BD9" w14:textId="77777777" w:rsidR="003247ED" w:rsidRPr="008D38F7" w:rsidRDefault="003247ED" w:rsidP="003247ED">
      <w:r w:rsidRPr="008D38F7">
        <w:t>Bass options:</w:t>
      </w:r>
    </w:p>
    <w:p w14:paraId="041EF85B" w14:textId="188885E3" w:rsidR="003247ED" w:rsidRPr="008D38F7" w:rsidRDefault="006625E6" w:rsidP="003247ED">
      <w:pPr>
        <w:jc w:val="center"/>
      </w:pPr>
      <w:r w:rsidRPr="00BE1478">
        <w:rPr>
          <w:noProof/>
        </w:rPr>
        <w:lastRenderedPageBreak/>
        <w:drawing>
          <wp:inline distT="0" distB="0" distL="0" distR="0" wp14:anchorId="7F30DA4E" wp14:editId="190CBBAC">
            <wp:extent cx="2952750" cy="933450"/>
            <wp:effectExtent l="0" t="0" r="0" b="0"/>
            <wp:docPr id="4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952750" cy="933450"/>
                    </a:xfrm>
                    <a:prstGeom prst="rect">
                      <a:avLst/>
                    </a:prstGeom>
                    <a:noFill/>
                    <a:ln>
                      <a:noFill/>
                    </a:ln>
                  </pic:spPr>
                </pic:pic>
              </a:graphicData>
            </a:graphic>
          </wp:inline>
        </w:drawing>
      </w:r>
    </w:p>
    <w:p w14:paraId="332A6A57" w14:textId="77777777" w:rsidR="003247ED" w:rsidRPr="008D38F7" w:rsidRDefault="003247ED" w:rsidP="00DB7475">
      <w:pPr>
        <w:numPr>
          <w:ilvl w:val="0"/>
          <w:numId w:val="37"/>
        </w:numPr>
      </w:pPr>
      <w:r w:rsidRPr="008D38F7">
        <w:t>Top Strum Voices - specifies number of strings in chords triggered by Repeat zone keys.</w:t>
      </w:r>
    </w:p>
    <w:p w14:paraId="7D3E56AE" w14:textId="77777777" w:rsidR="003247ED" w:rsidRPr="008D38F7" w:rsidRDefault="003247ED" w:rsidP="00DB7475">
      <w:pPr>
        <w:numPr>
          <w:ilvl w:val="0"/>
          <w:numId w:val="37"/>
        </w:numPr>
      </w:pPr>
      <w:r w:rsidRPr="008D38F7">
        <w:t>Chord/Bass - switches on X/Y chord detect mode letting you construct major/minor triad chords with any desirable note in the Bass.</w:t>
      </w:r>
    </w:p>
    <w:p w14:paraId="5B905190" w14:textId="77777777" w:rsidR="003247ED" w:rsidRPr="008D38F7" w:rsidRDefault="003247ED" w:rsidP="00DB7475">
      <w:pPr>
        <w:numPr>
          <w:ilvl w:val="0"/>
          <w:numId w:val="37"/>
        </w:numPr>
      </w:pPr>
      <w:r w:rsidRPr="008D38F7">
        <w:t>Bass Mono - mutes Bass I note when next Bass II is played.</w:t>
      </w:r>
    </w:p>
    <w:p w14:paraId="4A95E0FF" w14:textId="77777777" w:rsidR="003247ED" w:rsidRPr="008D38F7" w:rsidRDefault="003247ED" w:rsidP="00DB7475">
      <w:pPr>
        <w:numPr>
          <w:ilvl w:val="0"/>
          <w:numId w:val="37"/>
        </w:numPr>
      </w:pPr>
      <w:r w:rsidRPr="008D38F7">
        <w:t>Alter Bass - automatically alternates between Bass I and Bass II when same chord is played in the Main zone.</w:t>
      </w:r>
    </w:p>
    <w:p w14:paraId="72E56EC0" w14:textId="77777777" w:rsidR="003247ED" w:rsidRPr="008D38F7" w:rsidRDefault="003247ED" w:rsidP="00DB7475">
      <w:pPr>
        <w:numPr>
          <w:ilvl w:val="0"/>
          <w:numId w:val="37"/>
        </w:numPr>
      </w:pPr>
      <w:r w:rsidRPr="008D38F7">
        <w:t>Drop Bass - lowers Bass I (Root) note by octave to be played on the lowest string possible for current chord position.</w:t>
      </w:r>
    </w:p>
    <w:p w14:paraId="66D6ACF7" w14:textId="77777777" w:rsidR="003247ED" w:rsidRPr="008D38F7" w:rsidRDefault="003247ED" w:rsidP="003247ED">
      <w:r w:rsidRPr="008D38F7">
        <w:t xml:space="preserve">Drop Bass option has four selections - Off, On, </w:t>
      </w:r>
      <w:proofErr w:type="spellStart"/>
      <w:r w:rsidRPr="008D38F7">
        <w:t>Kbd</w:t>
      </w:r>
      <w:proofErr w:type="spellEnd"/>
      <w:r w:rsidRPr="008D38F7">
        <w:t>, and Root.</w:t>
      </w:r>
    </w:p>
    <w:p w14:paraId="54B66B40" w14:textId="37508684" w:rsidR="003247ED" w:rsidRPr="008D38F7" w:rsidRDefault="006625E6" w:rsidP="003247ED">
      <w:pPr>
        <w:jc w:val="center"/>
      </w:pPr>
      <w:r w:rsidRPr="00BE1478">
        <w:rPr>
          <w:noProof/>
        </w:rPr>
        <w:drawing>
          <wp:inline distT="0" distB="0" distL="0" distR="0" wp14:anchorId="1033D222" wp14:editId="7E023FA5">
            <wp:extent cx="1266825" cy="1181100"/>
            <wp:effectExtent l="0" t="0" r="0" b="0"/>
            <wp:docPr id="45"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266825" cy="1181100"/>
                    </a:xfrm>
                    <a:prstGeom prst="rect">
                      <a:avLst/>
                    </a:prstGeom>
                    <a:noFill/>
                    <a:ln>
                      <a:noFill/>
                    </a:ln>
                  </pic:spPr>
                </pic:pic>
              </a:graphicData>
            </a:graphic>
          </wp:inline>
        </w:drawing>
      </w:r>
    </w:p>
    <w:p w14:paraId="753D6930" w14:textId="77777777" w:rsidR="003247ED" w:rsidRPr="008D38F7" w:rsidRDefault="003247ED" w:rsidP="003247ED">
      <w:r w:rsidRPr="008D38F7">
        <w:t>With Drop Bass (</w:t>
      </w:r>
      <w:proofErr w:type="spellStart"/>
      <w:r w:rsidRPr="008D38F7">
        <w:t>Kbd</w:t>
      </w:r>
      <w:proofErr w:type="spellEnd"/>
      <w:r w:rsidRPr="008D38F7">
        <w:t xml:space="preserve">) and Drop Bass (Root) options dropping Bass I note depends on the position of the chord notes played in Main zone or its Root note pitch: </w:t>
      </w:r>
    </w:p>
    <w:p w14:paraId="4FF948B4" w14:textId="77777777" w:rsidR="003247ED" w:rsidRPr="008D38F7" w:rsidRDefault="003247ED" w:rsidP="00DB7475">
      <w:pPr>
        <w:numPr>
          <w:ilvl w:val="0"/>
          <w:numId w:val="57"/>
        </w:numPr>
      </w:pPr>
      <w:r w:rsidRPr="008D38F7">
        <w:t>Drop Bass (</w:t>
      </w:r>
      <w:proofErr w:type="spellStart"/>
      <w:r w:rsidRPr="008D38F7">
        <w:t>Kbd</w:t>
      </w:r>
      <w:proofErr w:type="spellEnd"/>
      <w:r w:rsidRPr="008D38F7">
        <w:t>) - Drop Bass will be applied if the majority of chord notes are lower in pitch than E3.</w:t>
      </w:r>
    </w:p>
    <w:p w14:paraId="2966FB62" w14:textId="77777777" w:rsidR="003247ED" w:rsidRPr="008D38F7" w:rsidRDefault="003247ED" w:rsidP="00DB7475">
      <w:pPr>
        <w:numPr>
          <w:ilvl w:val="0"/>
          <w:numId w:val="57"/>
        </w:numPr>
      </w:pPr>
      <w:r w:rsidRPr="008D38F7">
        <w:t>Drop Bass (Root) - Drop Bass will be applied if the Root note of the chord is lower in pitch than E note.</w:t>
      </w:r>
    </w:p>
    <w:p w14:paraId="6EC697D8" w14:textId="77777777" w:rsidR="003247ED" w:rsidRPr="008D38F7" w:rsidRDefault="003247ED" w:rsidP="003247ED">
      <w:pPr>
        <w:pStyle w:val="Heading4"/>
      </w:pPr>
      <w:r w:rsidRPr="008D38F7">
        <w:t>Silent</w:t>
      </w:r>
    </w:p>
    <w:p w14:paraId="53BC30FA" w14:textId="3A253DCD" w:rsidR="003247ED" w:rsidRPr="008D38F7" w:rsidRDefault="006625E6" w:rsidP="003247ED">
      <w:pPr>
        <w:jc w:val="center"/>
      </w:pPr>
      <w:r w:rsidRPr="00BE1478">
        <w:rPr>
          <w:noProof/>
        </w:rPr>
        <w:drawing>
          <wp:inline distT="0" distB="0" distL="0" distR="0" wp14:anchorId="2F111621" wp14:editId="5345DC67">
            <wp:extent cx="1104900" cy="809625"/>
            <wp:effectExtent l="0" t="0" r="0" b="0"/>
            <wp:docPr id="46"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104900" cy="809625"/>
                    </a:xfrm>
                    <a:prstGeom prst="rect">
                      <a:avLst/>
                    </a:prstGeom>
                    <a:noFill/>
                    <a:ln>
                      <a:noFill/>
                    </a:ln>
                  </pic:spPr>
                </pic:pic>
              </a:graphicData>
            </a:graphic>
          </wp:inline>
        </w:drawing>
      </w:r>
    </w:p>
    <w:p w14:paraId="75AFDC3B" w14:textId="77777777" w:rsidR="003247ED" w:rsidRPr="008D38F7" w:rsidRDefault="003247ED" w:rsidP="003247ED">
      <w:r w:rsidRPr="008D38F7">
        <w:t>With Silent setup, the keys in the Main zone do not make any sound - they just define the chords; all strumming and picking is done with keys in the Repeat zone. You can use the option any time you want to control chord definition and strumming/picking independently.</w:t>
      </w:r>
    </w:p>
    <w:p w14:paraId="76A0B579" w14:textId="77777777" w:rsidR="003247ED" w:rsidRPr="008D38F7" w:rsidRDefault="003247ED" w:rsidP="003247ED">
      <w:pPr>
        <w:pStyle w:val="Heading3"/>
      </w:pPr>
      <w:r w:rsidRPr="008D38F7">
        <w:lastRenderedPageBreak/>
        <w:t>Melody</w:t>
      </w:r>
    </w:p>
    <w:p w14:paraId="0E5ECE7C" w14:textId="77777777" w:rsidR="003247ED" w:rsidRPr="008D38F7" w:rsidRDefault="003247ED" w:rsidP="003247ED">
      <w:r w:rsidRPr="008D38F7">
        <w:rPr>
          <w:b/>
        </w:rPr>
        <w:t>Melody</w:t>
      </w:r>
      <w:r w:rsidRPr="008D38F7">
        <w:t xml:space="preserve"> setup allows you to play solo licks or bass lines in Main zone without switching from Chord mode or jumping to different position on keyboard, and even move individual voices within the played chord.</w:t>
      </w:r>
    </w:p>
    <w:p w14:paraId="66241155" w14:textId="77777777" w:rsidR="003247ED" w:rsidRPr="008D38F7" w:rsidRDefault="003247ED" w:rsidP="003247ED">
      <w:pPr>
        <w:keepNext/>
      </w:pPr>
      <w:r w:rsidRPr="008D38F7">
        <w:rPr>
          <w:b/>
        </w:rPr>
        <w:t>Melody</w:t>
      </w:r>
      <w:r w:rsidRPr="008D38F7">
        <w:t xml:space="preserve"> combo box features four selections: Off, Melody, Voice Leading, and Melody + Voice Leading.</w:t>
      </w:r>
    </w:p>
    <w:p w14:paraId="10B9E31E" w14:textId="4545835E" w:rsidR="003247ED" w:rsidRPr="008D38F7" w:rsidRDefault="006625E6" w:rsidP="003247ED">
      <w:pPr>
        <w:jc w:val="center"/>
      </w:pPr>
      <w:r w:rsidRPr="00BE1478">
        <w:rPr>
          <w:noProof/>
        </w:rPr>
        <w:drawing>
          <wp:inline distT="0" distB="0" distL="0" distR="0" wp14:anchorId="3D8AB72C" wp14:editId="31E55047">
            <wp:extent cx="1800225" cy="1009650"/>
            <wp:effectExtent l="0" t="0" r="0" b="0"/>
            <wp:docPr id="4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800225" cy="1009650"/>
                    </a:xfrm>
                    <a:prstGeom prst="rect">
                      <a:avLst/>
                    </a:prstGeom>
                    <a:noFill/>
                    <a:ln>
                      <a:noFill/>
                    </a:ln>
                  </pic:spPr>
                </pic:pic>
              </a:graphicData>
            </a:graphic>
          </wp:inline>
        </w:drawing>
      </w:r>
    </w:p>
    <w:p w14:paraId="464AA554" w14:textId="77777777" w:rsidR="003247ED" w:rsidRPr="008D38F7" w:rsidRDefault="003247ED" w:rsidP="003247ED">
      <w:pPr>
        <w:pStyle w:val="a"/>
      </w:pPr>
      <w:r w:rsidRPr="008D38F7">
        <w:t>Melody</w:t>
      </w:r>
    </w:p>
    <w:p w14:paraId="38B56088" w14:textId="77777777" w:rsidR="003247ED" w:rsidRPr="008D38F7" w:rsidRDefault="003247ED" w:rsidP="003247ED">
      <w:r w:rsidRPr="008D38F7">
        <w:t>When in Chord setup, you can easily alternate between chord strums and melody licks in Main zone by changing the velocity of the played notes. Higher velocity will produce chord strums, while lower velocity will produce individual notes (</w:t>
      </w:r>
      <w:proofErr w:type="gramStart"/>
      <w:r w:rsidRPr="008D38F7">
        <w:t>i.e.</w:t>
      </w:r>
      <w:proofErr w:type="gramEnd"/>
      <w:r w:rsidRPr="008D38F7">
        <w:t xml:space="preserve"> real pitches you press on the keyboard). The velocity is completely user definable.</w:t>
      </w:r>
    </w:p>
    <w:p w14:paraId="21451328" w14:textId="77777777" w:rsidR="003247ED" w:rsidRPr="008D38F7" w:rsidRDefault="003247ED" w:rsidP="003247ED">
      <w:r w:rsidRPr="008D38F7">
        <w:t>Melody options:</w:t>
      </w:r>
    </w:p>
    <w:p w14:paraId="71FC9F86" w14:textId="3127500E" w:rsidR="003247ED" w:rsidRPr="008D38F7" w:rsidRDefault="006625E6" w:rsidP="003247ED">
      <w:pPr>
        <w:jc w:val="center"/>
      </w:pPr>
      <w:r w:rsidRPr="00BE1478">
        <w:rPr>
          <w:noProof/>
        </w:rPr>
        <w:drawing>
          <wp:inline distT="0" distB="0" distL="0" distR="0" wp14:anchorId="0DA1DBE5" wp14:editId="53EFCA0E">
            <wp:extent cx="2867025" cy="1123950"/>
            <wp:effectExtent l="0" t="0" r="0" b="0"/>
            <wp:docPr id="48"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867025" cy="1123950"/>
                    </a:xfrm>
                    <a:prstGeom prst="rect">
                      <a:avLst/>
                    </a:prstGeom>
                    <a:noFill/>
                    <a:ln>
                      <a:noFill/>
                    </a:ln>
                  </pic:spPr>
                </pic:pic>
              </a:graphicData>
            </a:graphic>
          </wp:inline>
        </w:drawing>
      </w:r>
    </w:p>
    <w:p w14:paraId="0380C827" w14:textId="77777777" w:rsidR="003247ED" w:rsidRPr="008D38F7" w:rsidRDefault="003247ED" w:rsidP="00DB7475">
      <w:pPr>
        <w:numPr>
          <w:ilvl w:val="0"/>
          <w:numId w:val="39"/>
        </w:numPr>
      </w:pPr>
      <w:r w:rsidRPr="008D38F7">
        <w:t>Velo – input velocity threshold.</w:t>
      </w:r>
    </w:p>
    <w:p w14:paraId="7E8B2601" w14:textId="77777777" w:rsidR="003247ED" w:rsidRPr="008D38F7" w:rsidRDefault="003247ED" w:rsidP="00DB7475">
      <w:pPr>
        <w:numPr>
          <w:ilvl w:val="0"/>
          <w:numId w:val="39"/>
        </w:numPr>
      </w:pPr>
      <w:r w:rsidRPr="008D38F7">
        <w:t>Velo+ - add velocity value to melody notes if they are too soft.</w:t>
      </w:r>
    </w:p>
    <w:p w14:paraId="3B3DEA27" w14:textId="77777777" w:rsidR="003247ED" w:rsidRPr="008D38F7" w:rsidRDefault="003247ED" w:rsidP="00DB7475">
      <w:pPr>
        <w:numPr>
          <w:ilvl w:val="0"/>
          <w:numId w:val="39"/>
        </w:numPr>
      </w:pPr>
      <w:r w:rsidRPr="008D38F7">
        <w:t>Octave - transpose Melody by octave.</w:t>
      </w:r>
    </w:p>
    <w:p w14:paraId="514CA253" w14:textId="77777777" w:rsidR="003247ED" w:rsidRPr="008D38F7" w:rsidRDefault="003247ED" w:rsidP="00DB7475">
      <w:pPr>
        <w:numPr>
          <w:ilvl w:val="0"/>
          <w:numId w:val="39"/>
        </w:numPr>
      </w:pPr>
      <w:r w:rsidRPr="008D38F7">
        <w:t>Hammer-On - On/Off Hammer-On effect when playing Melody.</w:t>
      </w:r>
    </w:p>
    <w:p w14:paraId="03FC20EC" w14:textId="77777777" w:rsidR="003247ED" w:rsidRPr="008D38F7" w:rsidRDefault="003247ED" w:rsidP="003247ED">
      <w:pPr>
        <w:jc w:val="center"/>
      </w:pPr>
      <w:r w:rsidRPr="008D38F7">
        <w:t>Voice Leading</w:t>
      </w:r>
    </w:p>
    <w:p w14:paraId="7A87BE3F" w14:textId="77777777" w:rsidR="003247ED" w:rsidRPr="008D38F7" w:rsidRDefault="003247ED" w:rsidP="003247ED">
      <w:r w:rsidRPr="008D38F7">
        <w:t xml:space="preserve">With this setup, you can change individual voices of the chord after it is played. Release any chord note while holding any other and then press another note with lower velocity. This will produce new note over the sustaining chord. </w:t>
      </w:r>
    </w:p>
    <w:p w14:paraId="449A5FC9" w14:textId="77777777" w:rsidR="003247ED" w:rsidRPr="008D38F7" w:rsidRDefault="003247ED" w:rsidP="003247ED">
      <w:r w:rsidRPr="008D38F7">
        <w:t>Voice Leading options:</w:t>
      </w:r>
    </w:p>
    <w:p w14:paraId="7159873F" w14:textId="79E80ACF" w:rsidR="003247ED" w:rsidRPr="008D38F7" w:rsidRDefault="006625E6" w:rsidP="003247ED">
      <w:pPr>
        <w:jc w:val="center"/>
      </w:pPr>
      <w:r w:rsidRPr="00BE1478">
        <w:rPr>
          <w:noProof/>
        </w:rPr>
        <w:drawing>
          <wp:inline distT="0" distB="0" distL="0" distR="0" wp14:anchorId="157D898E" wp14:editId="0BF6109D">
            <wp:extent cx="2895600" cy="1009650"/>
            <wp:effectExtent l="0" t="0" r="0" b="0"/>
            <wp:docPr id="49"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895600" cy="1009650"/>
                    </a:xfrm>
                    <a:prstGeom prst="rect">
                      <a:avLst/>
                    </a:prstGeom>
                    <a:noFill/>
                    <a:ln>
                      <a:noFill/>
                    </a:ln>
                  </pic:spPr>
                </pic:pic>
              </a:graphicData>
            </a:graphic>
          </wp:inline>
        </w:drawing>
      </w:r>
    </w:p>
    <w:p w14:paraId="12A664F0" w14:textId="77777777" w:rsidR="003247ED" w:rsidRPr="008D38F7" w:rsidRDefault="003247ED" w:rsidP="00DB7475">
      <w:pPr>
        <w:numPr>
          <w:ilvl w:val="0"/>
          <w:numId w:val="40"/>
        </w:numPr>
      </w:pPr>
      <w:r w:rsidRPr="008D38F7">
        <w:t>Velo - velocity threshold.</w:t>
      </w:r>
    </w:p>
    <w:p w14:paraId="147B1824" w14:textId="77777777" w:rsidR="003247ED" w:rsidRPr="008D38F7" w:rsidRDefault="003247ED" w:rsidP="00DB7475">
      <w:pPr>
        <w:numPr>
          <w:ilvl w:val="0"/>
          <w:numId w:val="40"/>
        </w:numPr>
      </w:pPr>
      <w:r w:rsidRPr="008D38F7">
        <w:lastRenderedPageBreak/>
        <w:t>Velo+ - add velocity value to new voice notes if they are too soft.</w:t>
      </w:r>
    </w:p>
    <w:p w14:paraId="5159E575" w14:textId="77777777" w:rsidR="003247ED" w:rsidRPr="008D38F7" w:rsidRDefault="003247ED" w:rsidP="00DB7475">
      <w:pPr>
        <w:numPr>
          <w:ilvl w:val="0"/>
          <w:numId w:val="40"/>
        </w:numPr>
      </w:pPr>
      <w:r w:rsidRPr="008D38F7">
        <w:t xml:space="preserve">Bass Only - will trigger the lowest notes possible. </w:t>
      </w:r>
    </w:p>
    <w:p w14:paraId="00C4A52E" w14:textId="77777777" w:rsidR="003247ED" w:rsidRPr="008D38F7" w:rsidRDefault="003247ED" w:rsidP="003247ED">
      <w:pPr>
        <w:jc w:val="center"/>
      </w:pPr>
      <w:r w:rsidRPr="008D38F7">
        <w:t>Melody + Voice Leading</w:t>
      </w:r>
    </w:p>
    <w:p w14:paraId="130189DD" w14:textId="77777777" w:rsidR="003247ED" w:rsidRPr="008D38F7" w:rsidRDefault="003247ED" w:rsidP="003247ED">
      <w:r w:rsidRPr="008D38F7">
        <w:t xml:space="preserve">This setup is a combination of Melody and Voice Leading setups. </w:t>
      </w:r>
    </w:p>
    <w:p w14:paraId="3D12A6F2" w14:textId="77777777" w:rsidR="003247ED" w:rsidRPr="008D38F7" w:rsidRDefault="003247ED" w:rsidP="003247ED">
      <w:pPr>
        <w:pStyle w:val="Heading3"/>
      </w:pPr>
      <w:r w:rsidRPr="008D38F7">
        <w:t>Strings</w:t>
      </w:r>
    </w:p>
    <w:p w14:paraId="0F9B7815" w14:textId="77777777" w:rsidR="003247ED" w:rsidRPr="008D38F7" w:rsidRDefault="003247ED" w:rsidP="003247ED">
      <w:r w:rsidRPr="008D38F7">
        <w:rPr>
          <w:b/>
        </w:rPr>
        <w:t>Strings</w:t>
      </w:r>
      <w:r w:rsidRPr="008D38F7">
        <w:t xml:space="preserve"> setup lets you assign String keys of various ranges to Left or Right Repeat zones.</w:t>
      </w:r>
    </w:p>
    <w:p w14:paraId="5A5A7779" w14:textId="77777777" w:rsidR="003247ED" w:rsidRPr="008D38F7" w:rsidRDefault="003247ED" w:rsidP="003247ED">
      <w:r w:rsidRPr="008D38F7">
        <w:rPr>
          <w:b/>
        </w:rPr>
        <w:t>Strings</w:t>
      </w:r>
      <w:r w:rsidRPr="008D38F7">
        <w:t xml:space="preserve"> combo box includes four selections: Off, Right Hand (C-C’), Right Hand (C-A#), Left Hand (C-A#), and Left Hand (E-A):</w:t>
      </w:r>
    </w:p>
    <w:p w14:paraId="5BA63F7D" w14:textId="11EB9012" w:rsidR="003247ED" w:rsidRPr="008D38F7" w:rsidRDefault="006625E6" w:rsidP="003247ED">
      <w:pPr>
        <w:jc w:val="center"/>
      </w:pPr>
      <w:r w:rsidRPr="00BE1478">
        <w:rPr>
          <w:noProof/>
        </w:rPr>
        <w:drawing>
          <wp:inline distT="0" distB="0" distL="0" distR="0" wp14:anchorId="0C12CA41" wp14:editId="55BEC07E">
            <wp:extent cx="1819275" cy="971550"/>
            <wp:effectExtent l="0" t="0" r="0" b="0"/>
            <wp:docPr id="50" name="Рисунок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819275" cy="971550"/>
                    </a:xfrm>
                    <a:prstGeom prst="rect">
                      <a:avLst/>
                    </a:prstGeom>
                    <a:noFill/>
                    <a:ln>
                      <a:noFill/>
                    </a:ln>
                  </pic:spPr>
                </pic:pic>
              </a:graphicData>
            </a:graphic>
          </wp:inline>
        </w:drawing>
      </w:r>
    </w:p>
    <w:p w14:paraId="13DE72C8" w14:textId="77777777" w:rsidR="003247ED" w:rsidRPr="008D38F7" w:rsidRDefault="003247ED" w:rsidP="003247ED">
      <w:r w:rsidRPr="008D38F7">
        <w:t xml:space="preserve">The selected key range will be greyed out on the virtual keyboard in the appropriate Repeat zone. </w:t>
      </w:r>
    </w:p>
    <w:p w14:paraId="57E62A5D" w14:textId="77777777" w:rsidR="003247ED" w:rsidRPr="008D38F7" w:rsidRDefault="003247ED" w:rsidP="003247ED">
      <w:pPr>
        <w:keepNext/>
      </w:pPr>
      <w:r w:rsidRPr="008D38F7">
        <w:t>Key to string layouts:</w:t>
      </w:r>
    </w:p>
    <w:p w14:paraId="33F4051B" w14:textId="77777777" w:rsidR="003247ED" w:rsidRPr="008D38F7" w:rsidRDefault="003247ED" w:rsidP="00DB7475">
      <w:pPr>
        <w:numPr>
          <w:ilvl w:val="0"/>
          <w:numId w:val="41"/>
        </w:numPr>
      </w:pPr>
      <w:r w:rsidRPr="008D38F7">
        <w:t>Right Hand (C-C’) - C, D, E, F, G, A keys trigger Bass I, Bass II, 4th, 3rd, 2nd strings, while A, A#, B and C’ trigger the 1st string.</w:t>
      </w:r>
    </w:p>
    <w:p w14:paraId="3374B60D" w14:textId="77777777" w:rsidR="003247ED" w:rsidRPr="008D38F7" w:rsidRDefault="003247ED" w:rsidP="00DB7475">
      <w:pPr>
        <w:numPr>
          <w:ilvl w:val="0"/>
          <w:numId w:val="41"/>
        </w:numPr>
      </w:pPr>
      <w:r w:rsidRPr="008D38F7">
        <w:t>Right Hand (C-A#) - C, D, E, F, G, A keys trigger Bass I, Bass II, 4th, 3rd, 2nd, 1st strings, while B and C’ trigger Up Strum and Down Strum.</w:t>
      </w:r>
    </w:p>
    <w:p w14:paraId="1F78D103" w14:textId="77777777" w:rsidR="003247ED" w:rsidRPr="008D38F7" w:rsidRDefault="003247ED" w:rsidP="00DB7475">
      <w:pPr>
        <w:numPr>
          <w:ilvl w:val="0"/>
          <w:numId w:val="41"/>
        </w:numPr>
      </w:pPr>
      <w:r w:rsidRPr="008D38F7">
        <w:t>Left Hand (C-A#) - C, D, E, F, G, A keys trigger Bass I, Bass II, 4th, 3rd, 2nd, 1st strings.</w:t>
      </w:r>
    </w:p>
    <w:p w14:paraId="78F73415" w14:textId="77777777" w:rsidR="003247ED" w:rsidRPr="008D38F7" w:rsidRDefault="003247ED" w:rsidP="003247ED">
      <w:pPr>
        <w:pStyle w:val="Heading3"/>
      </w:pPr>
      <w:r w:rsidRPr="008D38F7">
        <w:t>Black</w:t>
      </w:r>
    </w:p>
    <w:p w14:paraId="3E95FB38" w14:textId="77777777" w:rsidR="003247ED" w:rsidRPr="008D38F7" w:rsidRDefault="003247ED" w:rsidP="003247ED">
      <w:r w:rsidRPr="008D38F7">
        <w:rPr>
          <w:b/>
        </w:rPr>
        <w:t>Black</w:t>
      </w:r>
      <w:r w:rsidRPr="008D38F7">
        <w:t xml:space="preserve"> setup allows you to assign individual sounds and effects on black keys of the string group. </w:t>
      </w:r>
      <w:r w:rsidRPr="008D38F7">
        <w:rPr>
          <w:b/>
        </w:rPr>
        <w:t>Black</w:t>
      </w:r>
      <w:r w:rsidRPr="008D38F7">
        <w:t xml:space="preserve"> combo box features six selections: Unison, Chromatic, Harmonics, Strum, Mute, and ‘Do Hi velo FX’:</w:t>
      </w:r>
    </w:p>
    <w:p w14:paraId="1AD37B46" w14:textId="25A9FA7C" w:rsidR="003247ED" w:rsidRPr="008D38F7" w:rsidRDefault="006625E6" w:rsidP="003247ED">
      <w:pPr>
        <w:jc w:val="center"/>
      </w:pPr>
      <w:r w:rsidRPr="00BE1478">
        <w:rPr>
          <w:noProof/>
        </w:rPr>
        <w:drawing>
          <wp:inline distT="0" distB="0" distL="0" distR="0" wp14:anchorId="47E5E5E5" wp14:editId="2D7CBEA1">
            <wp:extent cx="1676400" cy="1381125"/>
            <wp:effectExtent l="0" t="0" r="0" b="0"/>
            <wp:docPr id="51"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676400" cy="1381125"/>
                    </a:xfrm>
                    <a:prstGeom prst="rect">
                      <a:avLst/>
                    </a:prstGeom>
                    <a:noFill/>
                    <a:ln>
                      <a:noFill/>
                    </a:ln>
                  </pic:spPr>
                </pic:pic>
              </a:graphicData>
            </a:graphic>
          </wp:inline>
        </w:drawing>
      </w:r>
    </w:p>
    <w:p w14:paraId="3E2CDD6F" w14:textId="77777777" w:rsidR="003247ED" w:rsidRPr="008D38F7" w:rsidRDefault="003247ED" w:rsidP="00DB7475">
      <w:pPr>
        <w:numPr>
          <w:ilvl w:val="0"/>
          <w:numId w:val="42"/>
        </w:numPr>
      </w:pPr>
      <w:r w:rsidRPr="008D38F7">
        <w:t>Unison - doubles some strings for making single-string tremolo performance easy.</w:t>
      </w:r>
    </w:p>
    <w:p w14:paraId="5A37BD38" w14:textId="77777777" w:rsidR="003247ED" w:rsidRPr="008D38F7" w:rsidRDefault="003247ED" w:rsidP="00DB7475">
      <w:pPr>
        <w:numPr>
          <w:ilvl w:val="0"/>
          <w:numId w:val="42"/>
        </w:numPr>
      </w:pPr>
      <w:r w:rsidRPr="008D38F7">
        <w:t xml:space="preserve">Chromatic - sets the black string keys to play notes one semi-tone down from their respective string voices. </w:t>
      </w:r>
    </w:p>
    <w:p w14:paraId="2762FBA4" w14:textId="77777777" w:rsidR="003247ED" w:rsidRPr="008D38F7" w:rsidRDefault="003247ED" w:rsidP="00DB7475">
      <w:pPr>
        <w:numPr>
          <w:ilvl w:val="0"/>
          <w:numId w:val="42"/>
        </w:numPr>
      </w:pPr>
      <w:r w:rsidRPr="008D38F7">
        <w:lastRenderedPageBreak/>
        <w:t>Harmonics - black keys trigger Harmonics for current chord notes.</w:t>
      </w:r>
    </w:p>
    <w:p w14:paraId="1B5C8471" w14:textId="77777777" w:rsidR="003247ED" w:rsidRPr="008D38F7" w:rsidRDefault="003247ED" w:rsidP="00DB7475">
      <w:pPr>
        <w:numPr>
          <w:ilvl w:val="0"/>
          <w:numId w:val="42"/>
        </w:numPr>
      </w:pPr>
      <w:r w:rsidRPr="008D38F7">
        <w:t>Strum - C#, D#, and A# trigger Full Strum chords, while F# and G# trigger Muted Strums.</w:t>
      </w:r>
    </w:p>
    <w:p w14:paraId="4751AFED" w14:textId="77777777" w:rsidR="003247ED" w:rsidRPr="008D38F7" w:rsidRDefault="003247ED" w:rsidP="00DB7475">
      <w:pPr>
        <w:numPr>
          <w:ilvl w:val="0"/>
          <w:numId w:val="42"/>
        </w:numPr>
      </w:pPr>
      <w:r w:rsidRPr="008D38F7">
        <w:t>Mute - all black keys trigger Muted Strums.</w:t>
      </w:r>
    </w:p>
    <w:p w14:paraId="23D6FEE0" w14:textId="77777777" w:rsidR="003247ED" w:rsidRPr="008D38F7" w:rsidRDefault="003247ED" w:rsidP="00DB7475">
      <w:pPr>
        <w:numPr>
          <w:ilvl w:val="0"/>
          <w:numId w:val="42"/>
        </w:numPr>
      </w:pPr>
      <w:r w:rsidRPr="008D38F7">
        <w:t>Do Hi velo FX - black keys produce velocity free Hammer-On or Slider effect selected in Hi velo combo box of Velocity FX section.</w:t>
      </w:r>
    </w:p>
    <w:p w14:paraId="09FCA0CF" w14:textId="77777777" w:rsidR="003247ED" w:rsidRPr="008D38F7" w:rsidRDefault="003247ED" w:rsidP="003247ED">
      <w:pPr>
        <w:pStyle w:val="Heading2"/>
      </w:pPr>
      <w:bookmarkStart w:id="215" w:name="_Toc529545898"/>
      <w:bookmarkStart w:id="216" w:name="_Toc20763263"/>
      <w:bookmarkStart w:id="217" w:name="_Toc62840853"/>
      <w:bookmarkStart w:id="218" w:name="_Toc108456253"/>
      <w:r w:rsidRPr="008D38F7">
        <w:t>Chord Section</w:t>
      </w:r>
      <w:bookmarkEnd w:id="215"/>
      <w:bookmarkEnd w:id="216"/>
      <w:bookmarkEnd w:id="217"/>
      <w:bookmarkEnd w:id="218"/>
    </w:p>
    <w:p w14:paraId="3BB1D8FA" w14:textId="77777777" w:rsidR="003247ED" w:rsidRPr="008D38F7" w:rsidRDefault="003247ED" w:rsidP="003247ED">
      <w:r w:rsidRPr="008D38F7">
        <w:t xml:space="preserve">Chord section allows you to assign various velocity controlled strumming techniques, change chord position/inversion, and gain access to User Chord Editor window and Options panel. </w:t>
      </w:r>
    </w:p>
    <w:p w14:paraId="30DDB601" w14:textId="67A7EC05" w:rsidR="003247ED" w:rsidRPr="008D38F7" w:rsidRDefault="006625E6" w:rsidP="003247ED">
      <w:pPr>
        <w:jc w:val="center"/>
        <w:rPr>
          <w:noProof/>
        </w:rPr>
      </w:pPr>
      <w:r w:rsidRPr="00BE1478">
        <w:rPr>
          <w:noProof/>
        </w:rPr>
        <w:drawing>
          <wp:inline distT="0" distB="0" distL="0" distR="0" wp14:anchorId="59B16A91" wp14:editId="7F75DCE3">
            <wp:extent cx="1790700" cy="1333500"/>
            <wp:effectExtent l="0" t="0" r="0" b="0"/>
            <wp:docPr id="52" name="Picture 665" descr="Chord 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5" descr="Chord All"/>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790700" cy="1333500"/>
                    </a:xfrm>
                    <a:prstGeom prst="rect">
                      <a:avLst/>
                    </a:prstGeom>
                    <a:noFill/>
                    <a:ln>
                      <a:noFill/>
                    </a:ln>
                  </pic:spPr>
                </pic:pic>
              </a:graphicData>
            </a:graphic>
          </wp:inline>
        </w:drawing>
      </w:r>
    </w:p>
    <w:p w14:paraId="449C0D45" w14:textId="77777777" w:rsidR="003247ED" w:rsidRPr="008D38F7" w:rsidRDefault="003247ED" w:rsidP="003247ED">
      <w:pPr>
        <w:pStyle w:val="Heading3"/>
      </w:pPr>
      <w:r w:rsidRPr="008D38F7">
        <w:t>Dyn</w:t>
      </w:r>
    </w:p>
    <w:p w14:paraId="31B5DFCB" w14:textId="77777777" w:rsidR="003247ED" w:rsidRPr="008D38F7" w:rsidRDefault="003247ED" w:rsidP="003247ED">
      <w:r w:rsidRPr="008D38F7">
        <w:t xml:space="preserve">Clicking </w:t>
      </w:r>
      <w:proofErr w:type="spellStart"/>
      <w:r w:rsidRPr="008D38F7">
        <w:rPr>
          <w:b/>
        </w:rPr>
        <w:t>Dyn</w:t>
      </w:r>
      <w:proofErr w:type="spellEnd"/>
      <w:r w:rsidRPr="008D38F7">
        <w:rPr>
          <w:b/>
        </w:rPr>
        <w:t xml:space="preserve"> </w:t>
      </w:r>
      <w:r w:rsidRPr="008D38F7">
        <w:t>(Dynamics) combo box gives you four selections: Full Strum, Velo Strum 1, Velo Strum 2, and Velo Strum 3.</w:t>
      </w:r>
    </w:p>
    <w:p w14:paraId="29572C6A" w14:textId="643A82B9" w:rsidR="003247ED" w:rsidRPr="008D38F7" w:rsidRDefault="006625E6" w:rsidP="003247ED">
      <w:pPr>
        <w:jc w:val="center"/>
        <w:rPr>
          <w:lang w:val="ru-RU"/>
        </w:rPr>
      </w:pPr>
      <w:r w:rsidRPr="00BE1478">
        <w:rPr>
          <w:noProof/>
        </w:rPr>
        <w:drawing>
          <wp:inline distT="0" distB="0" distL="0" distR="0" wp14:anchorId="0652177E" wp14:editId="2ECF5D49">
            <wp:extent cx="1743075" cy="1304925"/>
            <wp:effectExtent l="0" t="0" r="0" b="0"/>
            <wp:docPr id="5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743075" cy="1304925"/>
                    </a:xfrm>
                    <a:prstGeom prst="rect">
                      <a:avLst/>
                    </a:prstGeom>
                    <a:noFill/>
                    <a:ln>
                      <a:noFill/>
                    </a:ln>
                  </pic:spPr>
                </pic:pic>
              </a:graphicData>
            </a:graphic>
          </wp:inline>
        </w:drawing>
      </w:r>
    </w:p>
    <w:p w14:paraId="104FA4CB" w14:textId="77777777" w:rsidR="003247ED" w:rsidRPr="008D38F7" w:rsidRDefault="003247ED" w:rsidP="003247ED">
      <w:pPr>
        <w:pStyle w:val="Heading4"/>
      </w:pPr>
      <w:r w:rsidRPr="008D38F7">
        <w:t>Full Strum</w:t>
      </w:r>
    </w:p>
    <w:p w14:paraId="5A71C1C2" w14:textId="2D8CD98B" w:rsidR="003247ED" w:rsidRPr="008D38F7" w:rsidRDefault="003247ED" w:rsidP="003247ED">
      <w:r w:rsidRPr="008D38F7">
        <w:t>Full Strum setup works similar strumming layout for both Main and Repeat zones used in Chords performance mode of the previous Real</w:t>
      </w:r>
      <w:r w:rsidR="00015BC3">
        <w:t>Eight</w:t>
      </w:r>
      <w:r w:rsidRPr="008D38F7">
        <w:t xml:space="preserve"> versions.</w:t>
      </w:r>
    </w:p>
    <w:p w14:paraId="59230A4A" w14:textId="77777777" w:rsidR="003247ED" w:rsidRPr="008D38F7" w:rsidRDefault="003247ED" w:rsidP="003247ED">
      <w:pPr>
        <w:pStyle w:val="Heading4"/>
      </w:pPr>
      <w:r w:rsidRPr="008D38F7">
        <w:t>Velo Strum</w:t>
      </w:r>
    </w:p>
    <w:p w14:paraId="304E986B" w14:textId="77777777" w:rsidR="003247ED" w:rsidRPr="008D38F7" w:rsidRDefault="003247ED" w:rsidP="003247ED">
      <w:r w:rsidRPr="008D38F7">
        <w:t>Velo Strum 1, 2, and 3 FX allow triggering fewer strings in a strummed chord controlled by velocity of pressed keys (lower velocities will proportionally omit one by one the upper strings in a chord, up to the single Bass I note produced with lowest velocity value).</w:t>
      </w:r>
    </w:p>
    <w:p w14:paraId="523A0B0D" w14:textId="77777777" w:rsidR="003247ED" w:rsidRPr="008D38F7" w:rsidRDefault="003247ED" w:rsidP="003247ED">
      <w:r w:rsidRPr="008D38F7">
        <w:t>Velo Strum options:</w:t>
      </w:r>
    </w:p>
    <w:p w14:paraId="17C6C4D2" w14:textId="485A8358" w:rsidR="003247ED" w:rsidRPr="008D38F7" w:rsidRDefault="006625E6" w:rsidP="003247ED">
      <w:pPr>
        <w:jc w:val="center"/>
      </w:pPr>
      <w:r w:rsidRPr="00BE1478">
        <w:rPr>
          <w:noProof/>
        </w:rPr>
        <w:lastRenderedPageBreak/>
        <w:drawing>
          <wp:inline distT="0" distB="0" distL="0" distR="0" wp14:anchorId="165BF5F2" wp14:editId="5197D1DA">
            <wp:extent cx="2686050" cy="514350"/>
            <wp:effectExtent l="0" t="0" r="0" b="0"/>
            <wp:docPr id="54"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686050" cy="514350"/>
                    </a:xfrm>
                    <a:prstGeom prst="rect">
                      <a:avLst/>
                    </a:prstGeom>
                    <a:noFill/>
                    <a:ln>
                      <a:noFill/>
                    </a:ln>
                  </pic:spPr>
                </pic:pic>
              </a:graphicData>
            </a:graphic>
          </wp:inline>
        </w:drawing>
      </w:r>
    </w:p>
    <w:p w14:paraId="3F7970A0" w14:textId="77777777" w:rsidR="003247ED" w:rsidRPr="008D38F7" w:rsidRDefault="003247ED" w:rsidP="00DB7475">
      <w:pPr>
        <w:numPr>
          <w:ilvl w:val="0"/>
          <w:numId w:val="43"/>
        </w:numPr>
      </w:pPr>
      <w:r w:rsidRPr="008D38F7">
        <w:t>Velo - low and high velocity threshold numeric boxes.</w:t>
      </w:r>
    </w:p>
    <w:p w14:paraId="30E276C7" w14:textId="77777777" w:rsidR="003247ED" w:rsidRPr="008D38F7" w:rsidRDefault="003247ED" w:rsidP="00DB7475">
      <w:pPr>
        <w:numPr>
          <w:ilvl w:val="0"/>
          <w:numId w:val="43"/>
        </w:numPr>
      </w:pPr>
      <w:r w:rsidRPr="008D38F7">
        <w:t>Voices - minimum number of voices (strings) in the chord played with lower velocity threshold value.</w:t>
      </w:r>
    </w:p>
    <w:p w14:paraId="7AF38329" w14:textId="77777777" w:rsidR="003247ED" w:rsidRPr="008D38F7" w:rsidRDefault="003247ED" w:rsidP="003247ED">
      <w:r w:rsidRPr="008D38F7">
        <w:t>Repeat keys work differently with Velo Strum 1, 2 and 3:</w:t>
      </w:r>
    </w:p>
    <w:p w14:paraId="6AFBB80C" w14:textId="77777777" w:rsidR="003247ED" w:rsidRPr="008D38F7" w:rsidRDefault="003247ED" w:rsidP="00DB7475">
      <w:pPr>
        <w:numPr>
          <w:ilvl w:val="0"/>
          <w:numId w:val="44"/>
        </w:numPr>
      </w:pPr>
      <w:r w:rsidRPr="008D38F7">
        <w:t>Velo Strum 1 - Repeat keys are not affected and work similar Repeat keys with Full Strum.</w:t>
      </w:r>
    </w:p>
    <w:p w14:paraId="55D0A3D0" w14:textId="77777777" w:rsidR="003247ED" w:rsidRPr="008D38F7" w:rsidRDefault="003247ED" w:rsidP="00DB7475">
      <w:pPr>
        <w:numPr>
          <w:ilvl w:val="0"/>
          <w:numId w:val="44"/>
        </w:numPr>
      </w:pPr>
      <w:r w:rsidRPr="008D38F7">
        <w:t>Velo Strum 2 - Repeat keys follow velocity options and work similar Main zone keys.</w:t>
      </w:r>
    </w:p>
    <w:p w14:paraId="40293B5A" w14:textId="77777777" w:rsidR="003247ED" w:rsidRPr="008D38F7" w:rsidRDefault="003247ED" w:rsidP="00DB7475">
      <w:pPr>
        <w:numPr>
          <w:ilvl w:val="0"/>
          <w:numId w:val="44"/>
        </w:numPr>
      </w:pPr>
      <w:r w:rsidRPr="008D38F7">
        <w:t>Velo Strum 3 - Repeat keys are not affected, but simply reproduce the number of strings of the last chord played in Main zone.</w:t>
      </w:r>
    </w:p>
    <w:p w14:paraId="08D6CEE7" w14:textId="77777777" w:rsidR="003247ED" w:rsidRPr="008D38F7" w:rsidRDefault="003247ED" w:rsidP="003247ED">
      <w:pPr>
        <w:pStyle w:val="Heading3"/>
      </w:pPr>
      <w:r w:rsidRPr="008D38F7">
        <w:t>Chord Position Control</w:t>
      </w:r>
    </w:p>
    <w:p w14:paraId="33CC3A47" w14:textId="6F0D9337" w:rsidR="003247ED" w:rsidRPr="008D38F7" w:rsidRDefault="006625E6" w:rsidP="003247ED">
      <w:pPr>
        <w:jc w:val="center"/>
      </w:pPr>
      <w:r w:rsidRPr="00BE1478">
        <w:rPr>
          <w:noProof/>
        </w:rPr>
        <w:drawing>
          <wp:inline distT="0" distB="0" distL="0" distR="0" wp14:anchorId="60F70F17" wp14:editId="48548F63">
            <wp:extent cx="1752600" cy="304800"/>
            <wp:effectExtent l="0" t="0" r="0" b="0"/>
            <wp:docPr id="55" name="Picture 668" descr="Chord Pos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8" descr="Chord Position"/>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752600" cy="304800"/>
                    </a:xfrm>
                    <a:prstGeom prst="rect">
                      <a:avLst/>
                    </a:prstGeom>
                    <a:noFill/>
                    <a:ln>
                      <a:noFill/>
                    </a:ln>
                  </pic:spPr>
                </pic:pic>
              </a:graphicData>
            </a:graphic>
          </wp:inline>
        </w:drawing>
      </w:r>
    </w:p>
    <w:p w14:paraId="3CE47EC6" w14:textId="77777777" w:rsidR="003247ED" w:rsidRPr="008D38F7" w:rsidRDefault="003247ED" w:rsidP="003247ED">
      <w:pPr>
        <w:spacing w:before="240"/>
      </w:pPr>
      <w:r w:rsidRPr="008D38F7">
        <w:rPr>
          <w:b/>
          <w:bCs/>
        </w:rPr>
        <w:t>Chord position</w:t>
      </w:r>
      <w:r w:rsidRPr="008D38F7">
        <w:t xml:space="preserve"> buttons - select the melodic position range for the built chords.</w:t>
      </w:r>
    </w:p>
    <w:p w14:paraId="24E048A0" w14:textId="77777777" w:rsidR="003247ED" w:rsidRPr="008D38F7" w:rsidRDefault="003247ED" w:rsidP="003247ED">
      <w:pPr>
        <w:ind w:firstLine="360"/>
      </w:pPr>
      <w:r w:rsidRPr="008D38F7">
        <w:t>I    - highest note is between E3 and G#3</w:t>
      </w:r>
    </w:p>
    <w:p w14:paraId="4B4EDBAB" w14:textId="77777777" w:rsidR="003247ED" w:rsidRPr="008D38F7" w:rsidRDefault="003247ED" w:rsidP="003247ED">
      <w:pPr>
        <w:spacing w:before="120"/>
        <w:ind w:left="360"/>
      </w:pPr>
      <w:r w:rsidRPr="008D38F7">
        <w:t>II   - highest note is between G3 and B3</w:t>
      </w:r>
    </w:p>
    <w:p w14:paraId="2B4E1C25" w14:textId="77777777" w:rsidR="003247ED" w:rsidRPr="008D38F7" w:rsidRDefault="003247ED" w:rsidP="003247ED">
      <w:pPr>
        <w:spacing w:before="120"/>
        <w:ind w:left="360"/>
      </w:pPr>
      <w:r w:rsidRPr="008D38F7">
        <w:t>III - highest note is between A#3 and D4</w:t>
      </w:r>
    </w:p>
    <w:p w14:paraId="6E9A75EE" w14:textId="77777777" w:rsidR="003247ED" w:rsidRPr="008D38F7" w:rsidRDefault="003247ED" w:rsidP="003247ED">
      <w:pPr>
        <w:spacing w:before="120"/>
        <w:ind w:left="360"/>
      </w:pPr>
      <w:r w:rsidRPr="008D38F7">
        <w:t>IV - highest note is between C#4 and F4</w:t>
      </w:r>
    </w:p>
    <w:p w14:paraId="36AB1808" w14:textId="77777777" w:rsidR="003247ED" w:rsidRPr="008D38F7" w:rsidRDefault="003247ED" w:rsidP="003247ED">
      <w:pPr>
        <w:spacing w:before="120"/>
        <w:ind w:left="360"/>
      </w:pPr>
      <w:proofErr w:type="spellStart"/>
      <w:r w:rsidRPr="008D38F7">
        <w:t>Kbd</w:t>
      </w:r>
      <w:proofErr w:type="spellEnd"/>
      <w:r w:rsidRPr="008D38F7">
        <w:t xml:space="preserve"> - melodic position range of the built chord depends on the octave position of the chord taken in the Main zone of the keyboard (with borders between E and E of the next octave).</w:t>
      </w:r>
    </w:p>
    <w:p w14:paraId="5CC5CC63" w14:textId="77777777" w:rsidR="003247ED" w:rsidRPr="008D38F7" w:rsidRDefault="003247ED" w:rsidP="003247ED">
      <w:pPr>
        <w:pStyle w:val="a0"/>
      </w:pPr>
      <w:r w:rsidRPr="008D38F7">
        <w:t>Chord Position/Inversion can be as well changed (</w:t>
      </w:r>
      <w:proofErr w:type="spellStart"/>
      <w:r w:rsidRPr="008D38F7">
        <w:t>up&amp;down</w:t>
      </w:r>
      <w:proofErr w:type="spellEnd"/>
      <w:r w:rsidRPr="008D38F7">
        <w:t>) via Key Switches during “live” performance.</w:t>
      </w:r>
    </w:p>
    <w:p w14:paraId="2B3ED7DE" w14:textId="77777777" w:rsidR="003247ED" w:rsidRPr="008D38F7" w:rsidRDefault="003247ED" w:rsidP="003247ED">
      <w:pPr>
        <w:spacing w:after="0" w:line="240" w:lineRule="auto"/>
        <w:rPr>
          <w:rFonts w:ascii="Cambria" w:eastAsia="MS Mincho" w:hAnsi="Cambria"/>
          <w:b/>
          <w:bCs/>
          <w:i/>
          <w:iCs/>
          <w:sz w:val="26"/>
          <w:szCs w:val="26"/>
          <w:lang w:val="x-none"/>
        </w:rPr>
      </w:pPr>
      <w:bookmarkStart w:id="219" w:name="_User_Chords"/>
      <w:bookmarkStart w:id="220" w:name="_Ref492485062"/>
      <w:bookmarkEnd w:id="219"/>
      <w:r w:rsidRPr="008D38F7">
        <w:br w:type="page"/>
      </w:r>
    </w:p>
    <w:p w14:paraId="24EC3AB0" w14:textId="77777777" w:rsidR="003247ED" w:rsidRPr="008D38F7" w:rsidRDefault="003247ED" w:rsidP="003247ED">
      <w:pPr>
        <w:pStyle w:val="Heading3"/>
      </w:pPr>
      <w:r w:rsidRPr="008D38F7">
        <w:lastRenderedPageBreak/>
        <w:t>User Chords</w:t>
      </w:r>
      <w:bookmarkEnd w:id="220"/>
    </w:p>
    <w:p w14:paraId="15944004" w14:textId="0499C900" w:rsidR="003247ED" w:rsidRPr="008D38F7" w:rsidRDefault="006625E6" w:rsidP="003247ED">
      <w:pPr>
        <w:keepNext/>
        <w:jc w:val="center"/>
      </w:pPr>
      <w:r w:rsidRPr="00BE1478">
        <w:rPr>
          <w:noProof/>
        </w:rPr>
        <w:drawing>
          <wp:inline distT="0" distB="0" distL="0" distR="0" wp14:anchorId="010ADED2" wp14:editId="22E349FA">
            <wp:extent cx="1514475" cy="333375"/>
            <wp:effectExtent l="0" t="0" r="0" b="0"/>
            <wp:docPr id="56" name="Picture 669" descr="UserCh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9" descr="UserChord"/>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514475" cy="333375"/>
                    </a:xfrm>
                    <a:prstGeom prst="rect">
                      <a:avLst/>
                    </a:prstGeom>
                    <a:noFill/>
                    <a:ln>
                      <a:noFill/>
                    </a:ln>
                  </pic:spPr>
                </pic:pic>
              </a:graphicData>
            </a:graphic>
          </wp:inline>
        </w:drawing>
      </w:r>
    </w:p>
    <w:p w14:paraId="73689744" w14:textId="77777777" w:rsidR="003247ED" w:rsidRPr="008D38F7" w:rsidRDefault="003247ED" w:rsidP="003247ED">
      <w:pPr>
        <w:keepNext/>
        <w:spacing w:before="240"/>
      </w:pPr>
      <w:r w:rsidRPr="008D38F7">
        <w:rPr>
          <w:bCs/>
        </w:rPr>
        <w:t xml:space="preserve">Click </w:t>
      </w:r>
      <w:r w:rsidRPr="008D38F7">
        <w:rPr>
          <w:b/>
          <w:bCs/>
        </w:rPr>
        <w:t>User Chords</w:t>
      </w:r>
      <w:r w:rsidRPr="008D38F7">
        <w:t xml:space="preserve"> button to open Chord Editor window.</w:t>
      </w:r>
    </w:p>
    <w:p w14:paraId="0E80064A" w14:textId="77777777" w:rsidR="003247ED" w:rsidRPr="008D38F7" w:rsidRDefault="003247ED" w:rsidP="003247ED">
      <w:pPr>
        <w:keepNext/>
        <w:spacing w:before="240"/>
      </w:pPr>
      <w:r w:rsidRPr="008D38F7">
        <w:t xml:space="preserve">Refer to </w:t>
      </w:r>
      <w:hyperlink w:anchor="_User_Chords_1" w:history="1">
        <w:r w:rsidRPr="008D38F7">
          <w:rPr>
            <w:rStyle w:val="Hyperlink"/>
          </w:rPr>
          <w:t>User Chords</w:t>
        </w:r>
      </w:hyperlink>
      <w:r w:rsidRPr="008D38F7">
        <w:t xml:space="preserve"> chapter for details</w:t>
      </w:r>
      <w:r w:rsidRPr="008D38F7">
        <w:rPr>
          <w:rFonts w:ascii="Calibri" w:hAnsi="Calibri" w:cs="Calibri"/>
        </w:rPr>
        <w:t>.</w:t>
      </w:r>
    </w:p>
    <w:p w14:paraId="607DFEA7" w14:textId="77777777" w:rsidR="003247ED" w:rsidRPr="008D38F7" w:rsidRDefault="003247ED" w:rsidP="003247ED">
      <w:pPr>
        <w:pStyle w:val="Heading3"/>
      </w:pPr>
      <w:r w:rsidRPr="008D38F7">
        <w:t>Options</w:t>
      </w:r>
    </w:p>
    <w:p w14:paraId="5C9F283B" w14:textId="77777777" w:rsidR="003247ED" w:rsidRPr="008D38F7" w:rsidRDefault="003247ED" w:rsidP="003247ED">
      <w:r w:rsidRPr="008D38F7">
        <w:t>Click ‘Options…’ button to get access to additional options of CHORD section.</w:t>
      </w:r>
    </w:p>
    <w:p w14:paraId="60D737EC" w14:textId="0D076E52" w:rsidR="003247ED" w:rsidRPr="008D38F7" w:rsidRDefault="006625E6" w:rsidP="003247ED">
      <w:pPr>
        <w:jc w:val="center"/>
      </w:pPr>
      <w:r w:rsidRPr="00BE1478">
        <w:rPr>
          <w:noProof/>
        </w:rPr>
        <w:drawing>
          <wp:inline distT="0" distB="0" distL="0" distR="0" wp14:anchorId="1912BC43" wp14:editId="7819B37B">
            <wp:extent cx="2000250" cy="1343025"/>
            <wp:effectExtent l="0" t="0" r="0" b="0"/>
            <wp:docPr id="57" name="Picture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000250" cy="1343025"/>
                    </a:xfrm>
                    <a:prstGeom prst="rect">
                      <a:avLst/>
                    </a:prstGeom>
                    <a:noFill/>
                    <a:ln>
                      <a:noFill/>
                    </a:ln>
                  </pic:spPr>
                </pic:pic>
              </a:graphicData>
            </a:graphic>
          </wp:inline>
        </w:drawing>
      </w:r>
    </w:p>
    <w:p w14:paraId="3B89466E" w14:textId="77777777" w:rsidR="003247ED" w:rsidRPr="008D38F7" w:rsidRDefault="003247ED" w:rsidP="003247ED">
      <w:pPr>
        <w:pStyle w:val="Heading4"/>
      </w:pPr>
      <w:r w:rsidRPr="008D38F7">
        <w:t>Wide Fingerings</w:t>
      </w:r>
    </w:p>
    <w:p w14:paraId="1C5FC0CE" w14:textId="53316ECB" w:rsidR="003247ED" w:rsidRPr="008D38F7" w:rsidRDefault="006625E6" w:rsidP="003247ED">
      <w:pPr>
        <w:keepNext/>
        <w:jc w:val="center"/>
      </w:pPr>
      <w:r w:rsidRPr="00BE1478">
        <w:rPr>
          <w:noProof/>
        </w:rPr>
        <w:drawing>
          <wp:inline distT="0" distB="0" distL="0" distR="0" wp14:anchorId="7A04147E" wp14:editId="15540430">
            <wp:extent cx="1190625" cy="314325"/>
            <wp:effectExtent l="0" t="0" r="0" b="0"/>
            <wp:docPr id="58" name="Picture 674" descr="Wide Fin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4" descr="Wide Finger"/>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190625" cy="314325"/>
                    </a:xfrm>
                    <a:prstGeom prst="rect">
                      <a:avLst/>
                    </a:prstGeom>
                    <a:noFill/>
                    <a:ln>
                      <a:noFill/>
                    </a:ln>
                  </pic:spPr>
                </pic:pic>
              </a:graphicData>
            </a:graphic>
          </wp:inline>
        </w:drawing>
      </w:r>
    </w:p>
    <w:p w14:paraId="20746652" w14:textId="77777777" w:rsidR="003247ED" w:rsidRPr="008D38F7" w:rsidRDefault="003247ED" w:rsidP="003247ED">
      <w:r w:rsidRPr="008D38F7">
        <w:t>When Wide Fingerings button is activated, a number of chords with Bass I note on the 4th string (such as D major/minor/seventh, Eb major/minor/seventh, etc.) will be optimized to six voice fingerings for better use with String keys setup.</w:t>
      </w:r>
    </w:p>
    <w:p w14:paraId="2C861635" w14:textId="77777777" w:rsidR="003247ED" w:rsidRPr="008D38F7" w:rsidRDefault="003247ED" w:rsidP="003247ED">
      <w:pPr>
        <w:pStyle w:val="Heading4"/>
      </w:pPr>
      <w:r w:rsidRPr="008D38F7">
        <w:t>Repeat Strings</w:t>
      </w:r>
    </w:p>
    <w:p w14:paraId="2F0EAE7F" w14:textId="15438FE1" w:rsidR="003247ED" w:rsidRPr="008D38F7" w:rsidRDefault="006625E6" w:rsidP="003247ED">
      <w:pPr>
        <w:jc w:val="center"/>
      </w:pPr>
      <w:r w:rsidRPr="00BE1478">
        <w:rPr>
          <w:noProof/>
        </w:rPr>
        <w:drawing>
          <wp:inline distT="0" distB="0" distL="0" distR="0" wp14:anchorId="099330D8" wp14:editId="2E08737F">
            <wp:extent cx="1190625" cy="352425"/>
            <wp:effectExtent l="0" t="0" r="0" b="0"/>
            <wp:docPr id="59" name="Picture 675" descr="repeat str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5" descr="repeat strings"/>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190625" cy="352425"/>
                    </a:xfrm>
                    <a:prstGeom prst="rect">
                      <a:avLst/>
                    </a:prstGeom>
                    <a:noFill/>
                    <a:ln>
                      <a:noFill/>
                    </a:ln>
                  </pic:spPr>
                </pic:pic>
              </a:graphicData>
            </a:graphic>
          </wp:inline>
        </w:drawing>
      </w:r>
    </w:p>
    <w:p w14:paraId="6148FD4D" w14:textId="77777777" w:rsidR="003247ED" w:rsidRPr="008D38F7" w:rsidRDefault="003247ED" w:rsidP="003247ED">
      <w:r w:rsidRPr="008D38F7">
        <w:t>With Repeat Strings activated repeating a chord note in Main zone will repeat only the voice(s) previously played with String key(s). With Repeat Strings Off the whole chord will be retriggered.</w:t>
      </w:r>
    </w:p>
    <w:p w14:paraId="482A5188" w14:textId="77777777" w:rsidR="003247ED" w:rsidRPr="008D38F7" w:rsidRDefault="003247ED" w:rsidP="003247ED">
      <w:pPr>
        <w:pStyle w:val="Heading4"/>
      </w:pPr>
      <w:r w:rsidRPr="008D38F7">
        <w:t>Use Chord Channel</w:t>
      </w:r>
    </w:p>
    <w:p w14:paraId="1A86B117" w14:textId="46379E42" w:rsidR="003247ED" w:rsidRPr="008D38F7" w:rsidRDefault="006625E6" w:rsidP="003247ED">
      <w:pPr>
        <w:jc w:val="center"/>
        <w:rPr>
          <w:lang w:val="x-none"/>
        </w:rPr>
      </w:pPr>
      <w:r w:rsidRPr="00BE1478">
        <w:rPr>
          <w:noProof/>
        </w:rPr>
        <w:drawing>
          <wp:inline distT="0" distB="0" distL="0" distR="0" wp14:anchorId="6EC586BD" wp14:editId="6299ED75">
            <wp:extent cx="1200150" cy="361950"/>
            <wp:effectExtent l="0" t="0" r="0" b="0"/>
            <wp:docPr id="60" name="Picture 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200150" cy="361950"/>
                    </a:xfrm>
                    <a:prstGeom prst="rect">
                      <a:avLst/>
                    </a:prstGeom>
                    <a:noFill/>
                    <a:ln>
                      <a:noFill/>
                    </a:ln>
                  </pic:spPr>
                </pic:pic>
              </a:graphicData>
            </a:graphic>
          </wp:inline>
        </w:drawing>
      </w:r>
    </w:p>
    <w:p w14:paraId="3C447B4C" w14:textId="77777777" w:rsidR="003247ED" w:rsidRPr="008D38F7" w:rsidRDefault="003247ED" w:rsidP="003247ED">
      <w:r w:rsidRPr="008D38F7">
        <w:t>With Use Chord Channel activated Melody will play via Chords audio channel.</w:t>
      </w:r>
    </w:p>
    <w:p w14:paraId="2A3AF870" w14:textId="77777777" w:rsidR="003247ED" w:rsidRPr="008D38F7" w:rsidRDefault="003247ED" w:rsidP="003247ED">
      <w:pPr>
        <w:pStyle w:val="Heading2"/>
      </w:pPr>
      <w:bookmarkStart w:id="221" w:name="_Toc529545899"/>
      <w:bookmarkStart w:id="222" w:name="_Toc20763264"/>
      <w:bookmarkStart w:id="223" w:name="_Toc62840854"/>
      <w:bookmarkStart w:id="224" w:name="_Toc108456254"/>
      <w:r w:rsidRPr="008D38F7">
        <w:t>Velocity FX Section</w:t>
      </w:r>
      <w:bookmarkEnd w:id="221"/>
      <w:bookmarkEnd w:id="222"/>
      <w:bookmarkEnd w:id="223"/>
      <w:bookmarkEnd w:id="224"/>
    </w:p>
    <w:p w14:paraId="3359B4C2" w14:textId="77777777" w:rsidR="003247ED" w:rsidRPr="008D38F7" w:rsidRDefault="003247ED" w:rsidP="003247ED">
      <w:r w:rsidRPr="008D38F7">
        <w:t xml:space="preserve">Velocity FX section features two groups of effects triggered with higher velocity (Hi Velo) and/or lower velocity (Lo Velo) than the threshold value set in the appropriate numeric boxes. </w:t>
      </w:r>
    </w:p>
    <w:p w14:paraId="137848AD" w14:textId="3F9E7CDE" w:rsidR="003247ED" w:rsidRPr="008D38F7" w:rsidRDefault="006625E6" w:rsidP="003247ED">
      <w:pPr>
        <w:jc w:val="center"/>
      </w:pPr>
      <w:r w:rsidRPr="00BE1478">
        <w:rPr>
          <w:noProof/>
        </w:rPr>
        <w:lastRenderedPageBreak/>
        <w:drawing>
          <wp:inline distT="0" distB="0" distL="0" distR="0" wp14:anchorId="2ACEEA50" wp14:editId="67B9026A">
            <wp:extent cx="1933575" cy="1428750"/>
            <wp:effectExtent l="0" t="0" r="0" b="0"/>
            <wp:docPr id="61"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933575" cy="1428750"/>
                    </a:xfrm>
                    <a:prstGeom prst="rect">
                      <a:avLst/>
                    </a:prstGeom>
                    <a:noFill/>
                    <a:ln>
                      <a:noFill/>
                    </a:ln>
                  </pic:spPr>
                </pic:pic>
              </a:graphicData>
            </a:graphic>
          </wp:inline>
        </w:drawing>
      </w:r>
    </w:p>
    <w:p w14:paraId="0888D24B" w14:textId="77777777" w:rsidR="003247ED" w:rsidRPr="008D38F7" w:rsidRDefault="003247ED" w:rsidP="003247ED">
      <w:pPr>
        <w:pStyle w:val="Heading3"/>
      </w:pPr>
      <w:r w:rsidRPr="008D38F7">
        <w:t>Hi Velo FX</w:t>
      </w:r>
    </w:p>
    <w:p w14:paraId="03F838A1" w14:textId="77777777" w:rsidR="003247ED" w:rsidRPr="008D38F7" w:rsidRDefault="003247ED" w:rsidP="003247ED">
      <w:r w:rsidRPr="008D38F7">
        <w:rPr>
          <w:b/>
        </w:rPr>
        <w:t>Hi Velo</w:t>
      </w:r>
      <w:r w:rsidRPr="008D38F7">
        <w:t xml:space="preserve"> (high velocity) combo box features seven selections: Off, Slow Strum, Slide Up, Slide Down, Hammer-On, Pre-Hammer, and Slider.</w:t>
      </w:r>
    </w:p>
    <w:p w14:paraId="64A12080" w14:textId="7EA81F39" w:rsidR="003247ED" w:rsidRPr="008D38F7" w:rsidRDefault="006625E6" w:rsidP="003247ED">
      <w:pPr>
        <w:jc w:val="center"/>
      </w:pPr>
      <w:r w:rsidRPr="00BE1478">
        <w:rPr>
          <w:noProof/>
        </w:rPr>
        <w:drawing>
          <wp:inline distT="0" distB="0" distL="0" distR="0" wp14:anchorId="5EFFB708" wp14:editId="28EF47F4">
            <wp:extent cx="1657350" cy="1609725"/>
            <wp:effectExtent l="0" t="0" r="0" b="0"/>
            <wp:docPr id="62"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657350" cy="1609725"/>
                    </a:xfrm>
                    <a:prstGeom prst="rect">
                      <a:avLst/>
                    </a:prstGeom>
                    <a:noFill/>
                    <a:ln>
                      <a:noFill/>
                    </a:ln>
                  </pic:spPr>
                </pic:pic>
              </a:graphicData>
            </a:graphic>
          </wp:inline>
        </w:drawing>
      </w:r>
    </w:p>
    <w:p w14:paraId="1468A831" w14:textId="77777777" w:rsidR="003247ED" w:rsidRPr="008D38F7" w:rsidRDefault="003247ED" w:rsidP="003247ED">
      <w:pPr>
        <w:pStyle w:val="Heading4"/>
      </w:pPr>
      <w:r w:rsidRPr="008D38F7">
        <w:t>Slow Strum FX</w:t>
      </w:r>
    </w:p>
    <w:p w14:paraId="0E09238A" w14:textId="77777777" w:rsidR="003247ED" w:rsidRPr="008D38F7" w:rsidRDefault="003247ED" w:rsidP="003247ED">
      <w:r w:rsidRPr="008D38F7">
        <w:t>With Slow Strum setup, playing chord in Main zone with high velocity value will perform Slow Strum.</w:t>
      </w:r>
    </w:p>
    <w:p w14:paraId="0FA52068" w14:textId="77777777" w:rsidR="003247ED" w:rsidRPr="008D38F7" w:rsidRDefault="003247ED" w:rsidP="003247ED">
      <w:pPr>
        <w:keepNext/>
      </w:pPr>
      <w:r w:rsidRPr="008D38F7">
        <w:t>Slow Strum FX options:</w:t>
      </w:r>
    </w:p>
    <w:p w14:paraId="4CD8DCE5" w14:textId="63118CAE" w:rsidR="003247ED" w:rsidRPr="008D38F7" w:rsidRDefault="006625E6" w:rsidP="003247ED">
      <w:pPr>
        <w:jc w:val="center"/>
      </w:pPr>
      <w:r w:rsidRPr="00BE1478">
        <w:rPr>
          <w:noProof/>
        </w:rPr>
        <w:drawing>
          <wp:inline distT="0" distB="0" distL="0" distR="0" wp14:anchorId="131DA20C" wp14:editId="26714930">
            <wp:extent cx="2695575" cy="495300"/>
            <wp:effectExtent l="0" t="0" r="0" b="0"/>
            <wp:docPr id="63" name="Рисунок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7"/>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695575" cy="495300"/>
                    </a:xfrm>
                    <a:prstGeom prst="rect">
                      <a:avLst/>
                    </a:prstGeom>
                    <a:noFill/>
                    <a:ln>
                      <a:noFill/>
                    </a:ln>
                  </pic:spPr>
                </pic:pic>
              </a:graphicData>
            </a:graphic>
          </wp:inline>
        </w:drawing>
      </w:r>
    </w:p>
    <w:p w14:paraId="369F0FFD" w14:textId="77777777" w:rsidR="003247ED" w:rsidRPr="008D38F7" w:rsidRDefault="003247ED" w:rsidP="003247ED">
      <w:r w:rsidRPr="008D38F7">
        <w:t>Velo - input velocity threshold.</w:t>
      </w:r>
    </w:p>
    <w:p w14:paraId="0F352BBD" w14:textId="77777777" w:rsidR="003247ED" w:rsidRPr="008D38F7" w:rsidRDefault="003247ED" w:rsidP="003247ED">
      <w:r w:rsidRPr="008D38F7">
        <w:t>Time - controls slow strum speed.</w:t>
      </w:r>
    </w:p>
    <w:p w14:paraId="05DBA870" w14:textId="77777777" w:rsidR="003247ED" w:rsidRPr="008D38F7" w:rsidRDefault="003247ED" w:rsidP="003247ED">
      <w:pPr>
        <w:pStyle w:val="Heading4"/>
      </w:pPr>
      <w:r w:rsidRPr="008D38F7">
        <w:t>Slide Up FX</w:t>
      </w:r>
    </w:p>
    <w:p w14:paraId="56D97BB2" w14:textId="77777777" w:rsidR="003247ED" w:rsidRPr="008D38F7" w:rsidRDefault="003247ED" w:rsidP="003247ED">
      <w:r w:rsidRPr="008D38F7">
        <w:t>The effect performs automatic slide up TO the played chord.</w:t>
      </w:r>
    </w:p>
    <w:p w14:paraId="706B3F8A" w14:textId="77777777" w:rsidR="003247ED" w:rsidRPr="008D38F7" w:rsidRDefault="003247ED" w:rsidP="003247ED">
      <w:r w:rsidRPr="008D38F7">
        <w:t>Slide Up FX options:</w:t>
      </w:r>
    </w:p>
    <w:p w14:paraId="5D719634" w14:textId="62A5515F" w:rsidR="003247ED" w:rsidRPr="008D38F7" w:rsidRDefault="006625E6" w:rsidP="003247ED">
      <w:pPr>
        <w:jc w:val="center"/>
      </w:pPr>
      <w:r w:rsidRPr="00BE1478">
        <w:rPr>
          <w:noProof/>
        </w:rPr>
        <w:drawing>
          <wp:inline distT="0" distB="0" distL="0" distR="0" wp14:anchorId="72DE6EAA" wp14:editId="340944E8">
            <wp:extent cx="2714625" cy="847725"/>
            <wp:effectExtent l="0" t="0" r="0" b="0"/>
            <wp:docPr id="64" name="Рисунок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714625" cy="847725"/>
                    </a:xfrm>
                    <a:prstGeom prst="rect">
                      <a:avLst/>
                    </a:prstGeom>
                    <a:noFill/>
                    <a:ln>
                      <a:noFill/>
                    </a:ln>
                  </pic:spPr>
                </pic:pic>
              </a:graphicData>
            </a:graphic>
          </wp:inline>
        </w:drawing>
      </w:r>
    </w:p>
    <w:p w14:paraId="699C3981" w14:textId="77777777" w:rsidR="003247ED" w:rsidRPr="008D38F7" w:rsidRDefault="003247ED" w:rsidP="00DB7475">
      <w:pPr>
        <w:numPr>
          <w:ilvl w:val="0"/>
          <w:numId w:val="45"/>
        </w:numPr>
      </w:pPr>
      <w:r w:rsidRPr="008D38F7">
        <w:t>Velo - input velocity threshold.</w:t>
      </w:r>
    </w:p>
    <w:p w14:paraId="29570A4B" w14:textId="77777777" w:rsidR="003247ED" w:rsidRPr="008D38F7" w:rsidRDefault="003247ED" w:rsidP="00DB7475">
      <w:pPr>
        <w:numPr>
          <w:ilvl w:val="0"/>
          <w:numId w:val="45"/>
        </w:numPr>
      </w:pPr>
      <w:r w:rsidRPr="008D38F7">
        <w:t>Time - controls effect duration in milliseconds.</w:t>
      </w:r>
    </w:p>
    <w:p w14:paraId="0B329F77" w14:textId="77777777" w:rsidR="003247ED" w:rsidRPr="008D38F7" w:rsidRDefault="003247ED" w:rsidP="00DB7475">
      <w:pPr>
        <w:numPr>
          <w:ilvl w:val="0"/>
          <w:numId w:val="45"/>
        </w:numPr>
      </w:pPr>
      <w:r w:rsidRPr="008D38F7">
        <w:t>Steps - effect range in semitones.</w:t>
      </w:r>
    </w:p>
    <w:p w14:paraId="301C3EE5" w14:textId="77777777" w:rsidR="003247ED" w:rsidRPr="008D38F7" w:rsidRDefault="003247ED" w:rsidP="003247ED">
      <w:pPr>
        <w:pStyle w:val="Heading4"/>
      </w:pPr>
      <w:r w:rsidRPr="008D38F7">
        <w:lastRenderedPageBreak/>
        <w:t>Slide Down FX</w:t>
      </w:r>
    </w:p>
    <w:p w14:paraId="46A5A68A" w14:textId="77777777" w:rsidR="003247ED" w:rsidRPr="008D38F7" w:rsidRDefault="003247ED" w:rsidP="003247ED">
      <w:r w:rsidRPr="008D38F7">
        <w:t>The effect performs automatic Slide down (Fall) FROM the played chord.</w:t>
      </w:r>
    </w:p>
    <w:p w14:paraId="5BF2E3AF" w14:textId="77777777" w:rsidR="003247ED" w:rsidRPr="008D38F7" w:rsidRDefault="003247ED" w:rsidP="003247ED">
      <w:r w:rsidRPr="008D38F7">
        <w:t>Slide Down FX options:</w:t>
      </w:r>
    </w:p>
    <w:p w14:paraId="10158B77" w14:textId="00576EB9" w:rsidR="003247ED" w:rsidRPr="008D38F7" w:rsidRDefault="006625E6" w:rsidP="003247ED">
      <w:pPr>
        <w:jc w:val="center"/>
      </w:pPr>
      <w:r w:rsidRPr="00BE1478">
        <w:rPr>
          <w:noProof/>
        </w:rPr>
        <w:drawing>
          <wp:inline distT="0" distB="0" distL="0" distR="0" wp14:anchorId="5A485476" wp14:editId="32018BA8">
            <wp:extent cx="2695575" cy="895350"/>
            <wp:effectExtent l="0" t="0" r="0" b="0"/>
            <wp:docPr id="65" name="Рисунок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9"/>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695575" cy="895350"/>
                    </a:xfrm>
                    <a:prstGeom prst="rect">
                      <a:avLst/>
                    </a:prstGeom>
                    <a:noFill/>
                    <a:ln>
                      <a:noFill/>
                    </a:ln>
                  </pic:spPr>
                </pic:pic>
              </a:graphicData>
            </a:graphic>
          </wp:inline>
        </w:drawing>
      </w:r>
    </w:p>
    <w:p w14:paraId="2594145F" w14:textId="77777777" w:rsidR="003247ED" w:rsidRPr="008D38F7" w:rsidRDefault="003247ED" w:rsidP="00DB7475">
      <w:pPr>
        <w:numPr>
          <w:ilvl w:val="0"/>
          <w:numId w:val="46"/>
        </w:numPr>
      </w:pPr>
      <w:r w:rsidRPr="008D38F7">
        <w:t>Velo - input velocity threshold.</w:t>
      </w:r>
    </w:p>
    <w:p w14:paraId="3CDE4692" w14:textId="77777777" w:rsidR="003247ED" w:rsidRPr="008D38F7" w:rsidRDefault="003247ED" w:rsidP="00DB7475">
      <w:pPr>
        <w:numPr>
          <w:ilvl w:val="0"/>
          <w:numId w:val="46"/>
        </w:numPr>
      </w:pPr>
      <w:r w:rsidRPr="008D38F7">
        <w:t>Time - controls effect duration in milliseconds.</w:t>
      </w:r>
    </w:p>
    <w:p w14:paraId="36462283" w14:textId="77777777" w:rsidR="003247ED" w:rsidRPr="008D38F7" w:rsidRDefault="003247ED" w:rsidP="00DB7475">
      <w:pPr>
        <w:numPr>
          <w:ilvl w:val="0"/>
          <w:numId w:val="46"/>
        </w:numPr>
      </w:pPr>
      <w:r w:rsidRPr="008D38F7">
        <w:t>Steps - effect range in semitones.</w:t>
      </w:r>
    </w:p>
    <w:p w14:paraId="3BA6BC67" w14:textId="77777777" w:rsidR="003247ED" w:rsidRPr="008D38F7" w:rsidRDefault="003247ED" w:rsidP="003247ED">
      <w:pPr>
        <w:pStyle w:val="Heading4"/>
      </w:pPr>
      <w:r w:rsidRPr="008D38F7">
        <w:t>Hammer-On FX</w:t>
      </w:r>
    </w:p>
    <w:p w14:paraId="069699D5" w14:textId="77777777" w:rsidR="003247ED" w:rsidRPr="008D38F7" w:rsidRDefault="003247ED" w:rsidP="003247ED">
      <w:r w:rsidRPr="008D38F7">
        <w:t>This FX performs automatic Hammer-On on some strings inside the chord. Actually, the engine constructs so-called Pre-Hammer chord, which is Barre chord on the lowest fret of initial chord, and automatically plays Hammer-On to the fret(s) of initial chord.</w:t>
      </w:r>
    </w:p>
    <w:p w14:paraId="5A982EC2" w14:textId="77777777" w:rsidR="003247ED" w:rsidRPr="008D38F7" w:rsidRDefault="003247ED" w:rsidP="003247ED">
      <w:pPr>
        <w:keepNext/>
      </w:pPr>
      <w:r w:rsidRPr="008D38F7">
        <w:t>Hammer-On options:</w:t>
      </w:r>
    </w:p>
    <w:p w14:paraId="1B46B307" w14:textId="54362076" w:rsidR="003247ED" w:rsidRPr="008D38F7" w:rsidRDefault="006625E6" w:rsidP="003247ED">
      <w:pPr>
        <w:jc w:val="center"/>
      </w:pPr>
      <w:r>
        <w:rPr>
          <w:noProof/>
        </w:rPr>
        <w:drawing>
          <wp:inline distT="0" distB="0" distL="0" distR="0" wp14:anchorId="23DD1181" wp14:editId="4F10D7DD">
            <wp:extent cx="3009900" cy="1895475"/>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009900" cy="1895475"/>
                    </a:xfrm>
                    <a:prstGeom prst="rect">
                      <a:avLst/>
                    </a:prstGeom>
                    <a:noFill/>
                    <a:ln>
                      <a:noFill/>
                    </a:ln>
                  </pic:spPr>
                </pic:pic>
              </a:graphicData>
            </a:graphic>
          </wp:inline>
        </w:drawing>
      </w:r>
    </w:p>
    <w:p w14:paraId="024ED243" w14:textId="77777777" w:rsidR="003247ED" w:rsidRPr="008D38F7" w:rsidRDefault="003247ED" w:rsidP="00DB7475">
      <w:pPr>
        <w:numPr>
          <w:ilvl w:val="0"/>
          <w:numId w:val="48"/>
        </w:numPr>
      </w:pPr>
      <w:r w:rsidRPr="008D38F7">
        <w:t>Velo - input velocity threshold.</w:t>
      </w:r>
    </w:p>
    <w:p w14:paraId="24E50917" w14:textId="77777777" w:rsidR="003247ED" w:rsidRPr="008D38F7" w:rsidRDefault="003247ED" w:rsidP="00DB7475">
      <w:pPr>
        <w:numPr>
          <w:ilvl w:val="0"/>
          <w:numId w:val="48"/>
        </w:numPr>
      </w:pPr>
      <w:r w:rsidRPr="008D38F7">
        <w:t xml:space="preserve">Mode 1 - full chord is played with Hammer-on(s) inside the chord. </w:t>
      </w:r>
    </w:p>
    <w:p w14:paraId="019A8C68" w14:textId="77777777" w:rsidR="003247ED" w:rsidRPr="008D38F7" w:rsidRDefault="003247ED" w:rsidP="00DB7475">
      <w:pPr>
        <w:numPr>
          <w:ilvl w:val="0"/>
          <w:numId w:val="48"/>
        </w:numPr>
      </w:pPr>
      <w:r w:rsidRPr="008D38F7">
        <w:t>Mode 2 - string(s) above the Hammer-</w:t>
      </w:r>
      <w:proofErr w:type="spellStart"/>
      <w:r w:rsidRPr="008D38F7">
        <w:t>ons</w:t>
      </w:r>
      <w:proofErr w:type="spellEnd"/>
      <w:r w:rsidRPr="008D38F7">
        <w:t xml:space="preserve"> are disabled in chords played in Main zone, but can be triggered with Repeat zone strums or String keys.</w:t>
      </w:r>
    </w:p>
    <w:p w14:paraId="21091C1E" w14:textId="77777777" w:rsidR="003247ED" w:rsidRPr="008D38F7" w:rsidRDefault="003247ED" w:rsidP="00DB7475">
      <w:pPr>
        <w:numPr>
          <w:ilvl w:val="0"/>
          <w:numId w:val="48"/>
        </w:numPr>
      </w:pPr>
      <w:r w:rsidRPr="008D38F7">
        <w:t>Duration - controls Hammer-on speed in note duration units (4th, 8th, 16th, etc.) synced with host’s Tempo setting.</w:t>
      </w:r>
    </w:p>
    <w:p w14:paraId="7588766D" w14:textId="77777777" w:rsidR="003247ED" w:rsidRPr="008D38F7" w:rsidRDefault="003247ED" w:rsidP="00DB7475">
      <w:pPr>
        <w:numPr>
          <w:ilvl w:val="0"/>
          <w:numId w:val="48"/>
        </w:numPr>
      </w:pPr>
      <w:r w:rsidRPr="008D38F7">
        <w:t>Strum LED - when activated will produce the FX with chords played in the Main zone.</w:t>
      </w:r>
    </w:p>
    <w:p w14:paraId="0F341C8A" w14:textId="77777777" w:rsidR="003247ED" w:rsidRPr="008D38F7" w:rsidRDefault="003247ED" w:rsidP="00DB7475">
      <w:pPr>
        <w:numPr>
          <w:ilvl w:val="0"/>
          <w:numId w:val="48"/>
        </w:numPr>
      </w:pPr>
      <w:r w:rsidRPr="008D38F7">
        <w:t xml:space="preserve">Strings LED - when activated will produce the FX with white String keys. </w:t>
      </w:r>
    </w:p>
    <w:p w14:paraId="5D378969" w14:textId="77777777" w:rsidR="003247ED" w:rsidRPr="008D38F7" w:rsidRDefault="003247ED" w:rsidP="003247ED">
      <w:pPr>
        <w:pStyle w:val="a0"/>
      </w:pPr>
      <w:r w:rsidRPr="008D38F7">
        <w:t>To produce velocity free Hammer-on with black String keys select ‘Do Hi velo FX’ setup in Black combo box of LAYOUT section.</w:t>
      </w:r>
    </w:p>
    <w:p w14:paraId="369F7296" w14:textId="77777777" w:rsidR="003247ED" w:rsidRPr="008D38F7" w:rsidRDefault="003247ED" w:rsidP="003247ED">
      <w:pPr>
        <w:pStyle w:val="Heading4"/>
      </w:pPr>
      <w:r w:rsidRPr="008D38F7">
        <w:lastRenderedPageBreak/>
        <w:t>Pre-Hammer FX</w:t>
      </w:r>
    </w:p>
    <w:p w14:paraId="1DFBBE7C" w14:textId="77777777" w:rsidR="003247ED" w:rsidRPr="008D38F7" w:rsidRDefault="003247ED" w:rsidP="003247ED">
      <w:r w:rsidRPr="008D38F7">
        <w:t xml:space="preserve">This FX performs the Pre-Hammer chord, </w:t>
      </w:r>
      <w:proofErr w:type="gramStart"/>
      <w:r w:rsidRPr="008D38F7">
        <w:t>i.e.</w:t>
      </w:r>
      <w:proofErr w:type="gramEnd"/>
      <w:r w:rsidRPr="008D38F7">
        <w:t xml:space="preserve"> one finger Barre chord on the lowest fret of initial chord. To complete the Hammer-on effect you must repeat the chord with Repeat zone key and/or String keys, which will move pre-hammered fret(s) to the initial chord.</w:t>
      </w:r>
    </w:p>
    <w:p w14:paraId="5DC7544A" w14:textId="77777777" w:rsidR="003247ED" w:rsidRPr="008D38F7" w:rsidRDefault="003247ED" w:rsidP="003247ED">
      <w:r w:rsidRPr="008D38F7">
        <w:t>Pre-Hammer FX options:</w:t>
      </w:r>
    </w:p>
    <w:p w14:paraId="42F99265" w14:textId="3932651A" w:rsidR="003247ED" w:rsidRPr="008D38F7" w:rsidRDefault="006625E6" w:rsidP="003247ED">
      <w:pPr>
        <w:jc w:val="center"/>
      </w:pPr>
      <w:r w:rsidRPr="00BE1478">
        <w:rPr>
          <w:noProof/>
        </w:rPr>
        <w:drawing>
          <wp:inline distT="0" distB="0" distL="0" distR="0" wp14:anchorId="72F54525" wp14:editId="4730E0F1">
            <wp:extent cx="2733675" cy="1333500"/>
            <wp:effectExtent l="0" t="0" r="0" b="0"/>
            <wp:docPr id="67" name="Рисунок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733675" cy="1333500"/>
                    </a:xfrm>
                    <a:prstGeom prst="rect">
                      <a:avLst/>
                    </a:prstGeom>
                    <a:noFill/>
                    <a:ln>
                      <a:noFill/>
                    </a:ln>
                  </pic:spPr>
                </pic:pic>
              </a:graphicData>
            </a:graphic>
          </wp:inline>
        </w:drawing>
      </w:r>
    </w:p>
    <w:p w14:paraId="7B71FBAA" w14:textId="77777777" w:rsidR="003247ED" w:rsidRPr="008D38F7" w:rsidRDefault="003247ED" w:rsidP="00DB7475">
      <w:pPr>
        <w:numPr>
          <w:ilvl w:val="0"/>
          <w:numId w:val="47"/>
        </w:numPr>
      </w:pPr>
      <w:r w:rsidRPr="008D38F7">
        <w:t>Velo - input velocity threshold.</w:t>
      </w:r>
    </w:p>
    <w:p w14:paraId="5ED093D4" w14:textId="77777777" w:rsidR="003247ED" w:rsidRPr="008D38F7" w:rsidRDefault="003247ED" w:rsidP="00DB7475">
      <w:pPr>
        <w:numPr>
          <w:ilvl w:val="0"/>
          <w:numId w:val="47"/>
        </w:numPr>
      </w:pPr>
      <w:r w:rsidRPr="008D38F7">
        <w:t>Mode 1 - full chord is played with the pre-hammered frets inside the chord.</w:t>
      </w:r>
    </w:p>
    <w:p w14:paraId="02C41B97" w14:textId="77777777" w:rsidR="003247ED" w:rsidRPr="008D38F7" w:rsidRDefault="003247ED" w:rsidP="00DB7475">
      <w:pPr>
        <w:numPr>
          <w:ilvl w:val="0"/>
          <w:numId w:val="47"/>
        </w:numPr>
      </w:pPr>
      <w:r w:rsidRPr="008D38F7">
        <w:t>Mode 2 - strings above the pre-hammered frets are disabled.</w:t>
      </w:r>
    </w:p>
    <w:p w14:paraId="38630EBA" w14:textId="77777777" w:rsidR="003247ED" w:rsidRPr="008D38F7" w:rsidRDefault="003247ED" w:rsidP="003247ED">
      <w:pPr>
        <w:pStyle w:val="Heading4"/>
      </w:pPr>
      <w:r w:rsidRPr="008D38F7">
        <w:t>Slider FX</w:t>
      </w:r>
    </w:p>
    <w:p w14:paraId="4B38C91E" w14:textId="77777777" w:rsidR="003247ED" w:rsidRPr="008D38F7" w:rsidRDefault="003247ED" w:rsidP="003247ED">
      <w:r w:rsidRPr="008D38F7">
        <w:t xml:space="preserve">Slider FX emulates Slider (Bottleneck) guitar technique. The FX performs automatic bend from the pre-hammer chord frets (single fret Barre chord, constructed on the lowest fret of the initial chord) to the initial chord fingering. </w:t>
      </w:r>
    </w:p>
    <w:p w14:paraId="5C8862AE" w14:textId="77777777" w:rsidR="003247ED" w:rsidRPr="008D38F7" w:rsidRDefault="003247ED" w:rsidP="003247ED">
      <w:pPr>
        <w:keepNext/>
      </w:pPr>
      <w:r w:rsidRPr="008D38F7">
        <w:t>Slider FX options:</w:t>
      </w:r>
    </w:p>
    <w:p w14:paraId="773EA4CB" w14:textId="27F1FE39" w:rsidR="003247ED" w:rsidRPr="008D38F7" w:rsidRDefault="006625E6" w:rsidP="003247ED">
      <w:pPr>
        <w:jc w:val="center"/>
        <w:rPr>
          <w:rFonts w:ascii="Calibri" w:hAnsi="Calibri"/>
          <w:lang w:val="ru-RU"/>
        </w:rPr>
      </w:pPr>
      <w:r>
        <w:rPr>
          <w:noProof/>
        </w:rPr>
        <w:drawing>
          <wp:inline distT="0" distB="0" distL="0" distR="0" wp14:anchorId="466AA0FD" wp14:editId="4A2FD458">
            <wp:extent cx="2971800" cy="19050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971800" cy="1905000"/>
                    </a:xfrm>
                    <a:prstGeom prst="rect">
                      <a:avLst/>
                    </a:prstGeom>
                    <a:noFill/>
                    <a:ln>
                      <a:noFill/>
                    </a:ln>
                  </pic:spPr>
                </pic:pic>
              </a:graphicData>
            </a:graphic>
          </wp:inline>
        </w:drawing>
      </w:r>
    </w:p>
    <w:p w14:paraId="3944FC0E" w14:textId="77777777" w:rsidR="003247ED" w:rsidRPr="008D38F7" w:rsidRDefault="003247ED" w:rsidP="00DB7475">
      <w:pPr>
        <w:numPr>
          <w:ilvl w:val="0"/>
          <w:numId w:val="49"/>
        </w:numPr>
      </w:pPr>
      <w:r w:rsidRPr="008D38F7">
        <w:t>Velo - input velocity threshold.</w:t>
      </w:r>
    </w:p>
    <w:p w14:paraId="268665C0" w14:textId="77777777" w:rsidR="003247ED" w:rsidRPr="008D38F7" w:rsidRDefault="003247ED" w:rsidP="00DB7475">
      <w:pPr>
        <w:numPr>
          <w:ilvl w:val="0"/>
          <w:numId w:val="49"/>
        </w:numPr>
      </w:pPr>
      <w:r w:rsidRPr="008D38F7">
        <w:t xml:space="preserve">Mode 1 - full chord is played with bending notes inside. </w:t>
      </w:r>
    </w:p>
    <w:p w14:paraId="0CFA473A" w14:textId="77777777" w:rsidR="003247ED" w:rsidRPr="008D38F7" w:rsidRDefault="003247ED" w:rsidP="00DB7475">
      <w:pPr>
        <w:numPr>
          <w:ilvl w:val="0"/>
          <w:numId w:val="49"/>
        </w:numPr>
      </w:pPr>
      <w:r w:rsidRPr="008D38F7">
        <w:t>Mode 2 - strings above the bending notes are disabled.</w:t>
      </w:r>
    </w:p>
    <w:p w14:paraId="788B32B1" w14:textId="77777777" w:rsidR="003247ED" w:rsidRPr="008D38F7" w:rsidRDefault="003247ED" w:rsidP="00DB7475">
      <w:pPr>
        <w:numPr>
          <w:ilvl w:val="0"/>
          <w:numId w:val="49"/>
        </w:numPr>
      </w:pPr>
      <w:r w:rsidRPr="008D38F7">
        <w:t>Duration - controls Slider FX speed in note duration units (4th, 8th, 16th, etc.) synced with host’s Tempo.</w:t>
      </w:r>
    </w:p>
    <w:p w14:paraId="0F249A1A" w14:textId="77777777" w:rsidR="003247ED" w:rsidRPr="008D38F7" w:rsidRDefault="003247ED" w:rsidP="00DB7475">
      <w:pPr>
        <w:numPr>
          <w:ilvl w:val="0"/>
          <w:numId w:val="49"/>
        </w:numPr>
      </w:pPr>
      <w:r w:rsidRPr="008D38F7">
        <w:t xml:space="preserve">Modulation - enables automatic pitch modulation (vibrato) and has four selections: Off, Auto, Pedal, and </w:t>
      </w:r>
      <w:proofErr w:type="spellStart"/>
      <w:r w:rsidRPr="008D38F7">
        <w:t>Atch</w:t>
      </w:r>
      <w:proofErr w:type="spellEnd"/>
      <w:r w:rsidRPr="008D38F7">
        <w:t>:</w:t>
      </w:r>
    </w:p>
    <w:p w14:paraId="0A389D35" w14:textId="564D95F9" w:rsidR="003247ED" w:rsidRPr="008D38F7" w:rsidRDefault="006625E6" w:rsidP="003247ED">
      <w:pPr>
        <w:ind w:left="720"/>
        <w:jc w:val="center"/>
      </w:pPr>
      <w:r>
        <w:rPr>
          <w:noProof/>
        </w:rPr>
        <w:lastRenderedPageBreak/>
        <w:drawing>
          <wp:inline distT="0" distB="0" distL="0" distR="0" wp14:anchorId="03AEF031" wp14:editId="5C7D8469">
            <wp:extent cx="1866900" cy="200025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866900" cy="2000250"/>
                    </a:xfrm>
                    <a:prstGeom prst="rect">
                      <a:avLst/>
                    </a:prstGeom>
                    <a:noFill/>
                    <a:ln>
                      <a:noFill/>
                    </a:ln>
                  </pic:spPr>
                </pic:pic>
              </a:graphicData>
            </a:graphic>
          </wp:inline>
        </w:drawing>
      </w:r>
    </w:p>
    <w:p w14:paraId="38F3B1DA" w14:textId="77777777" w:rsidR="003247ED" w:rsidRPr="008D38F7" w:rsidRDefault="003247ED" w:rsidP="00DB7475">
      <w:pPr>
        <w:numPr>
          <w:ilvl w:val="0"/>
          <w:numId w:val="56"/>
        </w:numPr>
      </w:pPr>
      <w:r w:rsidRPr="008D38F7">
        <w:t>Off - no modulation.</w:t>
      </w:r>
    </w:p>
    <w:p w14:paraId="77FAC97D" w14:textId="77777777" w:rsidR="003247ED" w:rsidRPr="008D38F7" w:rsidRDefault="003247ED" w:rsidP="00DB7475">
      <w:pPr>
        <w:numPr>
          <w:ilvl w:val="0"/>
          <w:numId w:val="56"/>
        </w:numPr>
      </w:pPr>
      <w:r w:rsidRPr="008D38F7">
        <w:t>Auto - automatically switches on the Modulation FX at the end of the note bend, and switches it off with the next note played.</w:t>
      </w:r>
    </w:p>
    <w:p w14:paraId="6B10C3AF" w14:textId="77777777" w:rsidR="003247ED" w:rsidRPr="008D38F7" w:rsidRDefault="003247ED" w:rsidP="00DB7475">
      <w:pPr>
        <w:numPr>
          <w:ilvl w:val="0"/>
          <w:numId w:val="56"/>
        </w:numPr>
      </w:pPr>
      <w:r w:rsidRPr="008D38F7">
        <w:t>Pedal - switch auto Modulation on/off by pressing/releasing Sustain pedal.</w:t>
      </w:r>
    </w:p>
    <w:p w14:paraId="7D2FF367" w14:textId="77777777" w:rsidR="003247ED" w:rsidRPr="008D38F7" w:rsidRDefault="003247ED" w:rsidP="00DB7475">
      <w:pPr>
        <w:numPr>
          <w:ilvl w:val="0"/>
          <w:numId w:val="56"/>
        </w:numPr>
      </w:pPr>
      <w:proofErr w:type="spellStart"/>
      <w:r w:rsidRPr="008D38F7">
        <w:t>Atch</w:t>
      </w:r>
      <w:proofErr w:type="spellEnd"/>
      <w:r w:rsidRPr="008D38F7">
        <w:t xml:space="preserve"> - switch auto Modulation on/off by sending Channel Aftertouch MIDI CC data.</w:t>
      </w:r>
    </w:p>
    <w:p w14:paraId="3399A6BD" w14:textId="4C424D10" w:rsidR="003247ED" w:rsidRPr="008D38F7" w:rsidRDefault="003247ED" w:rsidP="003247ED">
      <w:pPr>
        <w:pStyle w:val="a0"/>
      </w:pPr>
      <w:r w:rsidRPr="008D38F7">
        <w:t>Modulation frequency and depth are controlled in Tune panel (Left menu bar on the upper left part of Real</w:t>
      </w:r>
      <w:r w:rsidR="00C47630">
        <w:t>Eight</w:t>
      </w:r>
      <w:r w:rsidRPr="008D38F7">
        <w:t xml:space="preserve"> window). </w:t>
      </w:r>
    </w:p>
    <w:p w14:paraId="289E5EED" w14:textId="77777777" w:rsidR="003247ED" w:rsidRPr="008D38F7" w:rsidRDefault="003247ED" w:rsidP="00DB7475">
      <w:pPr>
        <w:numPr>
          <w:ilvl w:val="0"/>
          <w:numId w:val="50"/>
        </w:numPr>
      </w:pPr>
      <w:r w:rsidRPr="008D38F7">
        <w:t>Strum, Strings LEDs - activate the LED to assign the FX to the needed performance technique(s).</w:t>
      </w:r>
    </w:p>
    <w:p w14:paraId="5EAC81C3" w14:textId="77777777" w:rsidR="003247ED" w:rsidRPr="008D38F7" w:rsidRDefault="003247ED" w:rsidP="003247ED">
      <w:pPr>
        <w:pStyle w:val="a0"/>
      </w:pPr>
      <w:r w:rsidRPr="008D38F7">
        <w:t xml:space="preserve">To produce velocity free Slider FX with black String </w:t>
      </w:r>
      <w:proofErr w:type="gramStart"/>
      <w:r w:rsidRPr="008D38F7">
        <w:t>keys</w:t>
      </w:r>
      <w:proofErr w:type="gramEnd"/>
      <w:r w:rsidRPr="008D38F7">
        <w:t xml:space="preserve"> select ‘Do Hi velo FX’ setup in Black combo box of LAYOUT section.</w:t>
      </w:r>
    </w:p>
    <w:p w14:paraId="1AFB039D" w14:textId="77777777" w:rsidR="003247ED" w:rsidRPr="008D38F7" w:rsidRDefault="003247ED" w:rsidP="003247ED">
      <w:pPr>
        <w:pStyle w:val="Heading3"/>
        <w:rPr>
          <w:rFonts w:ascii="Calibri" w:hAnsi="Calibri"/>
          <w:lang w:val="en-US"/>
        </w:rPr>
      </w:pPr>
      <w:r w:rsidRPr="008D38F7">
        <w:t>Lo Velo FX</w:t>
      </w:r>
    </w:p>
    <w:p w14:paraId="2AC6557C" w14:textId="77777777" w:rsidR="003247ED" w:rsidRPr="008D38F7" w:rsidRDefault="003247ED" w:rsidP="003247ED">
      <w:pPr>
        <w:keepNext/>
      </w:pPr>
      <w:r w:rsidRPr="008D38F7">
        <w:rPr>
          <w:b/>
        </w:rPr>
        <w:t>Lo Velo</w:t>
      </w:r>
      <w:r w:rsidRPr="008D38F7">
        <w:t xml:space="preserve"> (low velocity) combo box features five selections: Off, Slow Strum, Mute, Bridge Mute, and Harmonics:</w:t>
      </w:r>
    </w:p>
    <w:p w14:paraId="15CA3969" w14:textId="1E329A0C" w:rsidR="003247ED" w:rsidRPr="008D38F7" w:rsidRDefault="006625E6" w:rsidP="003247ED">
      <w:pPr>
        <w:jc w:val="center"/>
      </w:pPr>
      <w:r>
        <w:rPr>
          <w:noProof/>
        </w:rPr>
        <w:drawing>
          <wp:inline distT="0" distB="0" distL="0" distR="0" wp14:anchorId="694138F4" wp14:editId="4A2C3D25">
            <wp:extent cx="1781175" cy="116205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781175" cy="1162050"/>
                    </a:xfrm>
                    <a:prstGeom prst="rect">
                      <a:avLst/>
                    </a:prstGeom>
                    <a:noFill/>
                    <a:ln>
                      <a:noFill/>
                    </a:ln>
                  </pic:spPr>
                </pic:pic>
              </a:graphicData>
            </a:graphic>
          </wp:inline>
        </w:drawing>
      </w:r>
    </w:p>
    <w:p w14:paraId="0A092FF0" w14:textId="77777777" w:rsidR="003247ED" w:rsidRPr="008D38F7" w:rsidRDefault="003247ED" w:rsidP="003247ED">
      <w:pPr>
        <w:pStyle w:val="Heading4"/>
      </w:pPr>
      <w:r w:rsidRPr="008D38F7">
        <w:t>Slow Strum FX</w:t>
      </w:r>
    </w:p>
    <w:p w14:paraId="1D80C5E8" w14:textId="77777777" w:rsidR="003247ED" w:rsidRPr="008D38F7" w:rsidRDefault="003247ED" w:rsidP="003247ED">
      <w:r w:rsidRPr="008D38F7">
        <w:t>With Slow Strum setup, playing chord in Main zone with low velocity value will perform Slow Strum chord.</w:t>
      </w:r>
    </w:p>
    <w:p w14:paraId="70352634" w14:textId="77777777" w:rsidR="003247ED" w:rsidRPr="008D38F7" w:rsidRDefault="003247ED" w:rsidP="003247ED">
      <w:pPr>
        <w:keepNext/>
      </w:pPr>
      <w:r w:rsidRPr="008D38F7">
        <w:t>Slow Strum options:</w:t>
      </w:r>
    </w:p>
    <w:p w14:paraId="42077953" w14:textId="07DBCC2C" w:rsidR="003247ED" w:rsidRPr="008D38F7" w:rsidRDefault="006625E6" w:rsidP="003247ED">
      <w:pPr>
        <w:jc w:val="center"/>
      </w:pPr>
      <w:r w:rsidRPr="00BE1478">
        <w:rPr>
          <w:noProof/>
        </w:rPr>
        <w:drawing>
          <wp:inline distT="0" distB="0" distL="0" distR="0" wp14:anchorId="0632C87A" wp14:editId="71709A49">
            <wp:extent cx="2724150" cy="552450"/>
            <wp:effectExtent l="0" t="0" r="0" b="0"/>
            <wp:docPr id="71" name="Рисунок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724150" cy="552450"/>
                    </a:xfrm>
                    <a:prstGeom prst="rect">
                      <a:avLst/>
                    </a:prstGeom>
                    <a:noFill/>
                    <a:ln>
                      <a:noFill/>
                    </a:ln>
                  </pic:spPr>
                </pic:pic>
              </a:graphicData>
            </a:graphic>
          </wp:inline>
        </w:drawing>
      </w:r>
    </w:p>
    <w:p w14:paraId="33C6364D" w14:textId="77777777" w:rsidR="003247ED" w:rsidRPr="008D38F7" w:rsidRDefault="003247ED" w:rsidP="00DB7475">
      <w:pPr>
        <w:numPr>
          <w:ilvl w:val="0"/>
          <w:numId w:val="50"/>
        </w:numPr>
      </w:pPr>
      <w:r w:rsidRPr="008D38F7">
        <w:t>Velo - input velocity threshold.</w:t>
      </w:r>
    </w:p>
    <w:p w14:paraId="561DF6F2" w14:textId="77777777" w:rsidR="003247ED" w:rsidRPr="008D38F7" w:rsidRDefault="003247ED" w:rsidP="00DB7475">
      <w:pPr>
        <w:numPr>
          <w:ilvl w:val="0"/>
          <w:numId w:val="50"/>
        </w:numPr>
      </w:pPr>
      <w:r w:rsidRPr="008D38F7">
        <w:lastRenderedPageBreak/>
        <w:t>Time - controls slow strum speed.</w:t>
      </w:r>
    </w:p>
    <w:p w14:paraId="56978CFC" w14:textId="77777777" w:rsidR="003247ED" w:rsidRPr="008D38F7" w:rsidRDefault="003247ED" w:rsidP="003247ED">
      <w:pPr>
        <w:pStyle w:val="Heading4"/>
      </w:pPr>
      <w:r w:rsidRPr="008D38F7">
        <w:t>Mute FX</w:t>
      </w:r>
    </w:p>
    <w:p w14:paraId="0F088F0B" w14:textId="77777777" w:rsidR="003247ED" w:rsidRPr="008D38F7" w:rsidRDefault="003247ED" w:rsidP="003247ED">
      <w:r w:rsidRPr="008D38F7">
        <w:t>Mute FX lets you produce Mute sound on lower velocity with different performance techniques.</w:t>
      </w:r>
    </w:p>
    <w:p w14:paraId="56645743" w14:textId="77777777" w:rsidR="003247ED" w:rsidRPr="008D38F7" w:rsidRDefault="003247ED" w:rsidP="003247ED">
      <w:r w:rsidRPr="008D38F7">
        <w:t>Mute FX options:</w:t>
      </w:r>
    </w:p>
    <w:p w14:paraId="62747D01" w14:textId="49DF7E82" w:rsidR="003247ED" w:rsidRPr="008D38F7" w:rsidRDefault="006625E6" w:rsidP="003247ED">
      <w:pPr>
        <w:jc w:val="center"/>
      </w:pPr>
      <w:r>
        <w:rPr>
          <w:noProof/>
        </w:rPr>
        <w:drawing>
          <wp:inline distT="0" distB="0" distL="0" distR="0" wp14:anchorId="6541B002" wp14:editId="2E85461C">
            <wp:extent cx="3038475" cy="116205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038475" cy="1162050"/>
                    </a:xfrm>
                    <a:prstGeom prst="rect">
                      <a:avLst/>
                    </a:prstGeom>
                    <a:noFill/>
                    <a:ln>
                      <a:noFill/>
                    </a:ln>
                  </pic:spPr>
                </pic:pic>
              </a:graphicData>
            </a:graphic>
          </wp:inline>
        </w:drawing>
      </w:r>
    </w:p>
    <w:p w14:paraId="29EC7D23" w14:textId="77777777" w:rsidR="003247ED" w:rsidRPr="008D38F7" w:rsidRDefault="003247ED" w:rsidP="00DB7475">
      <w:pPr>
        <w:numPr>
          <w:ilvl w:val="0"/>
          <w:numId w:val="51"/>
        </w:numPr>
      </w:pPr>
      <w:r w:rsidRPr="008D38F7">
        <w:t>Velo - input velocity threshold.</w:t>
      </w:r>
    </w:p>
    <w:p w14:paraId="70895F29" w14:textId="77777777" w:rsidR="003247ED" w:rsidRPr="008D38F7" w:rsidRDefault="003247ED" w:rsidP="00DB7475">
      <w:pPr>
        <w:numPr>
          <w:ilvl w:val="0"/>
          <w:numId w:val="51"/>
        </w:numPr>
      </w:pPr>
      <w:r w:rsidRPr="008D38F7">
        <w:t>Strings, Bass, Melody, and Strum LEDs - activate the LED to assign the FX to the needed performance technique(s).</w:t>
      </w:r>
    </w:p>
    <w:p w14:paraId="6114919E" w14:textId="77777777" w:rsidR="003247ED" w:rsidRPr="008D38F7" w:rsidRDefault="003247ED" w:rsidP="003247ED">
      <w:pPr>
        <w:pStyle w:val="Heading4"/>
      </w:pPr>
      <w:r w:rsidRPr="008D38F7">
        <w:t>Bridge Mute FX</w:t>
      </w:r>
    </w:p>
    <w:p w14:paraId="6D233FA0" w14:textId="77777777" w:rsidR="003247ED" w:rsidRPr="008D38F7" w:rsidRDefault="003247ED" w:rsidP="003247ED">
      <w:r w:rsidRPr="008D38F7">
        <w:t>Bridge Mute FX lets you produce Bridge (Palm) Mute sound on lower velocity with different performance techniques.</w:t>
      </w:r>
    </w:p>
    <w:p w14:paraId="7C4CC62C" w14:textId="5BDEAA72" w:rsidR="003247ED" w:rsidRPr="008D38F7" w:rsidRDefault="006625E6" w:rsidP="003247ED">
      <w:pPr>
        <w:jc w:val="center"/>
      </w:pPr>
      <w:r>
        <w:rPr>
          <w:noProof/>
        </w:rPr>
        <w:drawing>
          <wp:inline distT="0" distB="0" distL="0" distR="0" wp14:anchorId="240A25B4" wp14:editId="6192E817">
            <wp:extent cx="3048000" cy="1133475"/>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048000" cy="1133475"/>
                    </a:xfrm>
                    <a:prstGeom prst="rect">
                      <a:avLst/>
                    </a:prstGeom>
                    <a:noFill/>
                    <a:ln>
                      <a:noFill/>
                    </a:ln>
                  </pic:spPr>
                </pic:pic>
              </a:graphicData>
            </a:graphic>
          </wp:inline>
        </w:drawing>
      </w:r>
    </w:p>
    <w:p w14:paraId="285B794D" w14:textId="77777777" w:rsidR="003247ED" w:rsidRPr="008D38F7" w:rsidRDefault="003247ED" w:rsidP="003247ED">
      <w:pPr>
        <w:keepNext/>
      </w:pPr>
      <w:r w:rsidRPr="008D38F7">
        <w:t>Bridge Mute FX options:</w:t>
      </w:r>
    </w:p>
    <w:p w14:paraId="5849476D" w14:textId="77777777" w:rsidR="003247ED" w:rsidRPr="008D38F7" w:rsidRDefault="003247ED" w:rsidP="00DB7475">
      <w:pPr>
        <w:numPr>
          <w:ilvl w:val="0"/>
          <w:numId w:val="52"/>
        </w:numPr>
      </w:pPr>
      <w:r w:rsidRPr="008D38F7">
        <w:t>Velo - input velocity threshold.</w:t>
      </w:r>
    </w:p>
    <w:p w14:paraId="0E46133E" w14:textId="77777777" w:rsidR="003247ED" w:rsidRPr="008D38F7" w:rsidRDefault="003247ED" w:rsidP="00DB7475">
      <w:pPr>
        <w:numPr>
          <w:ilvl w:val="0"/>
          <w:numId w:val="52"/>
        </w:numPr>
      </w:pPr>
      <w:r w:rsidRPr="008D38F7">
        <w:t>Strings, Bass, Melody, and Strum LEDs - activate the LED to assign the FX to the needed performance technique(s).</w:t>
      </w:r>
    </w:p>
    <w:p w14:paraId="315CE18E" w14:textId="77777777" w:rsidR="003247ED" w:rsidRPr="008D38F7" w:rsidRDefault="003247ED" w:rsidP="003247ED">
      <w:pPr>
        <w:pStyle w:val="Heading4"/>
      </w:pPr>
      <w:r w:rsidRPr="008D38F7">
        <w:t>Harmonics FX</w:t>
      </w:r>
    </w:p>
    <w:p w14:paraId="5345C89F" w14:textId="77777777" w:rsidR="003247ED" w:rsidRPr="008D38F7" w:rsidRDefault="003247ED" w:rsidP="003247ED">
      <w:r w:rsidRPr="008D38F7">
        <w:t>Harmonics FX lets you produce Harmonics sound on lower velocity with different performance techniques.</w:t>
      </w:r>
    </w:p>
    <w:p w14:paraId="372E52E7" w14:textId="77777777" w:rsidR="003247ED" w:rsidRPr="008D38F7" w:rsidRDefault="003247ED" w:rsidP="003247ED">
      <w:r w:rsidRPr="008D38F7">
        <w:t>Harmonics FX options:</w:t>
      </w:r>
    </w:p>
    <w:p w14:paraId="072F4B47" w14:textId="47B5FEB0" w:rsidR="003247ED" w:rsidRPr="008D38F7" w:rsidRDefault="006625E6" w:rsidP="003247ED">
      <w:pPr>
        <w:jc w:val="center"/>
      </w:pPr>
      <w:r>
        <w:rPr>
          <w:noProof/>
        </w:rPr>
        <w:drawing>
          <wp:inline distT="0" distB="0" distL="0" distR="0" wp14:anchorId="3455303A" wp14:editId="3C84A4E0">
            <wp:extent cx="2943225" cy="110490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943225" cy="1104900"/>
                    </a:xfrm>
                    <a:prstGeom prst="rect">
                      <a:avLst/>
                    </a:prstGeom>
                    <a:noFill/>
                    <a:ln>
                      <a:noFill/>
                    </a:ln>
                  </pic:spPr>
                </pic:pic>
              </a:graphicData>
            </a:graphic>
          </wp:inline>
        </w:drawing>
      </w:r>
    </w:p>
    <w:p w14:paraId="3C6790B9" w14:textId="77777777" w:rsidR="003247ED" w:rsidRPr="008D38F7" w:rsidRDefault="003247ED" w:rsidP="00DB7475">
      <w:pPr>
        <w:numPr>
          <w:ilvl w:val="0"/>
          <w:numId w:val="53"/>
        </w:numPr>
      </w:pPr>
      <w:r w:rsidRPr="008D38F7">
        <w:t>Velo - input velocity threshold.</w:t>
      </w:r>
    </w:p>
    <w:p w14:paraId="6C27F04E" w14:textId="77777777" w:rsidR="003247ED" w:rsidRPr="008D38F7" w:rsidRDefault="003247ED" w:rsidP="00DB7475">
      <w:pPr>
        <w:numPr>
          <w:ilvl w:val="0"/>
          <w:numId w:val="53"/>
        </w:numPr>
      </w:pPr>
      <w:r w:rsidRPr="008D38F7">
        <w:lastRenderedPageBreak/>
        <w:t>Strings, Bass, and Melody LEDs - activate the LED to assign the FX to the needed performance technique(s).</w:t>
      </w:r>
    </w:p>
    <w:p w14:paraId="533ADE24" w14:textId="77777777" w:rsidR="003247ED" w:rsidRPr="008D38F7" w:rsidRDefault="00230D50" w:rsidP="003247ED">
      <w:pPr>
        <w:pStyle w:val="Heading2"/>
      </w:pPr>
      <w:bookmarkStart w:id="225" w:name="_Toc529545900"/>
      <w:bookmarkStart w:id="226" w:name="_Toc20763265"/>
      <w:bookmarkStart w:id="227" w:name="_Toc62840855"/>
      <w:bookmarkStart w:id="228" w:name="_Toc62847004"/>
      <w:r>
        <w:br w:type="page"/>
      </w:r>
      <w:bookmarkStart w:id="229" w:name="_Toc108456255"/>
      <w:r w:rsidR="003247ED" w:rsidRPr="008D38F7">
        <w:lastRenderedPageBreak/>
        <w:t>Key Switch FX</w:t>
      </w:r>
      <w:bookmarkEnd w:id="225"/>
      <w:bookmarkEnd w:id="226"/>
      <w:bookmarkEnd w:id="227"/>
      <w:bookmarkEnd w:id="228"/>
      <w:bookmarkEnd w:id="229"/>
    </w:p>
    <w:p w14:paraId="1468E405" w14:textId="77777777" w:rsidR="003247ED" w:rsidRPr="008D38F7" w:rsidRDefault="003247ED" w:rsidP="003247ED">
      <w:r w:rsidRPr="008D38F7">
        <w:t xml:space="preserve">In the lower part of MULTI mode window you can find additional controls and options: Key Switches, </w:t>
      </w:r>
      <w:proofErr w:type="spellStart"/>
      <w:r w:rsidRPr="008D38F7">
        <w:t>Preset</w:t>
      </w:r>
      <w:proofErr w:type="spellEnd"/>
      <w:r w:rsidRPr="008D38F7">
        <w:t>, and Humanize.</w:t>
      </w:r>
    </w:p>
    <w:p w14:paraId="17005E99" w14:textId="5165E2D7" w:rsidR="003247ED" w:rsidRPr="008D38F7" w:rsidRDefault="006625E6" w:rsidP="003247ED">
      <w:pPr>
        <w:ind w:left="360"/>
        <w:jc w:val="center"/>
      </w:pPr>
      <w:r>
        <w:rPr>
          <w:noProof/>
        </w:rPr>
        <w:drawing>
          <wp:inline distT="0" distB="0" distL="0" distR="0" wp14:anchorId="4327DFA3" wp14:editId="41ED8DCE">
            <wp:extent cx="6115050" cy="3429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115050" cy="342900"/>
                    </a:xfrm>
                    <a:prstGeom prst="rect">
                      <a:avLst/>
                    </a:prstGeom>
                    <a:noFill/>
                    <a:ln>
                      <a:noFill/>
                    </a:ln>
                  </pic:spPr>
                </pic:pic>
              </a:graphicData>
            </a:graphic>
          </wp:inline>
        </w:drawing>
      </w:r>
    </w:p>
    <w:p w14:paraId="0439D1B4" w14:textId="6045024E" w:rsidR="003247ED" w:rsidRPr="008D38F7" w:rsidRDefault="003247ED" w:rsidP="003247ED">
      <w:proofErr w:type="spellStart"/>
      <w:r w:rsidRPr="008D38F7">
        <w:t>Real</w:t>
      </w:r>
      <w:r w:rsidR="00DB332F">
        <w:t>Eight</w:t>
      </w:r>
      <w:r w:rsidRPr="008D38F7">
        <w:t>’s</w:t>
      </w:r>
      <w:proofErr w:type="spellEnd"/>
      <w:r w:rsidRPr="008D38F7">
        <w:t xml:space="preserve"> numerous guitar Effects can now be triggered in chordal modes within the MULTI mode using our advanced Key Switch system. Key Switch option allows to assign various FX on Repeat Zone keys as well as easily create and use custom presets in Real</w:t>
      </w:r>
      <w:r w:rsidR="00DB332F">
        <w:t>Eight</w:t>
      </w:r>
      <w:r w:rsidRPr="008D38F7">
        <w:t xml:space="preserve"> Key Switch panel.</w:t>
      </w:r>
    </w:p>
    <w:p w14:paraId="392E89C2" w14:textId="77777777" w:rsidR="003247ED" w:rsidRPr="008D38F7" w:rsidRDefault="003247ED" w:rsidP="003247ED">
      <w:pPr>
        <w:keepNext/>
      </w:pPr>
      <w:r w:rsidRPr="008D38F7">
        <w:t>Click ‘Key Switches…’ button to open the Key Switch panel:</w:t>
      </w:r>
    </w:p>
    <w:p w14:paraId="4967A720" w14:textId="4117099B" w:rsidR="003247ED" w:rsidRPr="008D38F7" w:rsidRDefault="006625E6" w:rsidP="003247ED">
      <w:pPr>
        <w:jc w:val="center"/>
      </w:pPr>
      <w:r>
        <w:rPr>
          <w:noProof/>
        </w:rPr>
        <w:drawing>
          <wp:inline distT="0" distB="0" distL="0" distR="0" wp14:anchorId="6BBB3D63" wp14:editId="38B634DE">
            <wp:extent cx="6115050" cy="38862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6115050" cy="3886200"/>
                    </a:xfrm>
                    <a:prstGeom prst="rect">
                      <a:avLst/>
                    </a:prstGeom>
                    <a:noFill/>
                    <a:ln>
                      <a:noFill/>
                    </a:ln>
                  </pic:spPr>
                </pic:pic>
              </a:graphicData>
            </a:graphic>
          </wp:inline>
        </w:drawing>
      </w:r>
    </w:p>
    <w:p w14:paraId="288353B0" w14:textId="77777777" w:rsidR="003247ED" w:rsidRPr="008D38F7" w:rsidRDefault="003247ED" w:rsidP="003247ED">
      <w:r w:rsidRPr="008D38F7">
        <w:t>Key Switch panel gives you access to 33 keys FX boxes of Left and Right Repeat zones, including 25 assignable FX in each box.</w:t>
      </w:r>
    </w:p>
    <w:p w14:paraId="512E5157" w14:textId="77777777" w:rsidR="003247ED" w:rsidRPr="008D38F7" w:rsidRDefault="003247ED" w:rsidP="003247ED">
      <w:r w:rsidRPr="008D38F7">
        <w:t>Click FX box and select the needed FX in the popup list:</w:t>
      </w:r>
    </w:p>
    <w:p w14:paraId="78F35E9A" w14:textId="77777777" w:rsidR="003247ED" w:rsidRPr="008D38F7" w:rsidRDefault="003247ED" w:rsidP="00DB7475">
      <w:pPr>
        <w:numPr>
          <w:ilvl w:val="0"/>
          <w:numId w:val="55"/>
        </w:numPr>
        <w:spacing w:before="120"/>
      </w:pPr>
      <w:r w:rsidRPr="008D38F7">
        <w:rPr>
          <w:b/>
        </w:rPr>
        <w:t>Slow Strum</w:t>
      </w:r>
      <w:r w:rsidRPr="008D38F7">
        <w:t xml:space="preserve"> - slow strum is performed when playing a chord in the Main zone.</w:t>
      </w:r>
    </w:p>
    <w:p w14:paraId="2B813EA5" w14:textId="77777777" w:rsidR="003247ED" w:rsidRPr="008D38F7" w:rsidRDefault="003247ED" w:rsidP="00DB7475">
      <w:pPr>
        <w:numPr>
          <w:ilvl w:val="0"/>
          <w:numId w:val="54"/>
        </w:numPr>
      </w:pPr>
      <w:r w:rsidRPr="008D38F7">
        <w:rPr>
          <w:b/>
        </w:rPr>
        <w:t>Slide Up</w:t>
      </w:r>
      <w:r w:rsidRPr="008D38F7">
        <w:t xml:space="preserve"> - automatic slide up TO the played chord is produced.</w:t>
      </w:r>
    </w:p>
    <w:p w14:paraId="184D0DCB" w14:textId="77777777" w:rsidR="003247ED" w:rsidRPr="008D38F7" w:rsidRDefault="003247ED" w:rsidP="00DB7475">
      <w:pPr>
        <w:numPr>
          <w:ilvl w:val="0"/>
          <w:numId w:val="54"/>
        </w:numPr>
        <w:spacing w:before="120"/>
      </w:pPr>
      <w:r w:rsidRPr="008D38F7">
        <w:rPr>
          <w:b/>
        </w:rPr>
        <w:t>Slide Down</w:t>
      </w:r>
      <w:r w:rsidRPr="008D38F7">
        <w:t xml:space="preserve"> - automatic slide down (Fall) FROM the played chord is produced. </w:t>
      </w:r>
    </w:p>
    <w:p w14:paraId="5F16F405" w14:textId="77777777" w:rsidR="003247ED" w:rsidRPr="008D38F7" w:rsidRDefault="003247ED" w:rsidP="00DB7475">
      <w:pPr>
        <w:numPr>
          <w:ilvl w:val="0"/>
          <w:numId w:val="54"/>
        </w:numPr>
        <w:spacing w:before="120"/>
      </w:pPr>
      <w:r w:rsidRPr="008D38F7">
        <w:rPr>
          <w:b/>
        </w:rPr>
        <w:t>Slide Down (trigger)</w:t>
      </w:r>
      <w:r w:rsidRPr="008D38F7">
        <w:t xml:space="preserve"> - triggers automatic Slide Down FROM the played chord /Velocity of trigger key affects slide dynamics/.</w:t>
      </w:r>
    </w:p>
    <w:p w14:paraId="0E9C4467" w14:textId="77777777" w:rsidR="003247ED" w:rsidRPr="008D38F7" w:rsidRDefault="003247ED" w:rsidP="00DB7475">
      <w:pPr>
        <w:numPr>
          <w:ilvl w:val="0"/>
          <w:numId w:val="54"/>
        </w:numPr>
      </w:pPr>
      <w:r w:rsidRPr="008D38F7">
        <w:rPr>
          <w:b/>
        </w:rPr>
        <w:t xml:space="preserve">Hold </w:t>
      </w:r>
      <w:r w:rsidRPr="008D38F7">
        <w:t>- provides sustain effect similar to the Sustain Pedal.</w:t>
      </w:r>
    </w:p>
    <w:p w14:paraId="1BF8DC11" w14:textId="77777777" w:rsidR="003247ED" w:rsidRPr="008D38F7" w:rsidRDefault="003247ED" w:rsidP="00DB7475">
      <w:pPr>
        <w:numPr>
          <w:ilvl w:val="0"/>
          <w:numId w:val="54"/>
        </w:numPr>
      </w:pPr>
      <w:proofErr w:type="spellStart"/>
      <w:r w:rsidRPr="008D38F7">
        <w:rPr>
          <w:b/>
        </w:rPr>
        <w:lastRenderedPageBreak/>
        <w:t>Chucka</w:t>
      </w:r>
      <w:proofErr w:type="spellEnd"/>
      <w:r w:rsidRPr="008D38F7">
        <w:rPr>
          <w:b/>
        </w:rPr>
        <w:t xml:space="preserve"> Full</w:t>
      </w:r>
      <w:r w:rsidRPr="008D38F7">
        <w:t xml:space="preserve"> - provides muted chords in 4ths on the keys of the Main zone.</w:t>
      </w:r>
    </w:p>
    <w:p w14:paraId="351F37F1" w14:textId="77777777" w:rsidR="003247ED" w:rsidRPr="008D38F7" w:rsidRDefault="003247ED" w:rsidP="00DB7475">
      <w:pPr>
        <w:numPr>
          <w:ilvl w:val="0"/>
          <w:numId w:val="54"/>
        </w:numPr>
      </w:pPr>
      <w:proofErr w:type="spellStart"/>
      <w:r w:rsidRPr="008D38F7">
        <w:rPr>
          <w:b/>
        </w:rPr>
        <w:t>ChuckaMuteKeys</w:t>
      </w:r>
      <w:proofErr w:type="spellEnd"/>
      <w:r w:rsidRPr="008D38F7">
        <w:t xml:space="preserve"> - provides muted chords in 4ths on Black Repeat (Mute) keys.</w:t>
      </w:r>
    </w:p>
    <w:p w14:paraId="09B1E222" w14:textId="77777777" w:rsidR="003247ED" w:rsidRPr="008D38F7" w:rsidRDefault="003247ED" w:rsidP="00DB7475">
      <w:pPr>
        <w:numPr>
          <w:ilvl w:val="0"/>
          <w:numId w:val="54"/>
        </w:numPr>
      </w:pPr>
      <w:proofErr w:type="spellStart"/>
      <w:r w:rsidRPr="008D38F7">
        <w:rPr>
          <w:b/>
        </w:rPr>
        <w:t>ChuckaVeloLayer</w:t>
      </w:r>
      <w:proofErr w:type="spellEnd"/>
      <w:r w:rsidRPr="008D38F7">
        <w:t xml:space="preserve"> - provides velocity controlled muted chords in 4ths on the keys in the Main zone.</w:t>
      </w:r>
    </w:p>
    <w:p w14:paraId="083CF411" w14:textId="77777777" w:rsidR="003247ED" w:rsidRPr="008D38F7" w:rsidRDefault="003247ED" w:rsidP="00DB7475">
      <w:pPr>
        <w:numPr>
          <w:ilvl w:val="0"/>
          <w:numId w:val="54"/>
        </w:numPr>
      </w:pPr>
      <w:r w:rsidRPr="008D38F7">
        <w:rPr>
          <w:b/>
        </w:rPr>
        <w:t xml:space="preserve">Pull Off (trigger) - </w:t>
      </w:r>
      <w:r w:rsidRPr="008D38F7">
        <w:t xml:space="preserve">producing </w:t>
      </w:r>
      <w:r w:rsidRPr="008D38F7">
        <w:rPr>
          <w:b/>
        </w:rPr>
        <w:t>Pull-Offs</w:t>
      </w:r>
      <w:r w:rsidRPr="008D38F7">
        <w:t xml:space="preserve"> on some strings inside the previously strummed chord on lower velocity, while producing full </w:t>
      </w:r>
      <w:r w:rsidRPr="008D38F7">
        <w:rPr>
          <w:b/>
        </w:rPr>
        <w:t>Pre-Hammer</w:t>
      </w:r>
      <w:r w:rsidRPr="008D38F7">
        <w:t xml:space="preserve"> chord on higher velocity.</w:t>
      </w:r>
    </w:p>
    <w:p w14:paraId="256BEF1E" w14:textId="77777777" w:rsidR="003247ED" w:rsidRPr="008D38F7" w:rsidRDefault="003247ED" w:rsidP="00DB7475">
      <w:pPr>
        <w:numPr>
          <w:ilvl w:val="0"/>
          <w:numId w:val="54"/>
        </w:numPr>
      </w:pPr>
      <w:r w:rsidRPr="008D38F7">
        <w:rPr>
          <w:b/>
        </w:rPr>
        <w:t>Chord Position</w:t>
      </w:r>
      <w:r w:rsidRPr="008D38F7">
        <w:t xml:space="preserve"> - changes chord position up or down.</w:t>
      </w:r>
    </w:p>
    <w:p w14:paraId="38C11B8E" w14:textId="77777777" w:rsidR="003247ED" w:rsidRPr="008D38F7" w:rsidRDefault="003247ED" w:rsidP="00DB7475">
      <w:pPr>
        <w:numPr>
          <w:ilvl w:val="0"/>
          <w:numId w:val="54"/>
        </w:numPr>
        <w:rPr>
          <w:b/>
        </w:rPr>
      </w:pPr>
      <w:r w:rsidRPr="008D38F7">
        <w:rPr>
          <w:b/>
        </w:rPr>
        <w:t xml:space="preserve">Melody (Octave) </w:t>
      </w:r>
      <w:r w:rsidRPr="008D38F7">
        <w:t>- Melody transpose.</w:t>
      </w:r>
    </w:p>
    <w:p w14:paraId="634ADF44" w14:textId="77777777" w:rsidR="003247ED" w:rsidRPr="008D38F7" w:rsidRDefault="003247ED" w:rsidP="00DB7475">
      <w:pPr>
        <w:numPr>
          <w:ilvl w:val="0"/>
          <w:numId w:val="54"/>
        </w:numPr>
        <w:rPr>
          <w:b/>
        </w:rPr>
      </w:pPr>
      <w:r w:rsidRPr="008D38F7">
        <w:rPr>
          <w:b/>
        </w:rPr>
        <w:t>String Keys</w:t>
      </w:r>
      <w:r w:rsidRPr="008D38F7">
        <w:t xml:space="preserve"> - switches on/off the String keys in Repeat zone.</w:t>
      </w:r>
    </w:p>
    <w:p w14:paraId="4A6414E3" w14:textId="77777777" w:rsidR="003247ED" w:rsidRPr="008D38F7" w:rsidRDefault="003247ED" w:rsidP="00DB7475">
      <w:pPr>
        <w:numPr>
          <w:ilvl w:val="0"/>
          <w:numId w:val="54"/>
        </w:numPr>
        <w:rPr>
          <w:b/>
        </w:rPr>
      </w:pPr>
      <w:r w:rsidRPr="008D38F7">
        <w:rPr>
          <w:b/>
        </w:rPr>
        <w:t xml:space="preserve">Bass </w:t>
      </w:r>
      <w:r w:rsidRPr="008D38F7">
        <w:t>- switches on/off Bass function in Main Zone</w:t>
      </w:r>
    </w:p>
    <w:p w14:paraId="7C82127E" w14:textId="77777777" w:rsidR="003247ED" w:rsidRPr="008D38F7" w:rsidRDefault="003247ED" w:rsidP="00DB7475">
      <w:pPr>
        <w:numPr>
          <w:ilvl w:val="0"/>
          <w:numId w:val="54"/>
        </w:numPr>
      </w:pPr>
      <w:r w:rsidRPr="008D38F7">
        <w:rPr>
          <w:b/>
        </w:rPr>
        <w:t>Melody</w:t>
      </w:r>
      <w:r w:rsidRPr="008D38F7">
        <w:t xml:space="preserve"> - switches on/off velocity free Melody function in Main zone range.</w:t>
      </w:r>
    </w:p>
    <w:p w14:paraId="250C574C" w14:textId="77777777" w:rsidR="003247ED" w:rsidRPr="008D38F7" w:rsidRDefault="003247ED" w:rsidP="00DB7475">
      <w:pPr>
        <w:numPr>
          <w:ilvl w:val="0"/>
          <w:numId w:val="54"/>
        </w:numPr>
      </w:pPr>
      <w:r w:rsidRPr="008D38F7">
        <w:rPr>
          <w:b/>
        </w:rPr>
        <w:t>Chords</w:t>
      </w:r>
      <w:r w:rsidRPr="008D38F7">
        <w:t xml:space="preserve"> - when activated turns Main zone to velocity free Melody function, and switches between Chords and Melody.</w:t>
      </w:r>
    </w:p>
    <w:p w14:paraId="657DCB42" w14:textId="77777777" w:rsidR="003247ED" w:rsidRPr="008D38F7" w:rsidRDefault="003247ED" w:rsidP="00DB7475">
      <w:pPr>
        <w:numPr>
          <w:ilvl w:val="0"/>
          <w:numId w:val="54"/>
        </w:numPr>
        <w:rPr>
          <w:b/>
        </w:rPr>
      </w:pPr>
      <w:r w:rsidRPr="008D38F7">
        <w:rPr>
          <w:b/>
        </w:rPr>
        <w:t xml:space="preserve">Harmonics (Melody) </w:t>
      </w:r>
      <w:r w:rsidRPr="008D38F7">
        <w:t>- switches on/off the Harmonics sound with Melody function in Main zone range.</w:t>
      </w:r>
    </w:p>
    <w:p w14:paraId="25EB9C36" w14:textId="77777777" w:rsidR="003247ED" w:rsidRPr="008D38F7" w:rsidRDefault="003247ED" w:rsidP="00DB7475">
      <w:pPr>
        <w:numPr>
          <w:ilvl w:val="0"/>
          <w:numId w:val="54"/>
        </w:numPr>
      </w:pPr>
      <w:r w:rsidRPr="008D38F7">
        <w:rPr>
          <w:b/>
        </w:rPr>
        <w:t>Mute</w:t>
      </w:r>
      <w:r w:rsidRPr="008D38F7">
        <w:t xml:space="preserve"> - switches on/off the Mute sound.</w:t>
      </w:r>
    </w:p>
    <w:p w14:paraId="5AD49969" w14:textId="77777777" w:rsidR="003247ED" w:rsidRPr="008D38F7" w:rsidRDefault="003247ED" w:rsidP="00DB7475">
      <w:pPr>
        <w:numPr>
          <w:ilvl w:val="0"/>
          <w:numId w:val="54"/>
        </w:numPr>
      </w:pPr>
      <w:r w:rsidRPr="008D38F7">
        <w:rPr>
          <w:b/>
        </w:rPr>
        <w:t>Bridge Mute</w:t>
      </w:r>
      <w:r w:rsidRPr="008D38F7">
        <w:t xml:space="preserve"> - switches on/off the Bridge Mute sound.</w:t>
      </w:r>
    </w:p>
    <w:p w14:paraId="290E2A29" w14:textId="77777777" w:rsidR="003247ED" w:rsidRPr="008D38F7" w:rsidRDefault="003247ED" w:rsidP="00DB7475">
      <w:pPr>
        <w:numPr>
          <w:ilvl w:val="0"/>
          <w:numId w:val="54"/>
        </w:numPr>
        <w:rPr>
          <w:b/>
        </w:rPr>
      </w:pPr>
      <w:r w:rsidRPr="008D38F7">
        <w:rPr>
          <w:b/>
        </w:rPr>
        <w:t>Harmonics</w:t>
      </w:r>
      <w:r w:rsidRPr="008D38F7">
        <w:t xml:space="preserve"> - switches on/off the Harmonics sound.</w:t>
      </w:r>
    </w:p>
    <w:p w14:paraId="1F7438A5" w14:textId="77777777" w:rsidR="003247ED" w:rsidRPr="008D38F7" w:rsidRDefault="003247ED" w:rsidP="00DB7475">
      <w:pPr>
        <w:numPr>
          <w:ilvl w:val="0"/>
          <w:numId w:val="54"/>
        </w:numPr>
      </w:pPr>
      <w:r w:rsidRPr="008D38F7">
        <w:rPr>
          <w:b/>
        </w:rPr>
        <w:t>Scrapes</w:t>
      </w:r>
      <w:r w:rsidRPr="008D38F7">
        <w:t xml:space="preserve"> - switches Main zone keys to Scrapes mode.</w:t>
      </w:r>
    </w:p>
    <w:p w14:paraId="48ADCBF0" w14:textId="77777777" w:rsidR="003247ED" w:rsidRPr="008D38F7" w:rsidRDefault="003247ED" w:rsidP="00DB7475">
      <w:pPr>
        <w:numPr>
          <w:ilvl w:val="0"/>
          <w:numId w:val="54"/>
        </w:numPr>
      </w:pPr>
      <w:r w:rsidRPr="008D38F7">
        <w:rPr>
          <w:b/>
        </w:rPr>
        <w:t>Solo mode</w:t>
      </w:r>
      <w:r w:rsidRPr="008D38F7">
        <w:t xml:space="preserve"> - switches to Solo Global mode.</w:t>
      </w:r>
    </w:p>
    <w:p w14:paraId="4E75804B" w14:textId="77777777" w:rsidR="003247ED" w:rsidRPr="008D38F7" w:rsidRDefault="003247ED" w:rsidP="003247ED">
      <w:pPr>
        <w:spacing w:after="0" w:line="240" w:lineRule="auto"/>
        <w:rPr>
          <w:b/>
          <w:bCs/>
          <w:kern w:val="32"/>
          <w:sz w:val="40"/>
          <w:szCs w:val="36"/>
        </w:rPr>
      </w:pPr>
    </w:p>
    <w:p w14:paraId="0CC78960" w14:textId="77777777" w:rsidR="00F72345" w:rsidRPr="000479E1" w:rsidRDefault="00F72345" w:rsidP="007F3BAC">
      <w:pPr>
        <w:pStyle w:val="Heading1"/>
      </w:pPr>
      <w:bookmarkStart w:id="230" w:name="_Toc108456256"/>
      <w:bookmarkEnd w:id="203"/>
      <w:r w:rsidRPr="000479E1">
        <w:lastRenderedPageBreak/>
        <w:t>Main Controls</w:t>
      </w:r>
      <w:bookmarkEnd w:id="193"/>
      <w:bookmarkEnd w:id="194"/>
      <w:bookmarkEnd w:id="195"/>
      <w:bookmarkEnd w:id="196"/>
      <w:bookmarkEnd w:id="204"/>
      <w:bookmarkEnd w:id="205"/>
      <w:bookmarkEnd w:id="206"/>
      <w:bookmarkEnd w:id="230"/>
    </w:p>
    <w:p w14:paraId="5DEDF054" w14:textId="77777777" w:rsidR="00D77FDD" w:rsidRPr="000479E1" w:rsidRDefault="00D77FDD" w:rsidP="00E375B0">
      <w:pPr>
        <w:pStyle w:val="Heading2"/>
      </w:pPr>
      <w:bookmarkStart w:id="231" w:name="_Toc308106856"/>
      <w:bookmarkStart w:id="232" w:name="_Toc62863259"/>
      <w:bookmarkStart w:id="233" w:name="_Toc62896028"/>
      <w:bookmarkStart w:id="234" w:name="_Toc108456257"/>
      <w:r w:rsidRPr="000479E1">
        <w:t>Left Menu bar</w:t>
      </w:r>
      <w:bookmarkEnd w:id="231"/>
      <w:bookmarkEnd w:id="232"/>
      <w:bookmarkEnd w:id="233"/>
      <w:bookmarkEnd w:id="234"/>
    </w:p>
    <w:p w14:paraId="0C29B929" w14:textId="7523DA59" w:rsidR="00D77FDD" w:rsidRPr="00CF2529" w:rsidRDefault="006625E6" w:rsidP="007502A9">
      <w:pPr>
        <w:jc w:val="center"/>
      </w:pPr>
      <w:r>
        <w:rPr>
          <w:noProof/>
        </w:rPr>
        <w:drawing>
          <wp:inline distT="0" distB="0" distL="0" distR="0" wp14:anchorId="1903F946" wp14:editId="775E3BAA">
            <wp:extent cx="3448050" cy="238125"/>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448050" cy="238125"/>
                    </a:xfrm>
                    <a:prstGeom prst="rect">
                      <a:avLst/>
                    </a:prstGeom>
                    <a:noFill/>
                    <a:ln>
                      <a:noFill/>
                    </a:ln>
                  </pic:spPr>
                </pic:pic>
              </a:graphicData>
            </a:graphic>
          </wp:inline>
        </w:drawing>
      </w:r>
    </w:p>
    <w:p w14:paraId="37B109ED" w14:textId="77777777" w:rsidR="00601A56" w:rsidRPr="00CF2529" w:rsidRDefault="00601A56" w:rsidP="007502A9">
      <w:pPr>
        <w:spacing w:before="240"/>
      </w:pPr>
      <w:r w:rsidRPr="00CF2529">
        <w:t xml:space="preserve">In the Left Menu </w:t>
      </w:r>
      <w:proofErr w:type="gramStart"/>
      <w:r w:rsidRPr="00CF2529">
        <w:t>bar</w:t>
      </w:r>
      <w:proofErr w:type="gramEnd"/>
      <w:r w:rsidRPr="00CF2529">
        <w:t xml:space="preserve"> you can get access to 3 panels to make global settings: </w:t>
      </w:r>
      <w:r w:rsidRPr="00CF2529">
        <w:rPr>
          <w:b/>
        </w:rPr>
        <w:t>Output panel</w:t>
      </w:r>
      <w:r w:rsidRPr="00CF2529">
        <w:t xml:space="preserve">, </w:t>
      </w:r>
      <w:r w:rsidRPr="00CF2529">
        <w:rPr>
          <w:b/>
        </w:rPr>
        <w:t>Tune panel</w:t>
      </w:r>
      <w:r w:rsidRPr="00CF2529">
        <w:t xml:space="preserve">, and </w:t>
      </w:r>
      <w:r w:rsidRPr="00CF2529">
        <w:rPr>
          <w:b/>
        </w:rPr>
        <w:t>Setup panel</w:t>
      </w:r>
      <w:r w:rsidR="00F853A9" w:rsidRPr="00CF2529">
        <w:t>.</w:t>
      </w:r>
    </w:p>
    <w:p w14:paraId="1DD68D23" w14:textId="77777777" w:rsidR="00D77FDD" w:rsidRPr="00CF2529" w:rsidRDefault="00D77FDD" w:rsidP="005360E8">
      <w:pPr>
        <w:pStyle w:val="Heading3"/>
      </w:pPr>
      <w:bookmarkStart w:id="235" w:name="_Toc308106857"/>
      <w:r w:rsidRPr="00CF2529">
        <w:t>Output panel</w:t>
      </w:r>
      <w:bookmarkEnd w:id="235"/>
    </w:p>
    <w:p w14:paraId="4AF1287E" w14:textId="4EC3C2E2" w:rsidR="00D77FDD" w:rsidRPr="00CF2529" w:rsidRDefault="006625E6" w:rsidP="0018732E">
      <w:pPr>
        <w:jc w:val="center"/>
      </w:pPr>
      <w:r>
        <w:rPr>
          <w:noProof/>
        </w:rPr>
        <w:drawing>
          <wp:inline distT="0" distB="0" distL="0" distR="0" wp14:anchorId="430EF6CB" wp14:editId="4E813B10">
            <wp:extent cx="2381250" cy="140970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381250" cy="1409700"/>
                    </a:xfrm>
                    <a:prstGeom prst="rect">
                      <a:avLst/>
                    </a:prstGeom>
                    <a:noFill/>
                    <a:ln>
                      <a:noFill/>
                    </a:ln>
                  </pic:spPr>
                </pic:pic>
              </a:graphicData>
            </a:graphic>
          </wp:inline>
        </w:drawing>
      </w:r>
    </w:p>
    <w:p w14:paraId="20AB4D21" w14:textId="77777777" w:rsidR="0049169C" w:rsidRPr="00CF2529" w:rsidRDefault="0049169C" w:rsidP="00F853A9">
      <w:pPr>
        <w:spacing w:before="240"/>
        <w:rPr>
          <w:sz w:val="28"/>
        </w:rPr>
      </w:pPr>
      <w:r w:rsidRPr="00CF2529">
        <w:rPr>
          <w:b/>
          <w:bCs/>
        </w:rPr>
        <w:t>Volume</w:t>
      </w:r>
      <w:r w:rsidRPr="00CF2529">
        <w:rPr>
          <w:sz w:val="28"/>
        </w:rPr>
        <w:t xml:space="preserve"> </w:t>
      </w:r>
      <w:r w:rsidRPr="00CF2529">
        <w:t>(+</w:t>
      </w:r>
      <w:r w:rsidR="00DC12C6" w:rsidRPr="00CF2529">
        <w:t>10/-3</w:t>
      </w:r>
      <w:r w:rsidRPr="00CF2529">
        <w:t xml:space="preserve">0db) </w:t>
      </w:r>
      <w:r w:rsidR="00DC12C6" w:rsidRPr="00CF2529">
        <w:t>-</w:t>
      </w:r>
      <w:r w:rsidRPr="00CF2529">
        <w:t xml:space="preserve"> adjust output volume</w:t>
      </w:r>
      <w:r w:rsidR="00F853A9" w:rsidRPr="00CF2529">
        <w:t>.</w:t>
      </w:r>
    </w:p>
    <w:p w14:paraId="66BABF48" w14:textId="77777777" w:rsidR="0049169C" w:rsidRPr="00CF2529" w:rsidRDefault="0049169C" w:rsidP="0049169C">
      <w:pPr>
        <w:spacing w:before="120"/>
      </w:pPr>
      <w:r w:rsidRPr="00CF2529">
        <w:rPr>
          <w:b/>
          <w:bCs/>
        </w:rPr>
        <w:t>EQ</w:t>
      </w:r>
      <w:r w:rsidRPr="00CF2529">
        <w:t xml:space="preserve"> -</w:t>
      </w:r>
      <w:r w:rsidRPr="00CF2529">
        <w:rPr>
          <w:sz w:val="28"/>
        </w:rPr>
        <w:t xml:space="preserve"> </w:t>
      </w:r>
      <w:r w:rsidRPr="00CF2529">
        <w:t>adjust internal equalizer parameters:</w:t>
      </w:r>
    </w:p>
    <w:p w14:paraId="25491442" w14:textId="77777777" w:rsidR="0049169C" w:rsidRPr="00CF2529" w:rsidRDefault="0049169C" w:rsidP="0018732E">
      <w:pPr>
        <w:numPr>
          <w:ilvl w:val="0"/>
          <w:numId w:val="6"/>
        </w:numPr>
        <w:spacing w:before="120"/>
        <w:rPr>
          <w:sz w:val="28"/>
        </w:rPr>
      </w:pPr>
      <w:r w:rsidRPr="00CF2529">
        <w:t>High (+/- 10db)</w:t>
      </w:r>
      <w:r w:rsidR="00F853A9" w:rsidRPr="00CF2529">
        <w:t>.</w:t>
      </w:r>
    </w:p>
    <w:p w14:paraId="7F9AFF6A" w14:textId="77777777" w:rsidR="0049169C" w:rsidRPr="00CF2529" w:rsidRDefault="0049169C" w:rsidP="0018732E">
      <w:pPr>
        <w:numPr>
          <w:ilvl w:val="0"/>
          <w:numId w:val="6"/>
        </w:numPr>
        <w:spacing w:before="120"/>
        <w:rPr>
          <w:sz w:val="28"/>
        </w:rPr>
      </w:pPr>
      <w:r w:rsidRPr="00CF2529">
        <w:t>Low (+/- 10db)</w:t>
      </w:r>
      <w:r w:rsidR="00F853A9" w:rsidRPr="00CF2529">
        <w:t>.</w:t>
      </w:r>
    </w:p>
    <w:p w14:paraId="784584BC" w14:textId="77777777" w:rsidR="00A50B5A" w:rsidRPr="00CF2529" w:rsidRDefault="00A50B5A" w:rsidP="005360E8">
      <w:pPr>
        <w:pStyle w:val="Heading3"/>
      </w:pPr>
      <w:bookmarkStart w:id="236" w:name="_Toc308106858"/>
      <w:r w:rsidRPr="00CF2529">
        <w:t>Tune panel</w:t>
      </w:r>
      <w:bookmarkEnd w:id="236"/>
    </w:p>
    <w:p w14:paraId="1E020A9F" w14:textId="07E01D75" w:rsidR="00432C60" w:rsidRPr="00CF2529" w:rsidRDefault="006625E6" w:rsidP="0018732E">
      <w:pPr>
        <w:jc w:val="center"/>
      </w:pPr>
      <w:r>
        <w:rPr>
          <w:noProof/>
        </w:rPr>
        <w:drawing>
          <wp:inline distT="0" distB="0" distL="0" distR="0" wp14:anchorId="301E97E6" wp14:editId="044FE3BB">
            <wp:extent cx="2343150" cy="135255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343150" cy="1352550"/>
                    </a:xfrm>
                    <a:prstGeom prst="rect">
                      <a:avLst/>
                    </a:prstGeom>
                    <a:noFill/>
                    <a:ln>
                      <a:noFill/>
                    </a:ln>
                  </pic:spPr>
                </pic:pic>
              </a:graphicData>
            </a:graphic>
          </wp:inline>
        </w:drawing>
      </w:r>
    </w:p>
    <w:p w14:paraId="4F5E4602" w14:textId="77777777" w:rsidR="0049169C" w:rsidRPr="00CF2529" w:rsidRDefault="0049169C" w:rsidP="0018732E">
      <w:r w:rsidRPr="00CF2529">
        <w:rPr>
          <w:b/>
          <w:bCs/>
        </w:rPr>
        <w:t>Pitch</w:t>
      </w:r>
      <w:r w:rsidRPr="00CF2529">
        <w:t xml:space="preserve"> - adjust the master pitch:</w:t>
      </w:r>
    </w:p>
    <w:p w14:paraId="6EB0A92B" w14:textId="77777777" w:rsidR="0049169C" w:rsidRPr="00CF2529" w:rsidRDefault="0049169C" w:rsidP="0018732E">
      <w:pPr>
        <w:numPr>
          <w:ilvl w:val="0"/>
          <w:numId w:val="4"/>
        </w:numPr>
        <w:spacing w:before="120"/>
      </w:pPr>
      <w:r w:rsidRPr="00CF2529">
        <w:t>Coarse (+/-12 semitones)</w:t>
      </w:r>
      <w:r w:rsidR="00F853A9" w:rsidRPr="00CF2529">
        <w:t>.</w:t>
      </w:r>
    </w:p>
    <w:p w14:paraId="0A56CCC9" w14:textId="77777777" w:rsidR="0049169C" w:rsidRPr="00CF2529" w:rsidRDefault="0049169C" w:rsidP="0018732E">
      <w:pPr>
        <w:numPr>
          <w:ilvl w:val="0"/>
          <w:numId w:val="4"/>
        </w:numPr>
        <w:spacing w:before="120"/>
      </w:pPr>
      <w:r w:rsidRPr="00CF2529">
        <w:t>Fine (+/-100 cents)</w:t>
      </w:r>
      <w:r w:rsidR="00F853A9" w:rsidRPr="00CF2529">
        <w:t>.</w:t>
      </w:r>
    </w:p>
    <w:p w14:paraId="3EFAFFBB" w14:textId="77777777" w:rsidR="0049169C" w:rsidRPr="00CF2529" w:rsidRDefault="0049169C" w:rsidP="0049169C">
      <w:pPr>
        <w:spacing w:before="120"/>
      </w:pPr>
      <w:r w:rsidRPr="00CF2529">
        <w:rPr>
          <w:b/>
          <w:bCs/>
        </w:rPr>
        <w:t>Modulation</w:t>
      </w:r>
      <w:r w:rsidRPr="00CF2529">
        <w:t xml:space="preserve"> - adjust the modulation envelope affected by Modulation controller (MIDI CC</w:t>
      </w:r>
      <w:r w:rsidR="00DC12C6" w:rsidRPr="00CF2529">
        <w:t>#1</w:t>
      </w:r>
      <w:r w:rsidRPr="00CF2529">
        <w:t>):</w:t>
      </w:r>
    </w:p>
    <w:p w14:paraId="3E317210" w14:textId="77777777" w:rsidR="0049169C" w:rsidRPr="00CF2529" w:rsidRDefault="0049169C" w:rsidP="0018732E">
      <w:pPr>
        <w:numPr>
          <w:ilvl w:val="0"/>
          <w:numId w:val="5"/>
        </w:numPr>
        <w:spacing w:before="120"/>
      </w:pPr>
      <w:r w:rsidRPr="00CF2529">
        <w:t>Depth (0-100%)</w:t>
      </w:r>
      <w:r w:rsidR="00F853A9" w:rsidRPr="00CF2529">
        <w:t>.</w:t>
      </w:r>
    </w:p>
    <w:p w14:paraId="09F1B472" w14:textId="77777777" w:rsidR="0049169C" w:rsidRDefault="00F853A9" w:rsidP="0018732E">
      <w:pPr>
        <w:numPr>
          <w:ilvl w:val="0"/>
          <w:numId w:val="5"/>
        </w:numPr>
        <w:spacing w:before="120"/>
      </w:pPr>
      <w:r w:rsidRPr="00CF2529">
        <w:t xml:space="preserve">Freq (0.2 </w:t>
      </w:r>
      <w:r w:rsidR="00B9396D">
        <w:t>-</w:t>
      </w:r>
      <w:r w:rsidRPr="00CF2529">
        <w:t xml:space="preserve"> 8.0 Hz).</w:t>
      </w:r>
    </w:p>
    <w:p w14:paraId="18A42AB8" w14:textId="77777777" w:rsidR="00F84F8F" w:rsidRPr="00CF2529" w:rsidRDefault="00F84F8F" w:rsidP="00F84F8F">
      <w:pPr>
        <w:numPr>
          <w:ilvl w:val="0"/>
          <w:numId w:val="5"/>
        </w:numPr>
        <w:spacing w:before="120" w:after="0" w:line="240" w:lineRule="auto"/>
      </w:pPr>
      <w:r w:rsidRPr="00CF2529">
        <w:t>Sync LED button (on/off) - when activated the modulation rate will be synched with host’s tempo.</w:t>
      </w:r>
    </w:p>
    <w:p w14:paraId="6D079C3F" w14:textId="77777777" w:rsidR="00F84F8F" w:rsidRPr="00CF2529" w:rsidRDefault="00F84F8F" w:rsidP="00F84F8F">
      <w:pPr>
        <w:numPr>
          <w:ilvl w:val="0"/>
          <w:numId w:val="5"/>
        </w:numPr>
        <w:spacing w:before="120" w:after="0" w:line="240" w:lineRule="auto"/>
      </w:pPr>
      <w:r w:rsidRPr="00CF2529">
        <w:lastRenderedPageBreak/>
        <w:t>Duration combo box - select note duration value in pull-down menu to match modulation rate you need.</w:t>
      </w:r>
    </w:p>
    <w:p w14:paraId="5802210F" w14:textId="77777777" w:rsidR="00A50B5A" w:rsidRPr="00CF2529" w:rsidRDefault="00A50B5A" w:rsidP="005360E8">
      <w:pPr>
        <w:pStyle w:val="Heading3"/>
      </w:pPr>
      <w:bookmarkStart w:id="237" w:name="_Toc308106859"/>
      <w:r w:rsidRPr="004B48CF">
        <w:t>Setup panel</w:t>
      </w:r>
      <w:bookmarkEnd w:id="237"/>
    </w:p>
    <w:p w14:paraId="64BB262C" w14:textId="31414C8F" w:rsidR="00A50B5A" w:rsidRPr="00CF2529" w:rsidRDefault="006625E6" w:rsidP="0018732E">
      <w:pPr>
        <w:jc w:val="center"/>
      </w:pPr>
      <w:r>
        <w:rPr>
          <w:noProof/>
        </w:rPr>
        <w:drawing>
          <wp:inline distT="0" distB="0" distL="0" distR="0" wp14:anchorId="20B61757" wp14:editId="4C59EF61">
            <wp:extent cx="2562225" cy="1628775"/>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562225" cy="1628775"/>
                    </a:xfrm>
                    <a:prstGeom prst="rect">
                      <a:avLst/>
                    </a:prstGeom>
                    <a:noFill/>
                    <a:ln>
                      <a:noFill/>
                    </a:ln>
                  </pic:spPr>
                </pic:pic>
              </a:graphicData>
            </a:graphic>
          </wp:inline>
        </w:drawing>
      </w:r>
    </w:p>
    <w:p w14:paraId="7AB44B22" w14:textId="77777777" w:rsidR="00037E61" w:rsidRPr="00CF2529" w:rsidRDefault="00037E61" w:rsidP="00037E61">
      <w:pPr>
        <w:spacing w:before="120"/>
      </w:pPr>
      <w:r w:rsidRPr="00CF2529">
        <w:rPr>
          <w:b/>
          <w:bCs/>
        </w:rPr>
        <w:t>Keyboard range</w:t>
      </w:r>
      <w:r w:rsidR="00115B4F">
        <w:t xml:space="preserve"> (C-1</w:t>
      </w:r>
      <w:r w:rsidR="00EC1542">
        <w:t xml:space="preserve"> </w:t>
      </w:r>
      <w:r w:rsidRPr="00CF2529">
        <w:t>- C7) - set the range of your keyboard.</w:t>
      </w:r>
    </w:p>
    <w:p w14:paraId="71B35FCB" w14:textId="77777777" w:rsidR="00115B4F" w:rsidRPr="005A120C" w:rsidRDefault="00115B4F" w:rsidP="00115B4F">
      <w:pPr>
        <w:spacing w:before="120" w:line="360" w:lineRule="auto"/>
      </w:pPr>
      <w:r w:rsidRPr="005A120C">
        <w:rPr>
          <w:b/>
          <w:bCs/>
        </w:rPr>
        <w:t xml:space="preserve">Display </w:t>
      </w:r>
      <w:r w:rsidRPr="005A120C">
        <w:t>(#/b) - select sharps or flats for the chord names.</w:t>
      </w:r>
    </w:p>
    <w:p w14:paraId="096EE61C" w14:textId="77777777" w:rsidR="00037E61" w:rsidRPr="005A120C" w:rsidRDefault="00EC1A0E" w:rsidP="00037E61">
      <w:pPr>
        <w:spacing w:before="120"/>
      </w:pPr>
      <w:r>
        <w:rPr>
          <w:b/>
          <w:bCs/>
        </w:rPr>
        <w:t xml:space="preserve">Chord </w:t>
      </w:r>
      <w:r w:rsidR="00037E61" w:rsidRPr="005A120C">
        <w:rPr>
          <w:b/>
          <w:bCs/>
        </w:rPr>
        <w:t>Detect time</w:t>
      </w:r>
      <w:r w:rsidR="00037E61" w:rsidRPr="005A120C">
        <w:t xml:space="preserve"> (0-50ms) - set the suitable delay for detecting chords taken in chord modes.</w:t>
      </w:r>
    </w:p>
    <w:p w14:paraId="7E7E8148" w14:textId="77777777" w:rsidR="00115B4F" w:rsidRPr="00CF2529" w:rsidRDefault="00115B4F" w:rsidP="00115B4F">
      <w:pPr>
        <w:spacing w:before="120"/>
      </w:pPr>
      <w:r w:rsidRPr="005A120C">
        <w:rPr>
          <w:b/>
          <w:bCs/>
        </w:rPr>
        <w:t xml:space="preserve">Octave </w:t>
      </w:r>
      <w:r w:rsidRPr="005A120C">
        <w:t>–</w:t>
      </w:r>
      <w:r w:rsidRPr="005A120C">
        <w:rPr>
          <w:bCs/>
        </w:rPr>
        <w:t xml:space="preserve"> shift MIDI Input notes by octaves (up or down) in case your keyboard controller doesn't have transpose option.</w:t>
      </w:r>
      <w:r>
        <w:rPr>
          <w:bCs/>
        </w:rPr>
        <w:t xml:space="preserve"> </w:t>
      </w:r>
    </w:p>
    <w:p w14:paraId="5632A170" w14:textId="77777777" w:rsidR="00380959" w:rsidRPr="00380959" w:rsidRDefault="00380959" w:rsidP="00380959">
      <w:pPr>
        <w:spacing w:before="120"/>
        <w:rPr>
          <w:bCs/>
        </w:rPr>
      </w:pPr>
      <w:r w:rsidRPr="00CF6A31">
        <w:rPr>
          <w:b/>
          <w:bCs/>
        </w:rPr>
        <w:t xml:space="preserve">P.B. and M.W. on pressed keys </w:t>
      </w:r>
      <w:r w:rsidRPr="00CF6A31">
        <w:rPr>
          <w:bCs/>
        </w:rPr>
        <w:t xml:space="preserve">- when activated allows to polyphonically use Pitch Bend, Modulation Wheel, and Aftertouch controllers with Sustain Pedal, </w:t>
      </w:r>
      <w:proofErr w:type="gramStart"/>
      <w:r w:rsidRPr="00CF6A31">
        <w:rPr>
          <w:bCs/>
        </w:rPr>
        <w:t>i.e.</w:t>
      </w:r>
      <w:proofErr w:type="gramEnd"/>
      <w:r w:rsidRPr="00CF6A31">
        <w:rPr>
          <w:bCs/>
        </w:rPr>
        <w:t xml:space="preserve"> the controllers will affect only on actually pressed note(s), while other note(s) being sustained with a Pedal but physically released will stay untouched. When turned off all controllers work normally.</w:t>
      </w:r>
      <w:r w:rsidRPr="00C23597">
        <w:rPr>
          <w:bCs/>
        </w:rPr>
        <w:t xml:space="preserve"> </w:t>
      </w:r>
    </w:p>
    <w:p w14:paraId="6F68304F" w14:textId="77777777" w:rsidR="00EC1A0E" w:rsidRDefault="00EC1A0E" w:rsidP="00EC1A0E">
      <w:pPr>
        <w:spacing w:before="120"/>
        <w:rPr>
          <w:bCs/>
        </w:rPr>
      </w:pPr>
      <w:r w:rsidRPr="00AF6369">
        <w:rPr>
          <w:b/>
          <w:bCs/>
        </w:rPr>
        <w:t>MIDI CC Automation</w:t>
      </w:r>
      <w:r>
        <w:rPr>
          <w:b/>
          <w:bCs/>
        </w:rPr>
        <w:t xml:space="preserve"> </w:t>
      </w:r>
      <w:r w:rsidRPr="00AF6369">
        <w:rPr>
          <w:bCs/>
        </w:rPr>
        <w:t>- switches on/off</w:t>
      </w:r>
      <w:r>
        <w:rPr>
          <w:bCs/>
        </w:rPr>
        <w:t xml:space="preserve"> MIDI CC Automation activity.</w:t>
      </w:r>
    </w:p>
    <w:p w14:paraId="0B1232C0" w14:textId="5123BDE1" w:rsidR="00EC1A0E" w:rsidRPr="00EC1A0E" w:rsidRDefault="00EC1A0E" w:rsidP="00EC1A0E">
      <w:pPr>
        <w:rPr>
          <w:rFonts w:ascii="Calibri" w:hAnsi="Calibri"/>
        </w:rPr>
      </w:pPr>
      <w:r w:rsidRPr="000A1271">
        <w:rPr>
          <w:b/>
          <w:bCs/>
        </w:rPr>
        <w:t>UI Scaling</w:t>
      </w:r>
      <w:r w:rsidRPr="000A1271">
        <w:t xml:space="preserve"> (80%-200%) – resize Real</w:t>
      </w:r>
      <w:r w:rsidR="00DB332F">
        <w:t>Eight</w:t>
      </w:r>
      <w:r w:rsidRPr="000A1271">
        <w:t xml:space="preserve"> UI in popup menu.</w:t>
      </w:r>
    </w:p>
    <w:p w14:paraId="5431A087" w14:textId="77777777" w:rsidR="00037E61" w:rsidRPr="00C23597" w:rsidRDefault="00037E61" w:rsidP="00037E61">
      <w:pPr>
        <w:autoSpaceDE w:val="0"/>
        <w:autoSpaceDN w:val="0"/>
        <w:adjustRightInd w:val="0"/>
      </w:pPr>
      <w:proofErr w:type="spellStart"/>
      <w:proofErr w:type="gramStart"/>
      <w:r w:rsidRPr="00C23597">
        <w:rPr>
          <w:b/>
          <w:bCs/>
        </w:rPr>
        <w:t>Q.Load</w:t>
      </w:r>
      <w:proofErr w:type="spellEnd"/>
      <w:proofErr w:type="gramEnd"/>
      <w:r w:rsidRPr="00C23597">
        <w:t xml:space="preserve"> - </w:t>
      </w:r>
      <w:r w:rsidRPr="00C936A3">
        <w:t>pressing Quick Load button allows to quickly load samples and drastically save RAM.</w:t>
      </w:r>
    </w:p>
    <w:p w14:paraId="0EE83E67" w14:textId="77777777" w:rsidR="0049169C" w:rsidRPr="00CF2529" w:rsidRDefault="0049169C" w:rsidP="0049169C">
      <w:pPr>
        <w:spacing w:before="120"/>
      </w:pPr>
      <w:r w:rsidRPr="00CF2529">
        <w:rPr>
          <w:b/>
          <w:bCs/>
        </w:rPr>
        <w:t>Reset</w:t>
      </w:r>
      <w:r w:rsidRPr="00CF2529">
        <w:t xml:space="preserve"> - resets all modified parameters in all modes to their factory values</w:t>
      </w:r>
      <w:r w:rsidR="00F853A9" w:rsidRPr="00CF2529">
        <w:t>.</w:t>
      </w:r>
    </w:p>
    <w:p w14:paraId="7EAEA358" w14:textId="77777777" w:rsidR="00A90B69" w:rsidRPr="00CF2529" w:rsidRDefault="00A90B69" w:rsidP="0049169C">
      <w:pPr>
        <w:spacing w:before="120"/>
      </w:pPr>
      <w:r w:rsidRPr="00CF2529">
        <w:rPr>
          <w:b/>
          <w:bCs/>
        </w:rPr>
        <w:t>Output mode</w:t>
      </w:r>
      <w:r w:rsidRPr="00CF2529">
        <w:t xml:space="preserve"> </w:t>
      </w:r>
      <w:r w:rsidR="0094459D" w:rsidRPr="00CF2529">
        <w:t>–</w:t>
      </w:r>
      <w:r w:rsidRPr="00CF2529">
        <w:t xml:space="preserve"> </w:t>
      </w:r>
      <w:r w:rsidR="0094459D" w:rsidRPr="00CF2529">
        <w:t>select between Audio, MIDI, Both options.</w:t>
      </w:r>
    </w:p>
    <w:p w14:paraId="0CBD7470" w14:textId="77777777" w:rsidR="0094459D" w:rsidRPr="00CF2529" w:rsidRDefault="0094459D" w:rsidP="0094459D">
      <w:pPr>
        <w:spacing w:before="120"/>
      </w:pPr>
      <w:r w:rsidRPr="00CF2529">
        <w:t xml:space="preserve">Using MIDI Out functionality, the actual MIDI output, including arpeggios, patterns, and strums generated by notes you play in the "Repeat Zones", can be played back through any other synth or sampler. Most (but not all) DAWs that support MIDI input from a virtual synth support recording its MIDI output as well. </w:t>
      </w:r>
    </w:p>
    <w:p w14:paraId="5B289DC4" w14:textId="77777777" w:rsidR="0094459D" w:rsidRPr="00CF2529" w:rsidRDefault="0094459D" w:rsidP="0094459D">
      <w:pPr>
        <w:spacing w:before="120"/>
      </w:pPr>
      <w:r w:rsidRPr="00CF2529">
        <w:t xml:space="preserve">Here are a few reasons you might want to take advantage of MIDI Output functionality: </w:t>
      </w:r>
    </w:p>
    <w:p w14:paraId="40394112" w14:textId="77777777" w:rsidR="0094459D" w:rsidRPr="00CF2529" w:rsidRDefault="0094459D" w:rsidP="0094459D">
      <w:pPr>
        <w:spacing w:before="120"/>
      </w:pPr>
      <w:r w:rsidRPr="00CF2529">
        <w:t xml:space="preserve"> 1. To double the </w:t>
      </w:r>
      <w:r w:rsidR="00E1407A">
        <w:t>RealEight</w:t>
      </w:r>
      <w:r w:rsidRPr="00CF2529">
        <w:t xml:space="preserve"> sound with another synth/sampler </w:t>
      </w:r>
    </w:p>
    <w:p w14:paraId="6F821359" w14:textId="77777777" w:rsidR="0094459D" w:rsidRPr="00CF2529" w:rsidRDefault="0094459D" w:rsidP="0094459D">
      <w:pPr>
        <w:spacing w:before="120"/>
      </w:pPr>
      <w:r w:rsidRPr="00CF2529">
        <w:t xml:space="preserve"> 2. To replace your guitar part with another sound altogether </w:t>
      </w:r>
    </w:p>
    <w:p w14:paraId="6C2D25EE" w14:textId="77777777" w:rsidR="0094459D" w:rsidRPr="00CF2529" w:rsidRDefault="0094459D" w:rsidP="0094459D">
      <w:pPr>
        <w:spacing w:before="120"/>
      </w:pPr>
      <w:r w:rsidRPr="00CF2529">
        <w:t xml:space="preserve"> 3. To generate a MIDI file that's readable by your notation program</w:t>
      </w:r>
    </w:p>
    <w:p w14:paraId="1B150B2E" w14:textId="77777777" w:rsidR="0094459D" w:rsidRPr="00CF2529" w:rsidRDefault="0094459D" w:rsidP="0094459D">
      <w:pPr>
        <w:spacing w:before="120"/>
      </w:pPr>
      <w:r w:rsidRPr="00CF2529">
        <w:t xml:space="preserve">The "Audio/MIDI/Both" options are important, and as follows: </w:t>
      </w:r>
    </w:p>
    <w:p w14:paraId="115AB6F6" w14:textId="77777777" w:rsidR="0094459D" w:rsidRPr="00CF2529" w:rsidRDefault="0094459D" w:rsidP="00DB7475">
      <w:pPr>
        <w:numPr>
          <w:ilvl w:val="0"/>
          <w:numId w:val="17"/>
        </w:numPr>
        <w:spacing w:before="120"/>
      </w:pPr>
      <w:r w:rsidRPr="00CF2529">
        <w:rPr>
          <w:b/>
        </w:rPr>
        <w:lastRenderedPageBreak/>
        <w:t>Audio</w:t>
      </w:r>
      <w:r w:rsidRPr="00CF2529">
        <w:t xml:space="preserve">: You'll hear the </w:t>
      </w:r>
      <w:r w:rsidR="00E1407A">
        <w:t>RealEight</w:t>
      </w:r>
      <w:r w:rsidRPr="00CF2529">
        <w:t xml:space="preserve"> samples only, just as you would if you weren't sending MIDI Out to your synth. </w:t>
      </w:r>
    </w:p>
    <w:p w14:paraId="6029A746" w14:textId="77777777" w:rsidR="0094459D" w:rsidRPr="00CF2529" w:rsidRDefault="0094459D" w:rsidP="00DB7475">
      <w:pPr>
        <w:numPr>
          <w:ilvl w:val="0"/>
          <w:numId w:val="17"/>
        </w:numPr>
        <w:spacing w:before="120"/>
      </w:pPr>
      <w:r w:rsidRPr="00CF2529">
        <w:rPr>
          <w:b/>
        </w:rPr>
        <w:t>MIDI</w:t>
      </w:r>
      <w:r w:rsidRPr="00CF2529">
        <w:t xml:space="preserve">: You'll hear only the synth being driven by the MIDI output from </w:t>
      </w:r>
      <w:r w:rsidR="00E1407A">
        <w:t>RealEight</w:t>
      </w:r>
      <w:r w:rsidRPr="00CF2529">
        <w:t xml:space="preserve">. The </w:t>
      </w:r>
      <w:r w:rsidR="00E1407A">
        <w:t>RealEight</w:t>
      </w:r>
      <w:r w:rsidRPr="00CF2529">
        <w:t xml:space="preserve"> samples will not sound. </w:t>
      </w:r>
    </w:p>
    <w:p w14:paraId="39031334" w14:textId="77777777" w:rsidR="0094459D" w:rsidRPr="00CF2529" w:rsidRDefault="0094459D" w:rsidP="00DB7475">
      <w:pPr>
        <w:numPr>
          <w:ilvl w:val="0"/>
          <w:numId w:val="17"/>
        </w:numPr>
        <w:spacing w:before="120"/>
      </w:pPr>
      <w:r w:rsidRPr="00CF2529">
        <w:rPr>
          <w:b/>
        </w:rPr>
        <w:t>Both</w:t>
      </w:r>
      <w:r w:rsidRPr="00CF2529">
        <w:t xml:space="preserve">: You'll hear both the </w:t>
      </w:r>
      <w:r w:rsidR="00E1407A">
        <w:t>RealEight</w:t>
      </w:r>
      <w:r w:rsidRPr="00CF2529">
        <w:t xml:space="preserve"> samples and the synth being driven by the MIDI output from </w:t>
      </w:r>
      <w:r w:rsidR="00E1407A">
        <w:t>RealEight</w:t>
      </w:r>
      <w:r w:rsidRPr="00CF2529">
        <w:t xml:space="preserve">. </w:t>
      </w:r>
    </w:p>
    <w:p w14:paraId="46048583" w14:textId="77777777" w:rsidR="0094459D" w:rsidRDefault="0094459D" w:rsidP="0094459D">
      <w:pPr>
        <w:spacing w:before="120"/>
      </w:pPr>
      <w:r w:rsidRPr="00CF2529">
        <w:t xml:space="preserve"> Select "MIDI" or "Both" to take advantage of MIDI Out functionality.</w:t>
      </w:r>
    </w:p>
    <w:p w14:paraId="3682C157" w14:textId="77777777" w:rsidR="00066E7B" w:rsidRPr="00830973" w:rsidRDefault="00066E7B" w:rsidP="00066E7B">
      <w:pPr>
        <w:pStyle w:val="Heading3"/>
      </w:pPr>
      <w:r w:rsidRPr="00830973">
        <w:t>Velo panel</w:t>
      </w:r>
    </w:p>
    <w:p w14:paraId="513FFCC6" w14:textId="77777777" w:rsidR="00066E7B" w:rsidRPr="00830973" w:rsidRDefault="00066E7B" w:rsidP="00066E7B">
      <w:r w:rsidRPr="00830973">
        <w:t>Click Velo button in Left Menu bar to open the Velocity panel.</w:t>
      </w:r>
    </w:p>
    <w:p w14:paraId="1ED10D6D" w14:textId="67E9F20E" w:rsidR="00066E7B" w:rsidRPr="00830973" w:rsidRDefault="006625E6" w:rsidP="00066E7B">
      <w:pPr>
        <w:jc w:val="center"/>
      </w:pPr>
      <w:r>
        <w:rPr>
          <w:noProof/>
        </w:rPr>
        <w:drawing>
          <wp:inline distT="0" distB="0" distL="0" distR="0" wp14:anchorId="04AA34B5" wp14:editId="11B500BC">
            <wp:extent cx="3590925" cy="2409825"/>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3590925" cy="2409825"/>
                    </a:xfrm>
                    <a:prstGeom prst="rect">
                      <a:avLst/>
                    </a:prstGeom>
                    <a:noFill/>
                    <a:ln>
                      <a:noFill/>
                    </a:ln>
                  </pic:spPr>
                </pic:pic>
              </a:graphicData>
            </a:graphic>
          </wp:inline>
        </w:drawing>
      </w:r>
    </w:p>
    <w:p w14:paraId="54FCCBBD" w14:textId="77777777" w:rsidR="00066E7B" w:rsidRPr="00830973" w:rsidRDefault="00066E7B" w:rsidP="00066E7B">
      <w:r w:rsidRPr="00830973">
        <w:t xml:space="preserve">Velocity panel provides </w:t>
      </w:r>
      <w:proofErr w:type="spellStart"/>
      <w:r w:rsidRPr="00830973">
        <w:t>Preset</w:t>
      </w:r>
      <w:proofErr w:type="spellEnd"/>
      <w:r w:rsidRPr="00830973">
        <w:t>, Velocity curve buttons, and Velocity curve graph.</w:t>
      </w:r>
    </w:p>
    <w:p w14:paraId="0120F3E5" w14:textId="3D47E30F" w:rsidR="00066E7B" w:rsidRPr="00830973" w:rsidRDefault="006625E6" w:rsidP="00066E7B">
      <w:pPr>
        <w:jc w:val="center"/>
      </w:pPr>
      <w:r w:rsidRPr="00ED2183">
        <w:rPr>
          <w:noProof/>
        </w:rPr>
        <w:drawing>
          <wp:inline distT="0" distB="0" distL="0" distR="0" wp14:anchorId="10B4BDE7" wp14:editId="215E64A5">
            <wp:extent cx="1104900" cy="266700"/>
            <wp:effectExtent l="0" t="0" r="0" b="0"/>
            <wp:docPr id="82" name="Picture 143" descr="curv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curves"/>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1104900" cy="266700"/>
                    </a:xfrm>
                    <a:prstGeom prst="rect">
                      <a:avLst/>
                    </a:prstGeom>
                    <a:noFill/>
                    <a:ln>
                      <a:noFill/>
                    </a:ln>
                  </pic:spPr>
                </pic:pic>
              </a:graphicData>
            </a:graphic>
          </wp:inline>
        </w:drawing>
      </w:r>
    </w:p>
    <w:p w14:paraId="683950AF" w14:textId="77777777" w:rsidR="00066E7B" w:rsidRPr="00830973" w:rsidRDefault="00066E7B" w:rsidP="00066E7B">
      <w:r w:rsidRPr="00830973">
        <w:t>Select the output velocity curve for your performance by pressing one of 4 buttons.</w:t>
      </w:r>
    </w:p>
    <w:p w14:paraId="79D94820" w14:textId="4F056EC8" w:rsidR="00640EA8" w:rsidRDefault="006625E6" w:rsidP="00640EA8">
      <w:pPr>
        <w:jc w:val="center"/>
      </w:pPr>
      <w:r w:rsidRPr="00ED2183">
        <w:rPr>
          <w:noProof/>
        </w:rPr>
        <w:drawing>
          <wp:inline distT="0" distB="0" distL="0" distR="0" wp14:anchorId="00E5F899" wp14:editId="78116966">
            <wp:extent cx="2343150" cy="2133600"/>
            <wp:effectExtent l="0" t="0" r="0" b="0"/>
            <wp:docPr id="83" name="Рисунок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8"/>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343150" cy="2133600"/>
                    </a:xfrm>
                    <a:prstGeom prst="rect">
                      <a:avLst/>
                    </a:prstGeom>
                    <a:noFill/>
                    <a:ln>
                      <a:noFill/>
                    </a:ln>
                  </pic:spPr>
                </pic:pic>
              </a:graphicData>
            </a:graphic>
          </wp:inline>
        </w:drawing>
      </w:r>
    </w:p>
    <w:p w14:paraId="1FB0F747" w14:textId="77777777" w:rsidR="007D2C51" w:rsidRDefault="00066E7B" w:rsidP="00640EA8">
      <w:pPr>
        <w:jc w:val="center"/>
      </w:pPr>
      <w:r w:rsidRPr="00830973">
        <w:t xml:space="preserve">Create your custom velocity curve with Dynamics slider, and save it as a </w:t>
      </w:r>
      <w:proofErr w:type="spellStart"/>
      <w:r w:rsidRPr="00830973">
        <w:t>preset</w:t>
      </w:r>
      <w:proofErr w:type="spellEnd"/>
      <w:r w:rsidRPr="00830973">
        <w:t xml:space="preserve"> in Velocity combo box for future use.</w:t>
      </w:r>
    </w:p>
    <w:p w14:paraId="630B17D0" w14:textId="77777777" w:rsidR="007D2C51" w:rsidRPr="007D2C51" w:rsidRDefault="007D2C51" w:rsidP="00066E7B"/>
    <w:p w14:paraId="3B9D692B" w14:textId="77777777" w:rsidR="00604B88" w:rsidRPr="000479E1" w:rsidRDefault="00604B88" w:rsidP="00604B88">
      <w:pPr>
        <w:pStyle w:val="Heading2"/>
        <w:pageBreakBefore/>
      </w:pPr>
      <w:bookmarkStart w:id="238" w:name="_Toc308106860"/>
      <w:bookmarkStart w:id="239" w:name="_Toc62863260"/>
      <w:bookmarkStart w:id="240" w:name="_Toc62896029"/>
      <w:bookmarkStart w:id="241" w:name="_Toc108456258"/>
      <w:r w:rsidRPr="000479E1">
        <w:lastRenderedPageBreak/>
        <w:t>Right Menu bar</w:t>
      </w:r>
      <w:bookmarkEnd w:id="238"/>
      <w:bookmarkEnd w:id="239"/>
      <w:bookmarkEnd w:id="240"/>
      <w:bookmarkEnd w:id="241"/>
    </w:p>
    <w:p w14:paraId="20D871F6" w14:textId="05224EE7" w:rsidR="00604B88" w:rsidRPr="00CF2529" w:rsidRDefault="006625E6" w:rsidP="00604B88">
      <w:pPr>
        <w:jc w:val="center"/>
      </w:pPr>
      <w:r>
        <w:rPr>
          <w:noProof/>
        </w:rPr>
        <w:drawing>
          <wp:inline distT="0" distB="0" distL="0" distR="0" wp14:anchorId="117EC978" wp14:editId="2B3AAD97">
            <wp:extent cx="3543300" cy="228600"/>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543300" cy="228600"/>
                    </a:xfrm>
                    <a:prstGeom prst="rect">
                      <a:avLst/>
                    </a:prstGeom>
                    <a:noFill/>
                    <a:ln>
                      <a:noFill/>
                    </a:ln>
                  </pic:spPr>
                </pic:pic>
              </a:graphicData>
            </a:graphic>
          </wp:inline>
        </w:drawing>
      </w:r>
    </w:p>
    <w:p w14:paraId="2A98ADF4" w14:textId="77777777" w:rsidR="00604B88" w:rsidRPr="00CF2529" w:rsidRDefault="00604B88" w:rsidP="00604B88">
      <w:bookmarkStart w:id="242" w:name="_Toc308106861"/>
      <w:r w:rsidRPr="007576E6">
        <w:t xml:space="preserve">In the Right Menu </w:t>
      </w:r>
      <w:proofErr w:type="gramStart"/>
      <w:r w:rsidRPr="007576E6">
        <w:t>bar</w:t>
      </w:r>
      <w:proofErr w:type="gramEnd"/>
      <w:r w:rsidRPr="007576E6">
        <w:t xml:space="preserve"> you can get access to Timing panel, 2 Mixer pan</w:t>
      </w:r>
      <w:r>
        <w:t>els, and Wah-Wah Effect settings.</w:t>
      </w:r>
    </w:p>
    <w:p w14:paraId="3E563D56" w14:textId="77777777" w:rsidR="00604B88" w:rsidRPr="00CF2529" w:rsidRDefault="00604B88" w:rsidP="00604B88">
      <w:pPr>
        <w:pStyle w:val="Heading3"/>
      </w:pPr>
      <w:r w:rsidRPr="00E44EDC">
        <w:t>Timing panel</w:t>
      </w:r>
      <w:bookmarkEnd w:id="242"/>
    </w:p>
    <w:p w14:paraId="0D7BE1F7" w14:textId="256C1925" w:rsidR="00604B88" w:rsidRPr="00CF2529" w:rsidRDefault="006625E6" w:rsidP="00604B88">
      <w:pPr>
        <w:jc w:val="center"/>
      </w:pPr>
      <w:r w:rsidRPr="00ED2183">
        <w:rPr>
          <w:noProof/>
        </w:rPr>
        <w:drawing>
          <wp:inline distT="0" distB="0" distL="0" distR="0" wp14:anchorId="4803C9CD" wp14:editId="1711EADF">
            <wp:extent cx="2266950" cy="1133475"/>
            <wp:effectExtent l="0" t="0" r="0" b="0"/>
            <wp:docPr id="85" name="Picture 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8"/>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2266950" cy="1133475"/>
                    </a:xfrm>
                    <a:prstGeom prst="rect">
                      <a:avLst/>
                    </a:prstGeom>
                    <a:noFill/>
                    <a:ln>
                      <a:noFill/>
                    </a:ln>
                  </pic:spPr>
                </pic:pic>
              </a:graphicData>
            </a:graphic>
          </wp:inline>
        </w:drawing>
      </w:r>
    </w:p>
    <w:p w14:paraId="64986C69" w14:textId="77777777" w:rsidR="00845101" w:rsidRDefault="00845101" w:rsidP="00845101">
      <w:pPr>
        <w:spacing w:before="120"/>
      </w:pPr>
      <w:r w:rsidRPr="00CF2529">
        <w:rPr>
          <w:b/>
        </w:rPr>
        <w:t>Strum time</w:t>
      </w:r>
      <w:r w:rsidR="0022724D">
        <w:t xml:space="preserve"> (</w:t>
      </w:r>
      <w:r w:rsidR="002F1916" w:rsidRPr="0087352A">
        <w:rPr>
          <w:rFonts w:ascii="Calibri" w:hAnsi="Calibri"/>
        </w:rPr>
        <w:t>5</w:t>
      </w:r>
      <w:r w:rsidR="0022724D">
        <w:t>-20</w:t>
      </w:r>
      <w:r w:rsidRPr="00CF2529">
        <w:t>0ms) - adjusts the time between the notes played in the strumming chords (Harmony, Chords, and Bass &amp; Chord modes) as well as delay for more than one note played simultaneously in Solo and Bass &amp; Pick modes.</w:t>
      </w:r>
    </w:p>
    <w:p w14:paraId="4683F460" w14:textId="77777777" w:rsidR="0022724D" w:rsidRDefault="0022724D" w:rsidP="00845101">
      <w:pPr>
        <w:spacing w:before="120"/>
      </w:pPr>
      <w:r w:rsidRPr="005360E8">
        <w:rPr>
          <w:b/>
        </w:rPr>
        <w:t>Slow Strum time</w:t>
      </w:r>
      <w:r w:rsidRPr="005360E8">
        <w:t xml:space="preserve"> </w:t>
      </w:r>
      <w:r w:rsidR="00544DFA" w:rsidRPr="005360E8">
        <w:t xml:space="preserve">(45-300ms) </w:t>
      </w:r>
      <w:r w:rsidRPr="005360E8">
        <w:t>- adjust</w:t>
      </w:r>
      <w:r w:rsidR="00544DFA" w:rsidRPr="005360E8">
        <w:t>s</w:t>
      </w:r>
      <w:r w:rsidRPr="005360E8">
        <w:t xml:space="preserve"> </w:t>
      </w:r>
      <w:r w:rsidR="004F62DB" w:rsidRPr="005360E8">
        <w:t>the strum time for Slow Strum s</w:t>
      </w:r>
      <w:r w:rsidRPr="005360E8">
        <w:t>troke</w:t>
      </w:r>
      <w:r w:rsidR="004F62DB" w:rsidRPr="005360E8">
        <w:t>s</w:t>
      </w:r>
      <w:r w:rsidRPr="005360E8">
        <w:t>.</w:t>
      </w:r>
    </w:p>
    <w:p w14:paraId="4F42E6DC" w14:textId="77777777" w:rsidR="00E44EDC" w:rsidRPr="00E44EDC" w:rsidRDefault="00E44EDC" w:rsidP="00845101">
      <w:pPr>
        <w:spacing w:before="120"/>
        <w:rPr>
          <w:b/>
        </w:rPr>
      </w:pPr>
      <w:r w:rsidRPr="00CF2529">
        <w:rPr>
          <w:b/>
        </w:rPr>
        <w:t xml:space="preserve">Attack time </w:t>
      </w:r>
      <w:r w:rsidRPr="00CF2529">
        <w:t xml:space="preserve">(0-100%) </w:t>
      </w:r>
      <w:r w:rsidRPr="00E44EDC">
        <w:t xml:space="preserve">- </w:t>
      </w:r>
      <w:r w:rsidRPr="00E44EDC">
        <w:rPr>
          <w:rStyle w:val="postbody1"/>
          <w:sz w:val="24"/>
          <w:szCs w:val="24"/>
        </w:rPr>
        <w:t>allows shortening/lengthening the attack of a sound. The shortest (0%) gives smaller latency, but sounds less natural.</w:t>
      </w:r>
    </w:p>
    <w:p w14:paraId="549F538C" w14:textId="77777777" w:rsidR="00845101" w:rsidRDefault="00845101" w:rsidP="003A36C4">
      <w:pPr>
        <w:spacing w:before="120"/>
      </w:pPr>
      <w:r w:rsidRPr="00CF2529">
        <w:rPr>
          <w:b/>
        </w:rPr>
        <w:t>Release time</w:t>
      </w:r>
      <w:r w:rsidRPr="00CF2529">
        <w:t xml:space="preserve"> (50-200%) - adjusts how long the note sounds after releasing the key (MIDI note end).</w:t>
      </w:r>
    </w:p>
    <w:p w14:paraId="7F550297" w14:textId="77777777" w:rsidR="00E44EDC" w:rsidRPr="00CF2529" w:rsidRDefault="00E44EDC" w:rsidP="003A36C4">
      <w:pPr>
        <w:spacing w:before="120"/>
      </w:pPr>
      <w:r>
        <w:rPr>
          <w:b/>
        </w:rPr>
        <w:t>Double</w:t>
      </w:r>
      <w:r w:rsidRPr="002250A8">
        <w:rPr>
          <w:b/>
        </w:rPr>
        <w:t xml:space="preserve">-Trk Delay </w:t>
      </w:r>
      <w:r w:rsidRPr="002250A8">
        <w:t>(0-400%) -</w:t>
      </w:r>
      <w:r>
        <w:t xml:space="preserve"> </w:t>
      </w:r>
      <w:r w:rsidRPr="002250A8">
        <w:t xml:space="preserve">controls </w:t>
      </w:r>
      <w:r>
        <w:t xml:space="preserve">proportional </w:t>
      </w:r>
      <w:r w:rsidRPr="002250A8">
        <w:t>delay between tracks in Double</w:t>
      </w:r>
      <w:r>
        <w:t>-track</w:t>
      </w:r>
      <w:r w:rsidRPr="002250A8">
        <w:t xml:space="preserve"> </w:t>
      </w:r>
      <w:r>
        <w:t>patch for wider panning.</w:t>
      </w:r>
    </w:p>
    <w:p w14:paraId="7B5147CC" w14:textId="77777777" w:rsidR="000F09A5" w:rsidRPr="000F09A5" w:rsidRDefault="000F09A5" w:rsidP="000F09A5">
      <w:pPr>
        <w:pStyle w:val="Heading3"/>
        <w:rPr>
          <w:bCs/>
        </w:rPr>
      </w:pPr>
      <w:r w:rsidRPr="000F09A5">
        <w:rPr>
          <w:rStyle w:val="Heading4Char"/>
          <w:b/>
          <w:bCs w:val="0"/>
        </w:rPr>
        <w:t>MIXER</w:t>
      </w:r>
      <w:r w:rsidRPr="005E7AAC">
        <w:rPr>
          <w:rStyle w:val="Heading4Char"/>
        </w:rPr>
        <w:t xml:space="preserve"> </w:t>
      </w:r>
      <w:r w:rsidRPr="000F09A5">
        <w:rPr>
          <w:rStyle w:val="Heading4Char"/>
          <w:b/>
          <w:bCs w:val="0"/>
        </w:rPr>
        <w:t>1 panel</w:t>
      </w:r>
    </w:p>
    <w:p w14:paraId="783C6181" w14:textId="17E18F87" w:rsidR="00A50B5A" w:rsidRDefault="006625E6" w:rsidP="00EA21E5">
      <w:pPr>
        <w:spacing w:after="240"/>
        <w:jc w:val="center"/>
        <w:rPr>
          <w:b/>
          <w:bCs/>
        </w:rPr>
      </w:pPr>
      <w:r>
        <w:rPr>
          <w:b/>
          <w:bCs/>
          <w:noProof/>
        </w:rPr>
        <w:drawing>
          <wp:inline distT="0" distB="0" distL="0" distR="0" wp14:anchorId="54618E35" wp14:editId="7B5C1D6B">
            <wp:extent cx="2733675" cy="140970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2733675" cy="1409700"/>
                    </a:xfrm>
                    <a:prstGeom prst="rect">
                      <a:avLst/>
                    </a:prstGeom>
                    <a:noFill/>
                    <a:ln>
                      <a:noFill/>
                    </a:ln>
                  </pic:spPr>
                </pic:pic>
              </a:graphicData>
            </a:graphic>
          </wp:inline>
        </w:drawing>
      </w:r>
    </w:p>
    <w:p w14:paraId="3F759091" w14:textId="77777777" w:rsidR="000F09A5" w:rsidRDefault="000F09A5" w:rsidP="000F09A5">
      <w:pPr>
        <w:spacing w:after="240"/>
      </w:pPr>
      <w:r w:rsidRPr="000F09A5">
        <w:t>MIXER 1 panel</w:t>
      </w:r>
      <w:r w:rsidRPr="00830973">
        <w:t xml:space="preserve"> </w:t>
      </w:r>
      <w:r w:rsidR="00C11CF4">
        <w:t xml:space="preserve">lets you </w:t>
      </w:r>
      <w:r w:rsidR="008F7A88" w:rsidRPr="008D38F7">
        <w:t>adjusting the volume of various noise effects</w:t>
      </w:r>
      <w:r w:rsidRPr="00830973">
        <w:t xml:space="preserve"> (range: +</w:t>
      </w:r>
      <w:r>
        <w:t>12</w:t>
      </w:r>
      <w:r w:rsidRPr="00830973">
        <w:t xml:space="preserve">/- </w:t>
      </w:r>
      <w:r>
        <w:t>30</w:t>
      </w:r>
      <w:r w:rsidRPr="00830973">
        <w:t>d</w:t>
      </w:r>
      <w:r w:rsidR="008F7A88">
        <w:t>b</w:t>
      </w:r>
      <w:r w:rsidRPr="00830973">
        <w:t>)</w:t>
      </w:r>
      <w:r w:rsidR="008F7A88">
        <w:t>:</w:t>
      </w:r>
    </w:p>
    <w:p w14:paraId="1C37EA83" w14:textId="77777777" w:rsidR="008F7A88" w:rsidRPr="008D38F7" w:rsidRDefault="008F7A88" w:rsidP="008F7A88">
      <w:pPr>
        <w:numPr>
          <w:ilvl w:val="0"/>
          <w:numId w:val="60"/>
        </w:numPr>
        <w:spacing w:before="120"/>
      </w:pPr>
      <w:r w:rsidRPr="008D38F7">
        <w:t>Fret - volume and on/off of a fret noise.</w:t>
      </w:r>
    </w:p>
    <w:p w14:paraId="282C6348" w14:textId="77777777" w:rsidR="008F7A88" w:rsidRPr="008D38F7" w:rsidRDefault="008F7A88" w:rsidP="008F7A88">
      <w:pPr>
        <w:numPr>
          <w:ilvl w:val="0"/>
          <w:numId w:val="60"/>
        </w:numPr>
        <w:spacing w:before="120"/>
      </w:pPr>
      <w:r w:rsidRPr="008D38F7">
        <w:t>Release - volume and on/off of a release noise.</w:t>
      </w:r>
    </w:p>
    <w:p w14:paraId="49E983C4" w14:textId="77777777" w:rsidR="008F7A88" w:rsidRPr="008D38F7" w:rsidRDefault="008F7A88" w:rsidP="008F7A88">
      <w:pPr>
        <w:numPr>
          <w:ilvl w:val="0"/>
          <w:numId w:val="60"/>
        </w:numPr>
        <w:spacing w:before="120"/>
      </w:pPr>
      <w:r w:rsidRPr="008D38F7">
        <w:t>Pick - volume and on/off of additional pick noise.</w:t>
      </w:r>
    </w:p>
    <w:p w14:paraId="1E70E267" w14:textId="77777777" w:rsidR="008F7A88" w:rsidRPr="008D38F7" w:rsidRDefault="008F7A88" w:rsidP="008F7A88">
      <w:pPr>
        <w:numPr>
          <w:ilvl w:val="0"/>
          <w:numId w:val="60"/>
        </w:numPr>
        <w:spacing w:before="120"/>
      </w:pPr>
      <w:r w:rsidRPr="008D38F7">
        <w:t>Scrapes – volume of Scrapes sound.</w:t>
      </w:r>
    </w:p>
    <w:p w14:paraId="6BAA47FB" w14:textId="77777777" w:rsidR="008F7A88" w:rsidRPr="008D38F7" w:rsidRDefault="008F7A88" w:rsidP="008F7A88">
      <w:pPr>
        <w:numPr>
          <w:ilvl w:val="0"/>
          <w:numId w:val="60"/>
        </w:numPr>
        <w:spacing w:before="120"/>
      </w:pPr>
      <w:r w:rsidRPr="008D38F7">
        <w:t>Feedback – volume of Feedback sound</w:t>
      </w:r>
    </w:p>
    <w:p w14:paraId="7E985BB8" w14:textId="77777777" w:rsidR="008F7A88" w:rsidRDefault="008F7A88" w:rsidP="000F09A5">
      <w:pPr>
        <w:spacing w:after="240"/>
      </w:pPr>
    </w:p>
    <w:p w14:paraId="3603A5A5" w14:textId="77777777" w:rsidR="001C743C" w:rsidRPr="000F09A5" w:rsidRDefault="001C743C" w:rsidP="001C743C">
      <w:pPr>
        <w:pStyle w:val="Heading3"/>
        <w:rPr>
          <w:bCs/>
        </w:rPr>
      </w:pPr>
      <w:r w:rsidRPr="000F09A5">
        <w:rPr>
          <w:rStyle w:val="Heading4Char"/>
          <w:b/>
          <w:bCs w:val="0"/>
        </w:rPr>
        <w:t>MIXER</w:t>
      </w:r>
      <w:r w:rsidRPr="005E7AAC">
        <w:rPr>
          <w:rStyle w:val="Heading4Char"/>
        </w:rPr>
        <w:t xml:space="preserve"> </w:t>
      </w:r>
      <w:r w:rsidRPr="001C743C">
        <w:rPr>
          <w:rStyle w:val="Heading4Char"/>
          <w:rFonts w:ascii="Calibri" w:hAnsi="Calibri"/>
          <w:b/>
          <w:bCs w:val="0"/>
          <w:lang w:val="ru-RU"/>
        </w:rPr>
        <w:t>2</w:t>
      </w:r>
      <w:r w:rsidRPr="000F09A5">
        <w:rPr>
          <w:rStyle w:val="Heading4Char"/>
          <w:b/>
          <w:bCs w:val="0"/>
        </w:rPr>
        <w:t xml:space="preserve"> panel</w:t>
      </w:r>
    </w:p>
    <w:p w14:paraId="44F671E6" w14:textId="09DE94DC" w:rsidR="001C743C" w:rsidRPr="00CF6A31" w:rsidRDefault="006625E6" w:rsidP="001C743C">
      <w:pPr>
        <w:jc w:val="center"/>
      </w:pPr>
      <w:r>
        <w:rPr>
          <w:noProof/>
        </w:rPr>
        <w:drawing>
          <wp:inline distT="0" distB="0" distL="0" distR="0" wp14:anchorId="3D996969" wp14:editId="5895E77D">
            <wp:extent cx="2533650" cy="1400175"/>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533650" cy="1400175"/>
                    </a:xfrm>
                    <a:prstGeom prst="rect">
                      <a:avLst/>
                    </a:prstGeom>
                    <a:noFill/>
                    <a:ln>
                      <a:noFill/>
                    </a:ln>
                  </pic:spPr>
                </pic:pic>
              </a:graphicData>
            </a:graphic>
          </wp:inline>
        </w:drawing>
      </w:r>
    </w:p>
    <w:p w14:paraId="3D7C5EEB" w14:textId="77777777" w:rsidR="001C743C" w:rsidRDefault="001C743C" w:rsidP="001C743C">
      <w:pPr>
        <w:keepNext/>
      </w:pPr>
      <w:r w:rsidRPr="001C743C">
        <w:t xml:space="preserve">MIXER 2 panel </w:t>
      </w:r>
      <w:r w:rsidR="008F7A88" w:rsidRPr="008D38F7">
        <w:t xml:space="preserve">lets you adjust volume of additional sounds that form the </w:t>
      </w:r>
      <w:proofErr w:type="spellStart"/>
      <w:r w:rsidR="008F7A88" w:rsidRPr="008D38F7">
        <w:t>modeled</w:t>
      </w:r>
      <w:proofErr w:type="spellEnd"/>
      <w:r w:rsidR="008F7A88" w:rsidRPr="008D38F7">
        <w:t xml:space="preserve"> guitar sound</w:t>
      </w:r>
      <w:r w:rsidR="008F7A88" w:rsidRPr="001C743C">
        <w:t xml:space="preserve"> </w:t>
      </w:r>
      <w:r w:rsidRPr="001C743C">
        <w:t>(range:</w:t>
      </w:r>
      <w:r w:rsidRPr="00830973">
        <w:t xml:space="preserve"> </w:t>
      </w:r>
      <w:r>
        <w:t>+12</w:t>
      </w:r>
      <w:r w:rsidRPr="00830973">
        <w:t xml:space="preserve">/- </w:t>
      </w:r>
      <w:r>
        <w:t>30</w:t>
      </w:r>
      <w:r w:rsidRPr="00830973">
        <w:t>d</w:t>
      </w:r>
      <w:r w:rsidR="008F7A88">
        <w:t>b</w:t>
      </w:r>
      <w:r w:rsidRPr="00830973">
        <w:t>):</w:t>
      </w:r>
    </w:p>
    <w:p w14:paraId="67523975" w14:textId="77777777" w:rsidR="008F7A88" w:rsidRPr="008D38F7" w:rsidRDefault="008F7A88" w:rsidP="008F7A88">
      <w:pPr>
        <w:numPr>
          <w:ilvl w:val="0"/>
          <w:numId w:val="61"/>
        </w:numPr>
        <w:spacing w:before="120"/>
      </w:pPr>
      <w:r w:rsidRPr="008D38F7">
        <w:t>Slow Strum - volume of Slow Strum sound (Velocity switch FX in chordal modes).</w:t>
      </w:r>
    </w:p>
    <w:p w14:paraId="58732068" w14:textId="77777777" w:rsidR="008F7A88" w:rsidRPr="008D38F7" w:rsidRDefault="008F7A88" w:rsidP="008F7A88">
      <w:pPr>
        <w:numPr>
          <w:ilvl w:val="0"/>
          <w:numId w:val="61"/>
        </w:numPr>
        <w:spacing w:before="120"/>
      </w:pPr>
      <w:r w:rsidRPr="008D38F7">
        <w:t>Solo/Strings - volume of sustain sound produced in Solo mode and with String keys.</w:t>
      </w:r>
    </w:p>
    <w:p w14:paraId="53AF2CFE" w14:textId="77777777" w:rsidR="008F7A88" w:rsidRPr="00830973" w:rsidRDefault="008F7A88" w:rsidP="00E876D7">
      <w:pPr>
        <w:numPr>
          <w:ilvl w:val="0"/>
          <w:numId w:val="61"/>
        </w:numPr>
        <w:spacing w:before="120"/>
      </w:pPr>
      <w:r w:rsidRPr="008D38F7">
        <w:t>Mute, Bridge Mute, Harmonics, Pinch Harmonics- volume of all FX sounds individually.</w:t>
      </w:r>
    </w:p>
    <w:p w14:paraId="025DE5BE" w14:textId="77777777" w:rsidR="00AF15BA" w:rsidRPr="00CF6A31" w:rsidRDefault="00AF15BA" w:rsidP="00AF15BA">
      <w:pPr>
        <w:pStyle w:val="Heading3"/>
      </w:pPr>
      <w:bookmarkStart w:id="243" w:name="_Toc330991759"/>
      <w:bookmarkStart w:id="244" w:name="_Toc308106864"/>
      <w:bookmarkStart w:id="245" w:name="OLE_LINK1"/>
      <w:bookmarkStart w:id="246" w:name="OLE_LINK2"/>
      <w:r w:rsidRPr="00CF6A31">
        <w:t>Wah-Wah panel</w:t>
      </w:r>
      <w:bookmarkEnd w:id="243"/>
    </w:p>
    <w:p w14:paraId="674358DA" w14:textId="6E0332AC" w:rsidR="00AF15BA" w:rsidRPr="00CF6A31" w:rsidRDefault="006625E6" w:rsidP="00AF15BA">
      <w:pPr>
        <w:pStyle w:val="BodyTextIndent"/>
        <w:spacing w:before="120"/>
        <w:ind w:left="0"/>
        <w:jc w:val="center"/>
        <w:rPr>
          <w:b/>
          <w:bCs/>
        </w:rPr>
      </w:pPr>
      <w:r>
        <w:rPr>
          <w:b/>
          <w:bCs/>
          <w:noProof/>
        </w:rPr>
        <w:drawing>
          <wp:inline distT="0" distB="0" distL="0" distR="0" wp14:anchorId="416DB909" wp14:editId="2F4E6847">
            <wp:extent cx="2581275" cy="1400175"/>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581275" cy="1400175"/>
                    </a:xfrm>
                    <a:prstGeom prst="rect">
                      <a:avLst/>
                    </a:prstGeom>
                    <a:noFill/>
                    <a:ln>
                      <a:noFill/>
                    </a:ln>
                  </pic:spPr>
                </pic:pic>
              </a:graphicData>
            </a:graphic>
          </wp:inline>
        </w:drawing>
      </w:r>
    </w:p>
    <w:p w14:paraId="1DB49132" w14:textId="77777777" w:rsidR="00AF15BA" w:rsidRPr="00CF6A31" w:rsidRDefault="00AF15BA" w:rsidP="001C743C">
      <w:r w:rsidRPr="00CF6A31">
        <w:t xml:space="preserve">Wah-Wah panel allows switching on Wah-Wah Effect, as well as selecting any of 4 Wah-Wah modes available in </w:t>
      </w:r>
      <w:r w:rsidR="00E1407A">
        <w:t>RealEight</w:t>
      </w:r>
      <w:r w:rsidRPr="00CF6A31">
        <w:t xml:space="preserve"> and adjust parameters for each mode.</w:t>
      </w:r>
    </w:p>
    <w:p w14:paraId="3332E828" w14:textId="77777777" w:rsidR="00AF15BA" w:rsidRPr="00CF6A31" w:rsidRDefault="00AF15BA" w:rsidP="001C743C">
      <w:r w:rsidRPr="00CF6A31">
        <w:t>Press FX Enable LED in the upper left corner to switch on the Wah-Wah Effect.</w:t>
      </w:r>
    </w:p>
    <w:p w14:paraId="43011AD3" w14:textId="77777777" w:rsidR="00AF15BA" w:rsidRPr="00CF6A31" w:rsidRDefault="00AF15BA" w:rsidP="001C743C">
      <w:r w:rsidRPr="00CF6A31">
        <w:t>Select Wah-Wah mode in a combo box:</w:t>
      </w:r>
    </w:p>
    <w:p w14:paraId="1C6EF7C2" w14:textId="6B66579C" w:rsidR="00AF15BA" w:rsidRPr="00CF6A31" w:rsidRDefault="006625E6" w:rsidP="001C743C">
      <w:pPr>
        <w:jc w:val="center"/>
      </w:pPr>
      <w:r w:rsidRPr="00CF6A31">
        <w:rPr>
          <w:b/>
          <w:noProof/>
        </w:rPr>
        <w:drawing>
          <wp:inline distT="0" distB="0" distL="0" distR="0" wp14:anchorId="29606A95" wp14:editId="3073F40D">
            <wp:extent cx="1171575" cy="106680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171575" cy="1066800"/>
                    </a:xfrm>
                    <a:prstGeom prst="rect">
                      <a:avLst/>
                    </a:prstGeom>
                    <a:noFill/>
                    <a:ln>
                      <a:noFill/>
                    </a:ln>
                  </pic:spPr>
                </pic:pic>
              </a:graphicData>
            </a:graphic>
          </wp:inline>
        </w:drawing>
      </w:r>
    </w:p>
    <w:p w14:paraId="68237E8D" w14:textId="77777777" w:rsidR="00AF15BA" w:rsidRPr="00CF6A31" w:rsidRDefault="00AF15BA" w:rsidP="00AF15BA">
      <w:pPr>
        <w:spacing w:before="240"/>
      </w:pPr>
      <w:r w:rsidRPr="00CF6A31">
        <w:rPr>
          <w:b/>
        </w:rPr>
        <w:t>MIDI CC</w:t>
      </w:r>
      <w:r w:rsidRPr="00CF6A31">
        <w:t xml:space="preserve"> - Wah frequency </w:t>
      </w:r>
      <w:proofErr w:type="spellStart"/>
      <w:r w:rsidRPr="00CF6A31">
        <w:t>center</w:t>
      </w:r>
      <w:proofErr w:type="spellEnd"/>
      <w:r w:rsidRPr="00CF6A31">
        <w:t xml:space="preserve"> is controlled by MIDI CC (set the needed CC# in numeric box), adjust Filter quality (Qual), lowest frequency (Freq), highest frequency (Freq (max)).</w:t>
      </w:r>
    </w:p>
    <w:p w14:paraId="34BAE674" w14:textId="77777777" w:rsidR="00AF15BA" w:rsidRPr="00CF6A31" w:rsidRDefault="00AF15BA" w:rsidP="00AF15BA">
      <w:pPr>
        <w:spacing w:before="120"/>
      </w:pPr>
      <w:r w:rsidRPr="00CF6A31">
        <w:rPr>
          <w:b/>
        </w:rPr>
        <w:t>Auto Positive</w:t>
      </w:r>
      <w:r w:rsidRPr="00CF6A31">
        <w:t xml:space="preserve"> - Automatic Wah effect with positive filter envelope, adjust effect Depth, Frequency and filter Quality.</w:t>
      </w:r>
    </w:p>
    <w:p w14:paraId="0127B3F4" w14:textId="77777777" w:rsidR="00AF15BA" w:rsidRPr="00CF6A31" w:rsidRDefault="00AF15BA" w:rsidP="00AF15BA">
      <w:pPr>
        <w:spacing w:before="120"/>
      </w:pPr>
      <w:r w:rsidRPr="00CF6A31">
        <w:rPr>
          <w:b/>
        </w:rPr>
        <w:lastRenderedPageBreak/>
        <w:t>Auto Negative</w:t>
      </w:r>
      <w:r w:rsidRPr="00CF6A31">
        <w:t xml:space="preserve"> - Automatic Wah effect with negative filter envelope, adjust effect Depth, Frequency and filter Quality.</w:t>
      </w:r>
    </w:p>
    <w:p w14:paraId="6B2F59E0" w14:textId="77777777" w:rsidR="00AF15BA" w:rsidRPr="00CF2529" w:rsidRDefault="00AF15BA" w:rsidP="00AF15BA">
      <w:pPr>
        <w:spacing w:before="120"/>
      </w:pPr>
      <w:r w:rsidRPr="00CF6A31">
        <w:rPr>
          <w:b/>
        </w:rPr>
        <w:t xml:space="preserve">Modulation </w:t>
      </w:r>
      <w:r w:rsidRPr="00CF6A31">
        <w:t>- you can adjust filter Quality (</w:t>
      </w:r>
      <w:proofErr w:type="spellStart"/>
      <w:r w:rsidRPr="00CF6A31">
        <w:t>db</w:t>
      </w:r>
      <w:proofErr w:type="spellEnd"/>
      <w:r w:rsidRPr="00CF6A31">
        <w:t>), lower Frequency (Hz), modulation Depth (%), modulation Phase (°), modulation Rate (Hz, as well as sync the rate to host’s tempo and select note duration in pull-down menu), select Trigger mode with on/off clickable LED.</w:t>
      </w:r>
    </w:p>
    <w:p w14:paraId="1297D619" w14:textId="77777777" w:rsidR="00F72345" w:rsidRPr="00CF2529" w:rsidRDefault="00F72345" w:rsidP="005360E8">
      <w:pPr>
        <w:pStyle w:val="Heading2"/>
      </w:pPr>
      <w:bookmarkStart w:id="247" w:name="_Toc62863261"/>
      <w:bookmarkStart w:id="248" w:name="_Toc62896030"/>
      <w:bookmarkStart w:id="249" w:name="_Toc108456259"/>
      <w:r w:rsidRPr="00CF2529">
        <w:t>Common</w:t>
      </w:r>
      <w:bookmarkEnd w:id="244"/>
      <w:bookmarkEnd w:id="247"/>
      <w:bookmarkEnd w:id="248"/>
      <w:bookmarkEnd w:id="249"/>
    </w:p>
    <w:bookmarkEnd w:id="245"/>
    <w:bookmarkEnd w:id="246"/>
    <w:p w14:paraId="65FD3580" w14:textId="77777777" w:rsidR="001C743C" w:rsidRPr="00CF2529" w:rsidRDefault="00F72345" w:rsidP="001C743C">
      <w:pPr>
        <w:spacing w:before="120"/>
      </w:pPr>
      <w:r w:rsidRPr="00CF2529">
        <w:rPr>
          <w:b/>
          <w:bCs/>
        </w:rPr>
        <w:t>Hold</w:t>
      </w:r>
      <w:r w:rsidRPr="00CF2529">
        <w:t xml:space="preserve"> (on/off) - </w:t>
      </w:r>
      <w:r w:rsidR="001C743C">
        <w:t>activated</w:t>
      </w:r>
      <w:r w:rsidR="001C743C" w:rsidRPr="00CF2529">
        <w:t xml:space="preserve"> Hold button</w:t>
      </w:r>
      <w:r w:rsidR="001C743C" w:rsidRPr="00CF2529" w:rsidDel="00235753">
        <w:t xml:space="preserve"> </w:t>
      </w:r>
      <w:r w:rsidR="001C743C">
        <w:t>allows to sustain the sound by holding white key of Repeat zone</w:t>
      </w:r>
      <w:r w:rsidR="001C743C" w:rsidRPr="00CF2529">
        <w:t>.</w:t>
      </w:r>
    </w:p>
    <w:p w14:paraId="3DFA6716" w14:textId="77777777" w:rsidR="001C743C" w:rsidRDefault="001C743C" w:rsidP="001C743C">
      <w:pPr>
        <w:spacing w:before="120"/>
      </w:pPr>
      <w:r w:rsidRPr="00CF2529">
        <w:t xml:space="preserve">In Solo mode when Hold button is </w:t>
      </w:r>
      <w:r w:rsidRPr="0018732E">
        <w:t>on</w:t>
      </w:r>
      <w:r w:rsidRPr="00CF2529">
        <w:t>, any pressed and held key in the Main zone can be used for sustaining the following notes</w:t>
      </w:r>
    </w:p>
    <w:p w14:paraId="4A518CEF" w14:textId="77777777" w:rsidR="00F72345" w:rsidRPr="00CF2529" w:rsidRDefault="00F72345" w:rsidP="001C743C">
      <w:pPr>
        <w:spacing w:before="120"/>
      </w:pPr>
      <w:r w:rsidRPr="00CF2529">
        <w:rPr>
          <w:b/>
        </w:rPr>
        <w:t>Auto</w:t>
      </w:r>
      <w:r w:rsidRPr="00CF2529">
        <w:t xml:space="preserve"> (on/off) </w:t>
      </w:r>
      <w:r w:rsidR="00796CEF" w:rsidRPr="00CF2529">
        <w:t>-</w:t>
      </w:r>
      <w:r w:rsidRPr="00CF2529">
        <w:t xml:space="preserve"> toggles between Auto and Manual mode of Floating Fret Position. Auto works only in melodic modes (Solo, Harmony). Manual mode allows </w:t>
      </w:r>
      <w:r w:rsidR="0076247F" w:rsidRPr="00CF2529">
        <w:t>changing</w:t>
      </w:r>
      <w:r w:rsidRPr="00CF2529">
        <w:t xml:space="preserve"> the fret position by </w:t>
      </w:r>
      <w:r w:rsidR="007535EF" w:rsidRPr="00CF2529">
        <w:t>right-clicking on the Fretboard</w:t>
      </w:r>
      <w:r w:rsidR="001620EE" w:rsidRPr="00CF2529">
        <w:t>.</w:t>
      </w:r>
    </w:p>
    <w:p w14:paraId="359893C7" w14:textId="77777777" w:rsidR="007576E6" w:rsidRPr="00CF6A31" w:rsidRDefault="007576E6" w:rsidP="007576E6">
      <w:pPr>
        <w:spacing w:before="120"/>
      </w:pPr>
      <w:r w:rsidRPr="00CF6A31">
        <w:rPr>
          <w:b/>
        </w:rPr>
        <w:t>Accent</w:t>
      </w:r>
      <w:r w:rsidRPr="00CF6A31">
        <w:t xml:space="preserve"> </w:t>
      </w:r>
      <w:r w:rsidRPr="00CF6A31">
        <w:rPr>
          <w:b/>
        </w:rPr>
        <w:t>High</w:t>
      </w:r>
      <w:r w:rsidRPr="00CF6A31">
        <w:t xml:space="preserve"> (0-127) - adjusts the velocity threshold between hard and hardest performance dynamics.</w:t>
      </w:r>
    </w:p>
    <w:p w14:paraId="396A02CC" w14:textId="77777777" w:rsidR="007576E6" w:rsidRPr="00CF2529" w:rsidRDefault="007576E6" w:rsidP="007576E6">
      <w:pPr>
        <w:spacing w:before="120"/>
      </w:pPr>
      <w:r w:rsidRPr="00CF6A31">
        <w:rPr>
          <w:b/>
        </w:rPr>
        <w:t>Accent</w:t>
      </w:r>
      <w:r w:rsidRPr="00CF6A31">
        <w:t xml:space="preserve"> </w:t>
      </w:r>
      <w:r w:rsidRPr="00CF6A31">
        <w:rPr>
          <w:b/>
        </w:rPr>
        <w:t>Low</w:t>
      </w:r>
      <w:r w:rsidRPr="00CF6A31">
        <w:t xml:space="preserve"> (0-127) - adjusts the velocity threshold between soft and hard performance dynamics.</w:t>
      </w:r>
    </w:p>
    <w:p w14:paraId="32FA2D38" w14:textId="77777777" w:rsidR="00B62669" w:rsidRPr="00CF2529" w:rsidRDefault="00F72345" w:rsidP="00B62669">
      <w:pPr>
        <w:spacing w:before="120"/>
      </w:pPr>
      <w:r w:rsidRPr="00CF2529">
        <w:rPr>
          <w:b/>
        </w:rPr>
        <w:t>Alter samples</w:t>
      </w:r>
      <w:r w:rsidRPr="00CF2529">
        <w:t xml:space="preserve"> (1-5) </w:t>
      </w:r>
      <w:r w:rsidR="00796CEF" w:rsidRPr="00CF2529">
        <w:t>-</w:t>
      </w:r>
      <w:r w:rsidRPr="00CF2529">
        <w:t xml:space="preserve"> provides 5 positions of randomly alternating samples while performing repetitive notes (position 1 provides up to 3 different samples, while pos</w:t>
      </w:r>
      <w:r w:rsidR="007576E6">
        <w:t xml:space="preserve">ition 5 provides up </w:t>
      </w:r>
      <w:r w:rsidR="007535EF" w:rsidRPr="00CF2529">
        <w:t xml:space="preserve">to 10 </w:t>
      </w:r>
      <w:r w:rsidR="00C87E7B" w:rsidRPr="00CF2529">
        <w:t>different samples</w:t>
      </w:r>
      <w:r w:rsidR="007535EF" w:rsidRPr="00CF2529">
        <w:t>)</w:t>
      </w:r>
      <w:r w:rsidR="00C87E7B" w:rsidRPr="00CF2529">
        <w:t>.</w:t>
      </w:r>
    </w:p>
    <w:p w14:paraId="42A58068" w14:textId="77777777" w:rsidR="00CF161F" w:rsidRPr="00927A67" w:rsidRDefault="00CF161F" w:rsidP="00CF161F">
      <w:pPr>
        <w:pStyle w:val="Heading2"/>
      </w:pPr>
      <w:bookmarkStart w:id="250" w:name="_Toc417404180"/>
      <w:bookmarkStart w:id="251" w:name="_Toc62863262"/>
      <w:bookmarkStart w:id="252" w:name="_Toc62896031"/>
      <w:bookmarkStart w:id="253" w:name="_Toc108456260"/>
      <w:bookmarkStart w:id="254" w:name="_Toc308106865"/>
      <w:bookmarkStart w:id="255" w:name="_Toc79224642"/>
      <w:bookmarkStart w:id="256" w:name="_Toc79224828"/>
      <w:bookmarkStart w:id="257" w:name="_Toc79224932"/>
      <w:bookmarkStart w:id="258" w:name="_Toc79226139"/>
      <w:r w:rsidRPr="00927A67">
        <w:t>Double- and Quad-Tracking</w:t>
      </w:r>
      <w:bookmarkEnd w:id="250"/>
      <w:bookmarkEnd w:id="251"/>
      <w:bookmarkEnd w:id="252"/>
      <w:bookmarkEnd w:id="253"/>
    </w:p>
    <w:p w14:paraId="623BDF0F" w14:textId="77777777" w:rsidR="00CF161F" w:rsidRPr="00927A67" w:rsidRDefault="00CF161F" w:rsidP="00CF161F">
      <w:pPr>
        <w:rPr>
          <w:lang w:eastAsia="x-none"/>
        </w:rPr>
      </w:pPr>
      <w:r w:rsidRPr="00927A67">
        <w:rPr>
          <w:lang w:eastAsia="x-none"/>
        </w:rPr>
        <w:t xml:space="preserve">‘Double- and Quad-Tracking’ are techniques that are frequently used in recording guitar tracks. The guitarist plays the same part twice (one for Left channel, and one for Right channel), and even fourfold (two for Left channel, and two for Right channel). That gives the guitar track a nice, wide-spread stereo images and a thickness. </w:t>
      </w:r>
    </w:p>
    <w:p w14:paraId="2DE93504" w14:textId="77777777" w:rsidR="00CF161F" w:rsidRPr="00927A67" w:rsidRDefault="00CF161F" w:rsidP="00CF161F">
      <w:pPr>
        <w:rPr>
          <w:lang w:eastAsia="x-none"/>
        </w:rPr>
      </w:pPr>
    </w:p>
    <w:p w14:paraId="66A3A9E0" w14:textId="29232AC2" w:rsidR="00CF161F" w:rsidRPr="00927A67" w:rsidRDefault="006625E6" w:rsidP="00CF161F">
      <w:pPr>
        <w:jc w:val="center"/>
        <w:rPr>
          <w:lang w:eastAsia="x-none"/>
        </w:rPr>
      </w:pPr>
      <w:r w:rsidRPr="00927A67">
        <w:rPr>
          <w:noProof/>
        </w:rPr>
        <w:drawing>
          <wp:inline distT="0" distB="0" distL="0" distR="0" wp14:anchorId="72E5A793" wp14:editId="04FE417E">
            <wp:extent cx="1285875" cy="1362075"/>
            <wp:effectExtent l="0" t="0" r="0" b="0"/>
            <wp:docPr id="90" name="Picture 31" descr="sel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select"/>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1285875" cy="1362075"/>
                    </a:xfrm>
                    <a:prstGeom prst="rect">
                      <a:avLst/>
                    </a:prstGeom>
                    <a:noFill/>
                    <a:ln>
                      <a:noFill/>
                    </a:ln>
                  </pic:spPr>
                </pic:pic>
              </a:graphicData>
            </a:graphic>
          </wp:inline>
        </w:drawing>
      </w:r>
    </w:p>
    <w:p w14:paraId="2FB8E4E5" w14:textId="77777777" w:rsidR="00CF161F" w:rsidRPr="00927A67" w:rsidRDefault="00CF161F" w:rsidP="00CF161F">
      <w:pPr>
        <w:jc w:val="center"/>
        <w:rPr>
          <w:lang w:eastAsia="x-none"/>
        </w:rPr>
      </w:pPr>
    </w:p>
    <w:p w14:paraId="6331FBF5" w14:textId="77777777" w:rsidR="00CF161F" w:rsidRPr="00927A67" w:rsidRDefault="00CF161F" w:rsidP="00CF161F">
      <w:pPr>
        <w:rPr>
          <w:lang w:eastAsia="x-none"/>
        </w:rPr>
      </w:pPr>
      <w:r w:rsidRPr="00927A67">
        <w:rPr>
          <w:lang w:eastAsia="x-none"/>
        </w:rPr>
        <w:t xml:space="preserve">You can easily reproduce these techniques by just running RealEight multi output version (RealEight (4 mono), or RealEight (4 stereo) </w:t>
      </w:r>
      <w:r w:rsidRPr="00927A67">
        <w:t xml:space="preserve">– these plugins </w:t>
      </w:r>
      <w:r w:rsidRPr="00927A67">
        <w:lastRenderedPageBreak/>
        <w:t>provide 4 outs in your DAW’s mixer</w:t>
      </w:r>
      <w:r w:rsidRPr="00927A67">
        <w:rPr>
          <w:lang w:eastAsia="x-none"/>
        </w:rPr>
        <w:t>), loading Double or Quad guitar patch, and then panning channels in your DAW’s mixer and adding amps/FXs on each channel (Double patch will use first two audio output channels).</w:t>
      </w:r>
    </w:p>
    <w:p w14:paraId="0F9BCCE2" w14:textId="77777777" w:rsidR="00CF161F" w:rsidRPr="00927A67" w:rsidRDefault="00CF161F" w:rsidP="00CF161F">
      <w:pPr>
        <w:rPr>
          <w:lang w:eastAsia="x-none"/>
        </w:rPr>
      </w:pPr>
    </w:p>
    <w:p w14:paraId="670FBCA3" w14:textId="33626FA5" w:rsidR="00CF161F" w:rsidRPr="00927A67" w:rsidRDefault="006625E6" w:rsidP="00CF161F">
      <w:pPr>
        <w:jc w:val="center"/>
        <w:rPr>
          <w:lang w:eastAsia="x-none"/>
        </w:rPr>
      </w:pPr>
      <w:r w:rsidRPr="00927A67">
        <w:rPr>
          <w:noProof/>
        </w:rPr>
        <w:drawing>
          <wp:inline distT="0" distB="0" distL="0" distR="0" wp14:anchorId="6F5A9D3F" wp14:editId="70A63594">
            <wp:extent cx="1943100" cy="3076575"/>
            <wp:effectExtent l="0" t="0" r="0" b="0"/>
            <wp:docPr id="91" name="Picture 32" descr="Mixer Double tr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Mixer Double track"/>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1943100" cy="3076575"/>
                    </a:xfrm>
                    <a:prstGeom prst="rect">
                      <a:avLst/>
                    </a:prstGeom>
                    <a:noFill/>
                    <a:ln>
                      <a:noFill/>
                    </a:ln>
                  </pic:spPr>
                </pic:pic>
              </a:graphicData>
            </a:graphic>
          </wp:inline>
        </w:drawing>
      </w:r>
    </w:p>
    <w:p w14:paraId="61C49E71" w14:textId="77777777" w:rsidR="00CF161F" w:rsidRPr="00927A67" w:rsidRDefault="00CF161F" w:rsidP="00CF161F">
      <w:pPr>
        <w:jc w:val="center"/>
        <w:rPr>
          <w:lang w:eastAsia="x-none"/>
        </w:rPr>
      </w:pPr>
    </w:p>
    <w:p w14:paraId="4EFF3E1A" w14:textId="77777777" w:rsidR="00CF161F" w:rsidRPr="00927A67" w:rsidRDefault="00CF161F" w:rsidP="00CF161F">
      <w:pPr>
        <w:rPr>
          <w:lang w:eastAsia="x-none"/>
        </w:rPr>
      </w:pPr>
      <w:r w:rsidRPr="00927A67">
        <w:rPr>
          <w:lang w:eastAsia="x-none"/>
        </w:rPr>
        <w:t xml:space="preserve">With RealEight multi output version you don’t need to create copies of MIDI tracks and tweak them, but simply use the single track for MIDI data (played or step recorded), and RealEight sampler engine will process it to true double- or quad-tracked guitar parts with no identical </w:t>
      </w:r>
      <w:r w:rsidRPr="00927A67">
        <w:t>samples playing simultaneously in different channels</w:t>
      </w:r>
      <w:r w:rsidRPr="00927A67">
        <w:rPr>
          <w:lang w:eastAsia="x-none"/>
        </w:rPr>
        <w:t>!</w:t>
      </w:r>
    </w:p>
    <w:p w14:paraId="30FE3840" w14:textId="77777777" w:rsidR="00CF161F" w:rsidRPr="00927A67" w:rsidRDefault="00CF161F" w:rsidP="00CF161F">
      <w:r w:rsidRPr="00927A67">
        <w:t>For wider sound you can add some delay between channels with Multi-Trk Delay slider found in Right menu bar-&gt;Timing panel.</w:t>
      </w:r>
    </w:p>
    <w:p w14:paraId="23C0A9B2" w14:textId="77777777" w:rsidR="00CF161F" w:rsidRPr="00A421F4" w:rsidRDefault="00CF161F" w:rsidP="00CF161F">
      <w:r w:rsidRPr="00927A67">
        <w:t>To correctly configure RealEight multi outputs in your DAW, please refer to the DAW’s User Manual for details.</w:t>
      </w:r>
    </w:p>
    <w:p w14:paraId="313ADF37" w14:textId="77777777" w:rsidR="00ED7280" w:rsidRPr="000479E1" w:rsidRDefault="00E1407A" w:rsidP="005360E8">
      <w:pPr>
        <w:pStyle w:val="Heading2"/>
        <w:pageBreakBefore/>
      </w:pPr>
      <w:bookmarkStart w:id="259" w:name="_Toc62863263"/>
      <w:bookmarkStart w:id="260" w:name="_Toc62896032"/>
      <w:bookmarkStart w:id="261" w:name="_Toc108456261"/>
      <w:r>
        <w:lastRenderedPageBreak/>
        <w:t>RealEight</w:t>
      </w:r>
      <w:r w:rsidR="00ED7280" w:rsidRPr="000479E1">
        <w:t xml:space="preserve"> Effect Table and Description</w:t>
      </w:r>
      <w:bookmarkEnd w:id="254"/>
      <w:bookmarkEnd w:id="259"/>
      <w:bookmarkEnd w:id="260"/>
      <w:bookmarkEnd w:id="261"/>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2"/>
        <w:gridCol w:w="6168"/>
      </w:tblGrid>
      <w:tr w:rsidR="007B05D5" w:rsidRPr="004519E0" w14:paraId="5EC03BDD" w14:textId="77777777" w:rsidTr="00D4182D">
        <w:tc>
          <w:tcPr>
            <w:tcW w:w="3402" w:type="dxa"/>
            <w:vAlign w:val="center"/>
          </w:tcPr>
          <w:p w14:paraId="3A921ABF" w14:textId="77777777" w:rsidR="007B05D5" w:rsidRPr="005A120C" w:rsidRDefault="007B05D5" w:rsidP="00D4182D">
            <w:pPr>
              <w:spacing w:after="0"/>
            </w:pPr>
            <w:bookmarkStart w:id="262" w:name="OLE_LINK6"/>
            <w:r w:rsidRPr="005A120C">
              <w:t>Tapping</w:t>
            </w:r>
          </w:p>
        </w:tc>
        <w:tc>
          <w:tcPr>
            <w:tcW w:w="6237" w:type="dxa"/>
            <w:vAlign w:val="center"/>
          </w:tcPr>
          <w:p w14:paraId="1218DC18" w14:textId="77777777" w:rsidR="007B05D5" w:rsidRPr="004519E0" w:rsidRDefault="007B05D5" w:rsidP="00D4182D">
            <w:pPr>
              <w:spacing w:after="0"/>
            </w:pPr>
            <w:r w:rsidRPr="005A120C">
              <w:t>Effect, Key/Pedal/</w:t>
            </w:r>
            <w:proofErr w:type="spellStart"/>
            <w:r w:rsidRPr="005A120C">
              <w:t>Mod.Wheel</w:t>
            </w:r>
            <w:proofErr w:type="spellEnd"/>
            <w:r w:rsidRPr="005A120C">
              <w:t xml:space="preserve"> switch</w:t>
            </w:r>
          </w:p>
        </w:tc>
      </w:tr>
      <w:tr w:rsidR="007B05D5" w:rsidRPr="004519E0" w14:paraId="26A6BE84" w14:textId="77777777" w:rsidTr="00D4182D">
        <w:tc>
          <w:tcPr>
            <w:tcW w:w="3402" w:type="dxa"/>
            <w:vAlign w:val="center"/>
          </w:tcPr>
          <w:p w14:paraId="0FC58181" w14:textId="77777777" w:rsidR="007B05D5" w:rsidRPr="004519E0" w:rsidRDefault="007B05D5" w:rsidP="00D4182D">
            <w:pPr>
              <w:spacing w:after="0"/>
            </w:pPr>
            <w:r w:rsidRPr="004519E0">
              <w:t xml:space="preserve">Mute </w:t>
            </w:r>
          </w:p>
        </w:tc>
        <w:tc>
          <w:tcPr>
            <w:tcW w:w="6237" w:type="dxa"/>
            <w:vAlign w:val="center"/>
          </w:tcPr>
          <w:p w14:paraId="2705DAC7" w14:textId="77777777" w:rsidR="007B05D5" w:rsidRPr="004519E0" w:rsidRDefault="007B05D5" w:rsidP="00D4182D">
            <w:pPr>
              <w:spacing w:after="0"/>
            </w:pPr>
            <w:r w:rsidRPr="004519E0">
              <w:t>Effect, Key/Pedal/</w:t>
            </w:r>
            <w:proofErr w:type="spellStart"/>
            <w:r>
              <w:t>Mod.Wheel</w:t>
            </w:r>
            <w:proofErr w:type="spellEnd"/>
            <w:r>
              <w:t>/</w:t>
            </w:r>
            <w:r w:rsidRPr="004519E0">
              <w:t>Velocity Switch</w:t>
            </w:r>
          </w:p>
        </w:tc>
      </w:tr>
      <w:tr w:rsidR="007B05D5" w:rsidRPr="004519E0" w14:paraId="3333ECB3" w14:textId="77777777" w:rsidTr="00D4182D">
        <w:tc>
          <w:tcPr>
            <w:tcW w:w="3402" w:type="dxa"/>
            <w:vAlign w:val="center"/>
          </w:tcPr>
          <w:p w14:paraId="65E78699" w14:textId="77777777" w:rsidR="007B05D5" w:rsidRPr="004519E0" w:rsidRDefault="007B05D5" w:rsidP="00D4182D">
            <w:pPr>
              <w:spacing w:after="0"/>
            </w:pPr>
            <w:r>
              <w:t xml:space="preserve">Bridge </w:t>
            </w:r>
            <w:r w:rsidRPr="004519E0">
              <w:t>Mute</w:t>
            </w:r>
          </w:p>
        </w:tc>
        <w:tc>
          <w:tcPr>
            <w:tcW w:w="6237" w:type="dxa"/>
            <w:vAlign w:val="center"/>
          </w:tcPr>
          <w:p w14:paraId="7E2381B5" w14:textId="77777777" w:rsidR="007B05D5" w:rsidRPr="004519E0" w:rsidRDefault="007B05D5" w:rsidP="00D4182D">
            <w:pPr>
              <w:spacing w:after="0"/>
            </w:pPr>
            <w:r w:rsidRPr="004519E0">
              <w:t>Effect, Key/Pedal/</w:t>
            </w:r>
            <w:proofErr w:type="spellStart"/>
            <w:r>
              <w:t>Mod.Wheel</w:t>
            </w:r>
            <w:proofErr w:type="spellEnd"/>
            <w:r>
              <w:t>/</w:t>
            </w:r>
            <w:r w:rsidRPr="004519E0">
              <w:t>Velocity Switch</w:t>
            </w:r>
          </w:p>
        </w:tc>
      </w:tr>
      <w:tr w:rsidR="007B05D5" w:rsidRPr="004519E0" w14:paraId="7E9C6C2A" w14:textId="77777777" w:rsidTr="00D4182D">
        <w:tc>
          <w:tcPr>
            <w:tcW w:w="3402" w:type="dxa"/>
            <w:vAlign w:val="center"/>
          </w:tcPr>
          <w:p w14:paraId="6A0C50E3" w14:textId="77777777" w:rsidR="007B05D5" w:rsidRPr="00CD04E7" w:rsidRDefault="007B05D5" w:rsidP="00D4182D">
            <w:pPr>
              <w:spacing w:after="0"/>
            </w:pPr>
            <w:r w:rsidRPr="00CD04E7">
              <w:t>Harmonics</w:t>
            </w:r>
          </w:p>
        </w:tc>
        <w:tc>
          <w:tcPr>
            <w:tcW w:w="6237" w:type="dxa"/>
            <w:vAlign w:val="center"/>
          </w:tcPr>
          <w:p w14:paraId="758807B4" w14:textId="77777777" w:rsidR="007B05D5" w:rsidRPr="004519E0" w:rsidRDefault="007B05D5" w:rsidP="00D4182D">
            <w:pPr>
              <w:spacing w:after="0"/>
            </w:pPr>
            <w:r w:rsidRPr="004519E0">
              <w:t>Effect, Key/Pedal/</w:t>
            </w:r>
            <w:proofErr w:type="spellStart"/>
            <w:r>
              <w:t>Mod.Wheel</w:t>
            </w:r>
            <w:proofErr w:type="spellEnd"/>
            <w:r>
              <w:t>/</w:t>
            </w:r>
            <w:r w:rsidRPr="004519E0">
              <w:t>Velocity Switch</w:t>
            </w:r>
          </w:p>
        </w:tc>
      </w:tr>
      <w:tr w:rsidR="007B05D5" w:rsidRPr="004519E0" w14:paraId="3B35BA3B" w14:textId="77777777" w:rsidTr="00D4182D">
        <w:tc>
          <w:tcPr>
            <w:tcW w:w="3402" w:type="dxa"/>
            <w:vAlign w:val="center"/>
          </w:tcPr>
          <w:p w14:paraId="51EE7720" w14:textId="77777777" w:rsidR="007B05D5" w:rsidRPr="004519E0" w:rsidRDefault="007B05D5" w:rsidP="00D4182D">
            <w:pPr>
              <w:spacing w:after="0"/>
            </w:pPr>
            <w:r>
              <w:t>Pinch Harmonics</w:t>
            </w:r>
          </w:p>
        </w:tc>
        <w:tc>
          <w:tcPr>
            <w:tcW w:w="6237" w:type="dxa"/>
            <w:vAlign w:val="center"/>
          </w:tcPr>
          <w:p w14:paraId="445CE7CF" w14:textId="77777777" w:rsidR="007B05D5" w:rsidRPr="004519E0" w:rsidRDefault="007B05D5" w:rsidP="00D4182D">
            <w:pPr>
              <w:spacing w:after="0"/>
            </w:pPr>
            <w:r w:rsidRPr="00CF2529">
              <w:t>Effect, Key/Pedal/</w:t>
            </w:r>
            <w:proofErr w:type="spellStart"/>
            <w:r w:rsidRPr="00CF2529">
              <w:t>Mod.Wheel</w:t>
            </w:r>
            <w:proofErr w:type="spellEnd"/>
            <w:r w:rsidRPr="00CF2529">
              <w:t>/Velocity Switch</w:t>
            </w:r>
          </w:p>
        </w:tc>
      </w:tr>
      <w:tr w:rsidR="007B05D5" w:rsidRPr="004519E0" w14:paraId="4A69E303" w14:textId="77777777" w:rsidTr="00D4182D">
        <w:tc>
          <w:tcPr>
            <w:tcW w:w="3402" w:type="dxa"/>
            <w:vAlign w:val="center"/>
          </w:tcPr>
          <w:p w14:paraId="17362E98" w14:textId="77777777" w:rsidR="007B05D5" w:rsidRPr="004519E0" w:rsidRDefault="007B05D5" w:rsidP="00D4182D">
            <w:pPr>
              <w:spacing w:after="0"/>
            </w:pPr>
            <w:r>
              <w:t>Scrapes</w:t>
            </w:r>
          </w:p>
        </w:tc>
        <w:tc>
          <w:tcPr>
            <w:tcW w:w="6237" w:type="dxa"/>
            <w:vAlign w:val="center"/>
          </w:tcPr>
          <w:p w14:paraId="14A649CC" w14:textId="77777777" w:rsidR="007B05D5" w:rsidRPr="004519E0" w:rsidRDefault="007B05D5" w:rsidP="00D4182D">
            <w:pPr>
              <w:spacing w:after="0"/>
            </w:pPr>
            <w:r w:rsidRPr="004519E0">
              <w:t>Effect, Key/Pedal/</w:t>
            </w:r>
            <w:proofErr w:type="spellStart"/>
            <w:r>
              <w:t>Mod.Wheel</w:t>
            </w:r>
            <w:proofErr w:type="spellEnd"/>
            <w:r>
              <w:t>/</w:t>
            </w:r>
            <w:r w:rsidRPr="004519E0">
              <w:t>Velocity Switch</w:t>
            </w:r>
          </w:p>
        </w:tc>
      </w:tr>
      <w:tr w:rsidR="007B05D5" w:rsidRPr="004519E0" w14:paraId="255382A2" w14:textId="77777777" w:rsidTr="00D4182D">
        <w:tc>
          <w:tcPr>
            <w:tcW w:w="3402" w:type="dxa"/>
            <w:vAlign w:val="center"/>
          </w:tcPr>
          <w:p w14:paraId="5B36C401" w14:textId="77777777" w:rsidR="007B05D5" w:rsidRPr="004519E0" w:rsidRDefault="007B05D5" w:rsidP="00D4182D">
            <w:pPr>
              <w:spacing w:after="0"/>
            </w:pPr>
            <w:r w:rsidRPr="004519E0">
              <w:t>Legato (1-2 Steps)</w:t>
            </w:r>
          </w:p>
        </w:tc>
        <w:tc>
          <w:tcPr>
            <w:tcW w:w="6237" w:type="dxa"/>
            <w:vAlign w:val="center"/>
          </w:tcPr>
          <w:p w14:paraId="5F0A3300" w14:textId="77777777" w:rsidR="007B05D5" w:rsidRPr="004519E0" w:rsidRDefault="007B05D5" w:rsidP="00D4182D">
            <w:pPr>
              <w:spacing w:after="0"/>
            </w:pPr>
            <w:r w:rsidRPr="004519E0">
              <w:t>Effect</w:t>
            </w:r>
            <w:r>
              <w:t xml:space="preserve">, </w:t>
            </w:r>
            <w:r w:rsidRPr="004519E0">
              <w:t>Key/Pedal</w:t>
            </w:r>
            <w:r>
              <w:t>/</w:t>
            </w:r>
            <w:proofErr w:type="spellStart"/>
            <w:r>
              <w:t>Mod.Wheel</w:t>
            </w:r>
            <w:proofErr w:type="spellEnd"/>
            <w:r>
              <w:t xml:space="preserve"> Switch</w:t>
            </w:r>
          </w:p>
        </w:tc>
      </w:tr>
      <w:tr w:rsidR="007B05D5" w:rsidRPr="004519E0" w14:paraId="691C633F" w14:textId="77777777" w:rsidTr="00D4182D">
        <w:tc>
          <w:tcPr>
            <w:tcW w:w="3402" w:type="dxa"/>
            <w:vAlign w:val="center"/>
          </w:tcPr>
          <w:p w14:paraId="0FC74F74" w14:textId="77777777" w:rsidR="007B05D5" w:rsidRPr="004519E0" w:rsidRDefault="007B05D5" w:rsidP="00D4182D">
            <w:pPr>
              <w:spacing w:after="0"/>
            </w:pPr>
            <w:proofErr w:type="spellStart"/>
            <w:r w:rsidRPr="004519E0">
              <w:t>HammerOn</w:t>
            </w:r>
            <w:proofErr w:type="spellEnd"/>
            <w:r w:rsidRPr="004519E0">
              <w:t xml:space="preserve"> (Legato)</w:t>
            </w:r>
          </w:p>
        </w:tc>
        <w:tc>
          <w:tcPr>
            <w:tcW w:w="6237" w:type="dxa"/>
            <w:vAlign w:val="center"/>
          </w:tcPr>
          <w:p w14:paraId="6C3FDD5E" w14:textId="77777777" w:rsidR="007B05D5" w:rsidRPr="004519E0" w:rsidRDefault="007B05D5" w:rsidP="00D4182D">
            <w:pPr>
              <w:spacing w:after="0"/>
            </w:pPr>
            <w:r w:rsidRPr="004519E0">
              <w:t>Effect, Key/Pedal/</w:t>
            </w:r>
            <w:proofErr w:type="spellStart"/>
            <w:r>
              <w:t>Mod.Wheel</w:t>
            </w:r>
            <w:proofErr w:type="spellEnd"/>
            <w:r>
              <w:t>/</w:t>
            </w:r>
            <w:r w:rsidRPr="004519E0">
              <w:t>Velocity Switch</w:t>
            </w:r>
          </w:p>
        </w:tc>
      </w:tr>
      <w:tr w:rsidR="007B05D5" w:rsidRPr="004519E0" w14:paraId="772E1CCA" w14:textId="77777777" w:rsidTr="00D4182D">
        <w:tc>
          <w:tcPr>
            <w:tcW w:w="3402" w:type="dxa"/>
            <w:vAlign w:val="center"/>
          </w:tcPr>
          <w:p w14:paraId="01184AB9" w14:textId="77777777" w:rsidR="007B05D5" w:rsidRPr="004519E0" w:rsidRDefault="007B05D5" w:rsidP="00D4182D">
            <w:pPr>
              <w:spacing w:after="0"/>
            </w:pPr>
            <w:r w:rsidRPr="004519E0">
              <w:t>Slide (Legato)</w:t>
            </w:r>
          </w:p>
        </w:tc>
        <w:tc>
          <w:tcPr>
            <w:tcW w:w="6237" w:type="dxa"/>
            <w:vAlign w:val="center"/>
          </w:tcPr>
          <w:p w14:paraId="1BF73EBA" w14:textId="77777777" w:rsidR="007B05D5" w:rsidRPr="004519E0" w:rsidRDefault="007B05D5" w:rsidP="00D4182D">
            <w:pPr>
              <w:spacing w:after="0"/>
            </w:pPr>
            <w:r w:rsidRPr="004519E0">
              <w:t>Effect, Key/Pedal/Velocity Switch</w:t>
            </w:r>
          </w:p>
        </w:tc>
      </w:tr>
      <w:tr w:rsidR="007B05D5" w:rsidRPr="004519E0" w14:paraId="26AAB120" w14:textId="77777777" w:rsidTr="00D4182D">
        <w:tc>
          <w:tcPr>
            <w:tcW w:w="3402" w:type="dxa"/>
            <w:vAlign w:val="center"/>
          </w:tcPr>
          <w:p w14:paraId="3F137811" w14:textId="77777777" w:rsidR="007B05D5" w:rsidRPr="004519E0" w:rsidRDefault="007B05D5" w:rsidP="00D4182D">
            <w:pPr>
              <w:spacing w:after="0"/>
            </w:pPr>
            <w:r w:rsidRPr="004519E0">
              <w:t>Repetition (</w:t>
            </w:r>
            <w:proofErr w:type="spellStart"/>
            <w:r w:rsidRPr="004519E0">
              <w:t>NoteOff</w:t>
            </w:r>
            <w:proofErr w:type="spellEnd"/>
            <w:r w:rsidRPr="004519E0">
              <w:t>)</w:t>
            </w:r>
          </w:p>
        </w:tc>
        <w:tc>
          <w:tcPr>
            <w:tcW w:w="6237" w:type="dxa"/>
            <w:vAlign w:val="center"/>
          </w:tcPr>
          <w:p w14:paraId="68F1FE03" w14:textId="77777777" w:rsidR="007B05D5" w:rsidRPr="004519E0" w:rsidRDefault="007B05D5" w:rsidP="00D4182D">
            <w:pPr>
              <w:spacing w:after="0"/>
            </w:pPr>
            <w:r w:rsidRPr="004519E0">
              <w:t>Key/Pedal/Velocity Switch</w:t>
            </w:r>
          </w:p>
        </w:tc>
      </w:tr>
      <w:tr w:rsidR="007B05D5" w:rsidRPr="004519E0" w14:paraId="4D984BF7" w14:textId="77777777" w:rsidTr="00D4182D">
        <w:tc>
          <w:tcPr>
            <w:tcW w:w="3402" w:type="dxa"/>
            <w:vAlign w:val="center"/>
          </w:tcPr>
          <w:p w14:paraId="7D59F203" w14:textId="77777777" w:rsidR="007B05D5" w:rsidRPr="004519E0" w:rsidRDefault="007B05D5" w:rsidP="00D4182D">
            <w:pPr>
              <w:spacing w:after="0"/>
            </w:pPr>
            <w:r w:rsidRPr="004519E0">
              <w:t>Tremolo</w:t>
            </w:r>
          </w:p>
        </w:tc>
        <w:tc>
          <w:tcPr>
            <w:tcW w:w="6237" w:type="dxa"/>
            <w:vAlign w:val="center"/>
          </w:tcPr>
          <w:p w14:paraId="7EA651AD" w14:textId="77777777" w:rsidR="007B05D5" w:rsidRPr="004519E0" w:rsidRDefault="007B05D5" w:rsidP="00D4182D">
            <w:pPr>
              <w:spacing w:after="0"/>
            </w:pPr>
            <w:r w:rsidRPr="004519E0">
              <w:t>Effect, Key/Pedal/Velocity Switch</w:t>
            </w:r>
          </w:p>
        </w:tc>
      </w:tr>
      <w:tr w:rsidR="007B05D5" w:rsidRPr="004519E0" w14:paraId="3773A9A0" w14:textId="77777777" w:rsidTr="00D4182D">
        <w:tc>
          <w:tcPr>
            <w:tcW w:w="3402" w:type="dxa"/>
            <w:vAlign w:val="center"/>
          </w:tcPr>
          <w:p w14:paraId="66A70EC8" w14:textId="77777777" w:rsidR="007B05D5" w:rsidRPr="004519E0" w:rsidRDefault="007B05D5" w:rsidP="00D4182D">
            <w:pPr>
              <w:spacing w:after="0"/>
            </w:pPr>
            <w:r w:rsidRPr="004519E0">
              <w:t>Tremolo 1-beat</w:t>
            </w:r>
          </w:p>
        </w:tc>
        <w:tc>
          <w:tcPr>
            <w:tcW w:w="6237" w:type="dxa"/>
            <w:vAlign w:val="center"/>
          </w:tcPr>
          <w:p w14:paraId="31EEF682" w14:textId="77777777" w:rsidR="007B05D5" w:rsidRPr="004519E0" w:rsidRDefault="007B05D5" w:rsidP="00D4182D">
            <w:pPr>
              <w:spacing w:after="0"/>
            </w:pPr>
            <w:r w:rsidRPr="004519E0">
              <w:t>Effect, Key/Pedal/Velocity Switch</w:t>
            </w:r>
          </w:p>
        </w:tc>
      </w:tr>
      <w:tr w:rsidR="007B05D5" w:rsidRPr="004519E0" w14:paraId="12C88976" w14:textId="77777777" w:rsidTr="00D4182D">
        <w:tc>
          <w:tcPr>
            <w:tcW w:w="3402" w:type="dxa"/>
            <w:vAlign w:val="center"/>
          </w:tcPr>
          <w:p w14:paraId="6B3F3524" w14:textId="77777777" w:rsidR="007B05D5" w:rsidRPr="004519E0" w:rsidRDefault="007B05D5" w:rsidP="00D4182D">
            <w:pPr>
              <w:spacing w:after="0"/>
            </w:pPr>
            <w:r w:rsidRPr="004519E0">
              <w:t>Trill</w:t>
            </w:r>
          </w:p>
        </w:tc>
        <w:tc>
          <w:tcPr>
            <w:tcW w:w="6237" w:type="dxa"/>
            <w:vAlign w:val="center"/>
          </w:tcPr>
          <w:p w14:paraId="72E693FF" w14:textId="77777777" w:rsidR="007B05D5" w:rsidRPr="004519E0" w:rsidRDefault="007B05D5" w:rsidP="00D4182D">
            <w:pPr>
              <w:spacing w:after="0"/>
            </w:pPr>
            <w:r w:rsidRPr="004519E0">
              <w:t>Effect, Key/Pedal/Velocity Switch</w:t>
            </w:r>
          </w:p>
        </w:tc>
      </w:tr>
      <w:tr w:rsidR="007B05D5" w:rsidRPr="004519E0" w14:paraId="08CE7B8B" w14:textId="77777777" w:rsidTr="00D4182D">
        <w:tc>
          <w:tcPr>
            <w:tcW w:w="3402" w:type="dxa"/>
            <w:vAlign w:val="center"/>
          </w:tcPr>
          <w:p w14:paraId="324E3608" w14:textId="77777777" w:rsidR="007B05D5" w:rsidRPr="004519E0" w:rsidRDefault="007B05D5" w:rsidP="00D4182D">
            <w:pPr>
              <w:spacing w:after="0"/>
            </w:pPr>
            <w:r w:rsidRPr="004519E0">
              <w:t>Trill 1-shot</w:t>
            </w:r>
          </w:p>
        </w:tc>
        <w:tc>
          <w:tcPr>
            <w:tcW w:w="6237" w:type="dxa"/>
            <w:vAlign w:val="center"/>
          </w:tcPr>
          <w:p w14:paraId="7D7B934A" w14:textId="77777777" w:rsidR="007B05D5" w:rsidRPr="004519E0" w:rsidRDefault="007B05D5" w:rsidP="00D4182D">
            <w:pPr>
              <w:spacing w:after="0"/>
            </w:pPr>
            <w:r w:rsidRPr="004519E0">
              <w:t>Effect, Key/Pedal/Velocity Switch</w:t>
            </w:r>
          </w:p>
        </w:tc>
      </w:tr>
      <w:tr w:rsidR="007B05D5" w:rsidRPr="004519E0" w14:paraId="46FCA507" w14:textId="77777777" w:rsidTr="00D4182D">
        <w:tc>
          <w:tcPr>
            <w:tcW w:w="3402" w:type="dxa"/>
            <w:vAlign w:val="center"/>
          </w:tcPr>
          <w:p w14:paraId="74662822" w14:textId="77777777" w:rsidR="007B05D5" w:rsidRPr="004519E0" w:rsidRDefault="007B05D5" w:rsidP="00D4182D">
            <w:pPr>
              <w:spacing w:after="0"/>
            </w:pPr>
            <w:r w:rsidRPr="004519E0">
              <w:t>Slide Up</w:t>
            </w:r>
          </w:p>
        </w:tc>
        <w:tc>
          <w:tcPr>
            <w:tcW w:w="6237" w:type="dxa"/>
            <w:vAlign w:val="center"/>
          </w:tcPr>
          <w:p w14:paraId="0E1E99BD" w14:textId="77777777" w:rsidR="007B05D5" w:rsidRPr="004519E0" w:rsidRDefault="007B05D5" w:rsidP="00D4182D">
            <w:pPr>
              <w:spacing w:after="0"/>
            </w:pPr>
            <w:r w:rsidRPr="004519E0">
              <w:t>Key/Pedal/</w:t>
            </w:r>
            <w:proofErr w:type="spellStart"/>
            <w:r w:rsidRPr="004519E0">
              <w:t>Mod.Wheel</w:t>
            </w:r>
            <w:proofErr w:type="spellEnd"/>
            <w:r>
              <w:t xml:space="preserve">/Velocity Switch*, </w:t>
            </w:r>
            <w:proofErr w:type="spellStart"/>
            <w:proofErr w:type="gramStart"/>
            <w:r>
              <w:t>P.Bender</w:t>
            </w:r>
            <w:proofErr w:type="spellEnd"/>
            <w:proofErr w:type="gramEnd"/>
            <w:r w:rsidRPr="004519E0">
              <w:t xml:space="preserve"> </w:t>
            </w:r>
          </w:p>
        </w:tc>
      </w:tr>
      <w:tr w:rsidR="007B05D5" w:rsidRPr="004519E0" w14:paraId="4781F60C" w14:textId="77777777" w:rsidTr="00D4182D">
        <w:tc>
          <w:tcPr>
            <w:tcW w:w="3402" w:type="dxa"/>
            <w:vAlign w:val="center"/>
          </w:tcPr>
          <w:p w14:paraId="6553CE50" w14:textId="77777777" w:rsidR="007B05D5" w:rsidRPr="004519E0" w:rsidRDefault="007B05D5" w:rsidP="00D4182D">
            <w:pPr>
              <w:spacing w:after="0"/>
            </w:pPr>
            <w:proofErr w:type="spellStart"/>
            <w:r>
              <w:t>SlideUp</w:t>
            </w:r>
            <w:proofErr w:type="spellEnd"/>
            <w:r>
              <w:t xml:space="preserve"> (trigger)</w:t>
            </w:r>
          </w:p>
        </w:tc>
        <w:tc>
          <w:tcPr>
            <w:tcW w:w="6237" w:type="dxa"/>
            <w:vAlign w:val="center"/>
          </w:tcPr>
          <w:p w14:paraId="5B1ECBEC" w14:textId="77777777" w:rsidR="007B05D5" w:rsidRPr="004519E0" w:rsidRDefault="007B05D5" w:rsidP="00D4182D">
            <w:pPr>
              <w:spacing w:after="0"/>
            </w:pPr>
            <w:r>
              <w:t>Key Switch</w:t>
            </w:r>
          </w:p>
        </w:tc>
      </w:tr>
      <w:tr w:rsidR="007B05D5" w:rsidRPr="004519E0" w14:paraId="4C6CB30D" w14:textId="77777777" w:rsidTr="00D4182D">
        <w:tc>
          <w:tcPr>
            <w:tcW w:w="3402" w:type="dxa"/>
            <w:vAlign w:val="center"/>
          </w:tcPr>
          <w:p w14:paraId="5FC917FA" w14:textId="77777777" w:rsidR="007B05D5" w:rsidRPr="004519E0" w:rsidRDefault="007B05D5" w:rsidP="00D4182D">
            <w:pPr>
              <w:spacing w:after="0"/>
            </w:pPr>
            <w:r w:rsidRPr="004519E0">
              <w:t>Slide Down (Fall)</w:t>
            </w:r>
          </w:p>
        </w:tc>
        <w:tc>
          <w:tcPr>
            <w:tcW w:w="6237" w:type="dxa"/>
            <w:vAlign w:val="center"/>
          </w:tcPr>
          <w:p w14:paraId="40A9C80F" w14:textId="77777777" w:rsidR="007B05D5" w:rsidRPr="004519E0" w:rsidRDefault="007B05D5" w:rsidP="00D4182D">
            <w:pPr>
              <w:spacing w:after="0"/>
            </w:pPr>
            <w:r w:rsidRPr="004519E0">
              <w:t>Key/Pedal/</w:t>
            </w:r>
            <w:proofErr w:type="spellStart"/>
            <w:r>
              <w:t>Mod.Wheel</w:t>
            </w:r>
            <w:proofErr w:type="spellEnd"/>
            <w:r>
              <w:t>/</w:t>
            </w:r>
            <w:r w:rsidRPr="004519E0">
              <w:t>Veloc</w:t>
            </w:r>
            <w:r>
              <w:t xml:space="preserve">ity Switch*, </w:t>
            </w:r>
            <w:proofErr w:type="spellStart"/>
            <w:proofErr w:type="gramStart"/>
            <w:r>
              <w:t>P.Bender</w:t>
            </w:r>
            <w:proofErr w:type="spellEnd"/>
            <w:proofErr w:type="gramEnd"/>
          </w:p>
        </w:tc>
      </w:tr>
      <w:tr w:rsidR="007B05D5" w:rsidRPr="004519E0" w14:paraId="20A94B86" w14:textId="77777777" w:rsidTr="00D4182D">
        <w:tc>
          <w:tcPr>
            <w:tcW w:w="3402" w:type="dxa"/>
            <w:vAlign w:val="center"/>
          </w:tcPr>
          <w:p w14:paraId="011DDE21" w14:textId="77777777" w:rsidR="007B05D5" w:rsidRPr="004519E0" w:rsidRDefault="007B05D5" w:rsidP="00D4182D">
            <w:pPr>
              <w:spacing w:after="0"/>
            </w:pPr>
            <w:proofErr w:type="spellStart"/>
            <w:r>
              <w:t>SlideDown</w:t>
            </w:r>
            <w:proofErr w:type="spellEnd"/>
            <w:r>
              <w:t xml:space="preserve"> (trigger)</w:t>
            </w:r>
          </w:p>
        </w:tc>
        <w:tc>
          <w:tcPr>
            <w:tcW w:w="6237" w:type="dxa"/>
            <w:vAlign w:val="center"/>
          </w:tcPr>
          <w:p w14:paraId="71DF5ABF" w14:textId="77777777" w:rsidR="007B05D5" w:rsidRPr="004519E0" w:rsidRDefault="007B05D5" w:rsidP="00D4182D">
            <w:pPr>
              <w:spacing w:after="0"/>
            </w:pPr>
            <w:r>
              <w:t>Key Switch</w:t>
            </w:r>
          </w:p>
        </w:tc>
      </w:tr>
      <w:tr w:rsidR="007B05D5" w:rsidRPr="004519E0" w14:paraId="5FE51E49" w14:textId="77777777" w:rsidTr="00D4182D">
        <w:tc>
          <w:tcPr>
            <w:tcW w:w="3402" w:type="dxa"/>
            <w:vAlign w:val="center"/>
          </w:tcPr>
          <w:p w14:paraId="19C3158B" w14:textId="77777777" w:rsidR="007B05D5" w:rsidRPr="004519E0" w:rsidRDefault="007B05D5" w:rsidP="00D4182D">
            <w:pPr>
              <w:spacing w:after="0"/>
            </w:pPr>
            <w:r w:rsidRPr="004519E0">
              <w:t>Bend</w:t>
            </w:r>
          </w:p>
        </w:tc>
        <w:tc>
          <w:tcPr>
            <w:tcW w:w="6237" w:type="dxa"/>
            <w:vAlign w:val="center"/>
          </w:tcPr>
          <w:p w14:paraId="6C1E425F" w14:textId="77777777" w:rsidR="007B05D5" w:rsidRPr="004519E0" w:rsidRDefault="007B05D5" w:rsidP="00D4182D">
            <w:pPr>
              <w:spacing w:after="0"/>
            </w:pPr>
            <w:r w:rsidRPr="004519E0">
              <w:t>Key/Pedal/Velocity Switch</w:t>
            </w:r>
          </w:p>
        </w:tc>
      </w:tr>
      <w:tr w:rsidR="007B05D5" w:rsidRPr="004519E0" w14:paraId="30538CF7" w14:textId="77777777" w:rsidTr="00D4182D">
        <w:tc>
          <w:tcPr>
            <w:tcW w:w="3402" w:type="dxa"/>
            <w:vAlign w:val="center"/>
          </w:tcPr>
          <w:p w14:paraId="73C7C662" w14:textId="77777777" w:rsidR="007B05D5" w:rsidRPr="004519E0" w:rsidRDefault="007B05D5" w:rsidP="00D4182D">
            <w:pPr>
              <w:spacing w:after="0"/>
            </w:pPr>
            <w:r w:rsidRPr="004519E0">
              <w:t>Reverse Bend</w:t>
            </w:r>
          </w:p>
        </w:tc>
        <w:tc>
          <w:tcPr>
            <w:tcW w:w="6237" w:type="dxa"/>
            <w:vAlign w:val="center"/>
          </w:tcPr>
          <w:p w14:paraId="5212A512" w14:textId="77777777" w:rsidR="007B05D5" w:rsidRPr="004519E0" w:rsidRDefault="007B05D5" w:rsidP="00D4182D">
            <w:pPr>
              <w:spacing w:after="0"/>
            </w:pPr>
            <w:r w:rsidRPr="004519E0">
              <w:t>Key/Pedal/Velocity Switch</w:t>
            </w:r>
          </w:p>
        </w:tc>
      </w:tr>
      <w:tr w:rsidR="007B05D5" w:rsidRPr="004519E0" w14:paraId="12B6A0AC" w14:textId="77777777" w:rsidTr="00D4182D">
        <w:tc>
          <w:tcPr>
            <w:tcW w:w="3402" w:type="dxa"/>
            <w:vAlign w:val="center"/>
          </w:tcPr>
          <w:p w14:paraId="1053A903" w14:textId="77777777" w:rsidR="007B05D5" w:rsidRPr="004519E0" w:rsidRDefault="007B05D5" w:rsidP="00D4182D">
            <w:pPr>
              <w:spacing w:after="0"/>
            </w:pPr>
            <w:r w:rsidRPr="004519E0">
              <w:t>Unison Bend</w:t>
            </w:r>
          </w:p>
        </w:tc>
        <w:tc>
          <w:tcPr>
            <w:tcW w:w="6237" w:type="dxa"/>
            <w:vAlign w:val="center"/>
          </w:tcPr>
          <w:p w14:paraId="7487A44A" w14:textId="77777777" w:rsidR="007B05D5" w:rsidRPr="004519E0" w:rsidRDefault="007B05D5" w:rsidP="00D4182D">
            <w:pPr>
              <w:spacing w:after="0"/>
            </w:pPr>
            <w:r w:rsidRPr="004519E0">
              <w:t>Key/Pedal/</w:t>
            </w:r>
            <w:proofErr w:type="spellStart"/>
            <w:r>
              <w:t>Mod.Wheel</w:t>
            </w:r>
            <w:proofErr w:type="spellEnd"/>
            <w:r>
              <w:t>/</w:t>
            </w:r>
            <w:r w:rsidRPr="004519E0">
              <w:t>Velocity Switch</w:t>
            </w:r>
          </w:p>
        </w:tc>
      </w:tr>
      <w:tr w:rsidR="007B05D5" w:rsidRPr="004519E0" w14:paraId="2A1A36D9" w14:textId="77777777" w:rsidTr="00D4182D">
        <w:tc>
          <w:tcPr>
            <w:tcW w:w="3402" w:type="dxa"/>
            <w:vAlign w:val="center"/>
          </w:tcPr>
          <w:p w14:paraId="033EAEA5" w14:textId="77777777" w:rsidR="007B05D5" w:rsidRPr="004519E0" w:rsidRDefault="007B05D5" w:rsidP="00D4182D">
            <w:pPr>
              <w:spacing w:after="0"/>
            </w:pPr>
            <w:r w:rsidRPr="004519E0">
              <w:t>Hold (1-2 Steps Mono)</w:t>
            </w:r>
          </w:p>
        </w:tc>
        <w:tc>
          <w:tcPr>
            <w:tcW w:w="6237" w:type="dxa"/>
            <w:vAlign w:val="center"/>
          </w:tcPr>
          <w:p w14:paraId="16BEA059" w14:textId="77777777" w:rsidR="007B05D5" w:rsidRPr="004519E0" w:rsidRDefault="007B05D5" w:rsidP="00D4182D">
            <w:pPr>
              <w:spacing w:after="0"/>
            </w:pPr>
            <w:r w:rsidRPr="004519E0">
              <w:t>Effect, Key Switch</w:t>
            </w:r>
          </w:p>
        </w:tc>
      </w:tr>
      <w:tr w:rsidR="007B05D5" w:rsidRPr="004519E0" w14:paraId="3F46445C" w14:textId="77777777" w:rsidTr="00D4182D">
        <w:tc>
          <w:tcPr>
            <w:tcW w:w="3402" w:type="dxa"/>
            <w:vAlign w:val="center"/>
          </w:tcPr>
          <w:p w14:paraId="4AB6FC5F" w14:textId="77777777" w:rsidR="007B05D5" w:rsidRPr="004519E0" w:rsidRDefault="007B05D5" w:rsidP="00D4182D">
            <w:pPr>
              <w:spacing w:after="0"/>
            </w:pPr>
            <w:r w:rsidRPr="004519E0">
              <w:t>Interval</w:t>
            </w:r>
          </w:p>
        </w:tc>
        <w:tc>
          <w:tcPr>
            <w:tcW w:w="6237" w:type="dxa"/>
            <w:vAlign w:val="center"/>
          </w:tcPr>
          <w:p w14:paraId="68FCA4AC" w14:textId="77777777" w:rsidR="007B05D5" w:rsidRPr="004519E0" w:rsidRDefault="007B05D5" w:rsidP="00D4182D">
            <w:pPr>
              <w:spacing w:after="0"/>
            </w:pPr>
            <w:r w:rsidRPr="004519E0">
              <w:t>Effect, Key/Pedal/</w:t>
            </w:r>
            <w:r>
              <w:t xml:space="preserve"> </w:t>
            </w:r>
            <w:proofErr w:type="spellStart"/>
            <w:r>
              <w:t>Mod.Wheel</w:t>
            </w:r>
            <w:proofErr w:type="spellEnd"/>
            <w:r>
              <w:t>/</w:t>
            </w:r>
            <w:r w:rsidRPr="004519E0">
              <w:t>Velocity Switch</w:t>
            </w:r>
          </w:p>
        </w:tc>
      </w:tr>
      <w:tr w:rsidR="007B05D5" w:rsidRPr="004519E0" w14:paraId="31A1249D" w14:textId="77777777" w:rsidTr="00D4182D">
        <w:tc>
          <w:tcPr>
            <w:tcW w:w="3402" w:type="dxa"/>
            <w:vAlign w:val="center"/>
          </w:tcPr>
          <w:p w14:paraId="05B94A27" w14:textId="77777777" w:rsidR="007B05D5" w:rsidRPr="004519E0" w:rsidRDefault="007B05D5" w:rsidP="00D4182D">
            <w:pPr>
              <w:spacing w:after="0"/>
            </w:pPr>
            <w:r w:rsidRPr="004519E0">
              <w:t>Fret Position</w:t>
            </w:r>
          </w:p>
        </w:tc>
        <w:tc>
          <w:tcPr>
            <w:tcW w:w="6237" w:type="dxa"/>
            <w:vAlign w:val="center"/>
          </w:tcPr>
          <w:p w14:paraId="305E6DA5" w14:textId="77777777" w:rsidR="007B05D5" w:rsidRPr="004519E0" w:rsidRDefault="007B05D5" w:rsidP="00D4182D">
            <w:pPr>
              <w:spacing w:after="0"/>
            </w:pPr>
            <w:r w:rsidRPr="004519E0">
              <w:t>Mouse*, Key/Pedal Switch</w:t>
            </w:r>
          </w:p>
        </w:tc>
      </w:tr>
      <w:tr w:rsidR="007B05D5" w:rsidRPr="004519E0" w14:paraId="1AA93568" w14:textId="77777777" w:rsidTr="00D4182D">
        <w:tc>
          <w:tcPr>
            <w:tcW w:w="3402" w:type="dxa"/>
            <w:vAlign w:val="center"/>
          </w:tcPr>
          <w:p w14:paraId="0E06746E" w14:textId="77777777" w:rsidR="007B05D5" w:rsidRPr="004519E0" w:rsidRDefault="007B05D5" w:rsidP="00D4182D">
            <w:pPr>
              <w:spacing w:after="0"/>
            </w:pPr>
            <w:proofErr w:type="spellStart"/>
            <w:r w:rsidRPr="004519E0">
              <w:t>PickPosition</w:t>
            </w:r>
            <w:proofErr w:type="spellEnd"/>
          </w:p>
        </w:tc>
        <w:tc>
          <w:tcPr>
            <w:tcW w:w="6237" w:type="dxa"/>
            <w:vAlign w:val="center"/>
          </w:tcPr>
          <w:p w14:paraId="28AD47D3" w14:textId="77777777" w:rsidR="007B05D5" w:rsidRPr="004519E0" w:rsidRDefault="007B05D5" w:rsidP="00D4182D">
            <w:pPr>
              <w:spacing w:after="0"/>
            </w:pPr>
            <w:r w:rsidRPr="004519E0">
              <w:t>Mouse*, Key/Pedal Switch</w:t>
            </w:r>
          </w:p>
        </w:tc>
      </w:tr>
      <w:tr w:rsidR="007B05D5" w:rsidRPr="004519E0" w14:paraId="350516F1" w14:textId="77777777" w:rsidTr="00D4182D">
        <w:tc>
          <w:tcPr>
            <w:tcW w:w="3402" w:type="dxa"/>
            <w:vAlign w:val="center"/>
          </w:tcPr>
          <w:p w14:paraId="6872A2C2" w14:textId="77777777" w:rsidR="007B05D5" w:rsidRDefault="007B05D5" w:rsidP="00D4182D">
            <w:pPr>
              <w:spacing w:after="0"/>
            </w:pPr>
            <w:r>
              <w:t xml:space="preserve">String </w:t>
            </w:r>
            <w:proofErr w:type="gramStart"/>
            <w:r>
              <w:t>select</w:t>
            </w:r>
            <w:proofErr w:type="gramEnd"/>
          </w:p>
        </w:tc>
        <w:tc>
          <w:tcPr>
            <w:tcW w:w="6237" w:type="dxa"/>
            <w:vAlign w:val="center"/>
          </w:tcPr>
          <w:p w14:paraId="10DACD5D" w14:textId="77777777" w:rsidR="007B05D5" w:rsidRDefault="007B05D5" w:rsidP="00D4182D">
            <w:pPr>
              <w:spacing w:after="0"/>
            </w:pPr>
            <w:r>
              <w:t>Key Switch</w:t>
            </w:r>
          </w:p>
        </w:tc>
      </w:tr>
      <w:tr w:rsidR="007B05D5" w:rsidRPr="004519E0" w14:paraId="6269E283" w14:textId="77777777" w:rsidTr="00D4182D">
        <w:tc>
          <w:tcPr>
            <w:tcW w:w="3402" w:type="dxa"/>
            <w:vAlign w:val="center"/>
          </w:tcPr>
          <w:p w14:paraId="1F4DF132" w14:textId="77777777" w:rsidR="007B05D5" w:rsidRDefault="007B05D5" w:rsidP="00D4182D">
            <w:pPr>
              <w:spacing w:after="0"/>
            </w:pPr>
            <w:r w:rsidRPr="00CF2529">
              <w:t>Wah-Wah</w:t>
            </w:r>
          </w:p>
        </w:tc>
        <w:tc>
          <w:tcPr>
            <w:tcW w:w="6237" w:type="dxa"/>
            <w:vAlign w:val="center"/>
          </w:tcPr>
          <w:p w14:paraId="0C2AD63F" w14:textId="77777777" w:rsidR="007B05D5" w:rsidRDefault="007B05D5" w:rsidP="00D4182D">
            <w:pPr>
              <w:spacing w:after="0"/>
            </w:pPr>
            <w:r w:rsidRPr="00CF2529">
              <w:t>Effect*, Key/Pedal*/</w:t>
            </w:r>
            <w:proofErr w:type="spellStart"/>
            <w:r w:rsidRPr="00CF2529">
              <w:t>Mod.Wheel</w:t>
            </w:r>
            <w:proofErr w:type="spellEnd"/>
            <w:r w:rsidRPr="00CF2529">
              <w:t xml:space="preserve"> Switch</w:t>
            </w:r>
          </w:p>
        </w:tc>
      </w:tr>
      <w:tr w:rsidR="007B05D5" w:rsidRPr="004519E0" w14:paraId="7056EFD2" w14:textId="77777777" w:rsidTr="00D4182D">
        <w:tc>
          <w:tcPr>
            <w:tcW w:w="3402" w:type="dxa"/>
            <w:vAlign w:val="center"/>
          </w:tcPr>
          <w:p w14:paraId="13239B34" w14:textId="77777777" w:rsidR="007B05D5" w:rsidRDefault="007B05D5" w:rsidP="00D4182D">
            <w:pPr>
              <w:spacing w:after="0"/>
            </w:pPr>
            <w:proofErr w:type="spellStart"/>
            <w:r w:rsidRPr="00CF2529">
              <w:t>Violining</w:t>
            </w:r>
            <w:proofErr w:type="spellEnd"/>
          </w:p>
        </w:tc>
        <w:tc>
          <w:tcPr>
            <w:tcW w:w="6237" w:type="dxa"/>
            <w:vAlign w:val="center"/>
          </w:tcPr>
          <w:p w14:paraId="5805C4AC" w14:textId="77777777" w:rsidR="007B05D5" w:rsidRDefault="007B05D5" w:rsidP="00D4182D">
            <w:pPr>
              <w:spacing w:after="0"/>
            </w:pPr>
            <w:r w:rsidRPr="00CF2529">
              <w:t>Effect, Key/Pedal/</w:t>
            </w:r>
            <w:proofErr w:type="spellStart"/>
            <w:r w:rsidRPr="00CF2529">
              <w:t>Mod.Wheel</w:t>
            </w:r>
            <w:proofErr w:type="spellEnd"/>
            <w:r w:rsidRPr="00CF2529">
              <w:t xml:space="preserve"> Switch</w:t>
            </w:r>
          </w:p>
        </w:tc>
      </w:tr>
      <w:tr w:rsidR="007B05D5" w:rsidRPr="004519E0" w14:paraId="7C931381" w14:textId="77777777" w:rsidTr="00D4182D">
        <w:tc>
          <w:tcPr>
            <w:tcW w:w="3402" w:type="dxa"/>
            <w:vAlign w:val="center"/>
          </w:tcPr>
          <w:p w14:paraId="523B365C" w14:textId="77777777" w:rsidR="007B05D5" w:rsidRPr="00CF2529" w:rsidRDefault="007B05D5" w:rsidP="00D4182D">
            <w:pPr>
              <w:spacing w:after="0"/>
            </w:pPr>
            <w:proofErr w:type="spellStart"/>
            <w:r w:rsidRPr="00CF2529">
              <w:t>Sustainer</w:t>
            </w:r>
            <w:proofErr w:type="spellEnd"/>
            <w:r w:rsidRPr="00CF2529">
              <w:t xml:space="preserve"> (trigger)</w:t>
            </w:r>
          </w:p>
        </w:tc>
        <w:tc>
          <w:tcPr>
            <w:tcW w:w="6237" w:type="dxa"/>
            <w:vAlign w:val="center"/>
          </w:tcPr>
          <w:p w14:paraId="44A156FD" w14:textId="77777777" w:rsidR="007B05D5" w:rsidRPr="00CF2529" w:rsidRDefault="007B05D5" w:rsidP="00D4182D">
            <w:pPr>
              <w:spacing w:after="0"/>
            </w:pPr>
            <w:r w:rsidRPr="00CF2529">
              <w:t xml:space="preserve">Key/Pedal Switch, </w:t>
            </w:r>
            <w:proofErr w:type="spellStart"/>
            <w:proofErr w:type="gramStart"/>
            <w:r w:rsidRPr="00CF2529">
              <w:t>P.Bender</w:t>
            </w:r>
            <w:proofErr w:type="spellEnd"/>
            <w:proofErr w:type="gramEnd"/>
          </w:p>
        </w:tc>
      </w:tr>
      <w:tr w:rsidR="007B05D5" w:rsidRPr="004519E0" w14:paraId="1D536447" w14:textId="77777777" w:rsidTr="00D4182D">
        <w:tc>
          <w:tcPr>
            <w:tcW w:w="3402" w:type="dxa"/>
            <w:vAlign w:val="center"/>
          </w:tcPr>
          <w:p w14:paraId="316035C6" w14:textId="77777777" w:rsidR="007B05D5" w:rsidRPr="004519E0" w:rsidRDefault="007B05D5" w:rsidP="00D4182D">
            <w:pPr>
              <w:spacing w:after="0"/>
            </w:pPr>
            <w:proofErr w:type="spellStart"/>
            <w:r w:rsidRPr="00CF2529">
              <w:t>FeedBacker</w:t>
            </w:r>
            <w:proofErr w:type="spellEnd"/>
            <w:r w:rsidRPr="00CF2529">
              <w:t xml:space="preserve"> (trigger)</w:t>
            </w:r>
          </w:p>
        </w:tc>
        <w:tc>
          <w:tcPr>
            <w:tcW w:w="6237" w:type="dxa"/>
            <w:vAlign w:val="center"/>
          </w:tcPr>
          <w:p w14:paraId="52FBB4C9" w14:textId="77777777" w:rsidR="007B05D5" w:rsidRPr="004519E0" w:rsidRDefault="007B05D5" w:rsidP="00D4182D">
            <w:pPr>
              <w:spacing w:after="0"/>
            </w:pPr>
            <w:r w:rsidRPr="00CF2529">
              <w:t>Key/Pedal/</w:t>
            </w:r>
            <w:proofErr w:type="spellStart"/>
            <w:r w:rsidRPr="00CF2529">
              <w:t>Mod.Wheel</w:t>
            </w:r>
            <w:proofErr w:type="spellEnd"/>
            <w:r w:rsidRPr="00CF2529">
              <w:t xml:space="preserve"> Switch, </w:t>
            </w:r>
            <w:proofErr w:type="spellStart"/>
            <w:proofErr w:type="gramStart"/>
            <w:r w:rsidRPr="00CF2529">
              <w:t>P.Bender</w:t>
            </w:r>
            <w:proofErr w:type="spellEnd"/>
            <w:proofErr w:type="gramEnd"/>
            <w:r w:rsidRPr="00CF2529">
              <w:t xml:space="preserve">, </w:t>
            </w:r>
            <w:proofErr w:type="spellStart"/>
            <w:r w:rsidRPr="00CF2529">
              <w:t>AfterTouch</w:t>
            </w:r>
            <w:proofErr w:type="spellEnd"/>
          </w:p>
        </w:tc>
      </w:tr>
      <w:tr w:rsidR="007B05D5" w:rsidRPr="004519E0" w14:paraId="2930EFF9" w14:textId="77777777" w:rsidTr="00D4182D">
        <w:tc>
          <w:tcPr>
            <w:tcW w:w="3402" w:type="dxa"/>
            <w:vAlign w:val="center"/>
          </w:tcPr>
          <w:p w14:paraId="233AC8CB" w14:textId="77777777" w:rsidR="007B05D5" w:rsidRPr="004519E0" w:rsidRDefault="007B05D5" w:rsidP="00D4182D">
            <w:pPr>
              <w:spacing w:after="0"/>
            </w:pPr>
            <w:proofErr w:type="spellStart"/>
            <w:r w:rsidRPr="004519E0">
              <w:t>Chucka</w:t>
            </w:r>
            <w:proofErr w:type="spellEnd"/>
            <w:r w:rsidRPr="004519E0">
              <w:t xml:space="preserve"> </w:t>
            </w:r>
            <w:proofErr w:type="spellStart"/>
            <w:r w:rsidRPr="004519E0">
              <w:t>FullRange</w:t>
            </w:r>
            <w:proofErr w:type="spellEnd"/>
          </w:p>
        </w:tc>
        <w:tc>
          <w:tcPr>
            <w:tcW w:w="6237" w:type="dxa"/>
            <w:vAlign w:val="center"/>
          </w:tcPr>
          <w:p w14:paraId="2135D4C9" w14:textId="77777777" w:rsidR="007B05D5" w:rsidRPr="004519E0" w:rsidRDefault="007B05D5" w:rsidP="00D4182D">
            <w:pPr>
              <w:spacing w:after="0"/>
            </w:pPr>
            <w:r w:rsidRPr="004519E0">
              <w:t>Effect, Key/Pedal* Switch</w:t>
            </w:r>
          </w:p>
        </w:tc>
      </w:tr>
      <w:tr w:rsidR="007B05D5" w:rsidRPr="004519E0" w14:paraId="6BBC2905" w14:textId="77777777" w:rsidTr="00D4182D">
        <w:tc>
          <w:tcPr>
            <w:tcW w:w="3402" w:type="dxa"/>
            <w:vAlign w:val="center"/>
          </w:tcPr>
          <w:p w14:paraId="5572EBD6" w14:textId="77777777" w:rsidR="007B05D5" w:rsidRPr="004519E0" w:rsidRDefault="007B05D5" w:rsidP="00D4182D">
            <w:pPr>
              <w:spacing w:after="0"/>
            </w:pPr>
            <w:proofErr w:type="spellStart"/>
            <w:r w:rsidRPr="004519E0">
              <w:t>Chucka</w:t>
            </w:r>
            <w:proofErr w:type="spellEnd"/>
            <w:r w:rsidRPr="004519E0">
              <w:t xml:space="preserve"> </w:t>
            </w:r>
            <w:proofErr w:type="spellStart"/>
            <w:r w:rsidRPr="004519E0">
              <w:t>MuteKeys</w:t>
            </w:r>
            <w:proofErr w:type="spellEnd"/>
          </w:p>
        </w:tc>
        <w:tc>
          <w:tcPr>
            <w:tcW w:w="6237" w:type="dxa"/>
            <w:vAlign w:val="center"/>
          </w:tcPr>
          <w:p w14:paraId="34CE5C6A" w14:textId="77777777" w:rsidR="007B05D5" w:rsidRPr="004519E0" w:rsidRDefault="007B05D5" w:rsidP="00D4182D">
            <w:pPr>
              <w:spacing w:after="0"/>
            </w:pPr>
            <w:r w:rsidRPr="004519E0">
              <w:t>Effect, Key/Pedal* Switch</w:t>
            </w:r>
          </w:p>
        </w:tc>
      </w:tr>
      <w:tr w:rsidR="007B05D5" w:rsidRPr="004519E0" w14:paraId="7B6C3F08" w14:textId="77777777" w:rsidTr="00D4182D">
        <w:tc>
          <w:tcPr>
            <w:tcW w:w="3402" w:type="dxa"/>
            <w:vAlign w:val="center"/>
          </w:tcPr>
          <w:p w14:paraId="2C7E8ED7" w14:textId="77777777" w:rsidR="007B05D5" w:rsidRPr="004519E0" w:rsidRDefault="007B05D5" w:rsidP="00D4182D">
            <w:pPr>
              <w:spacing w:after="0"/>
            </w:pPr>
            <w:proofErr w:type="spellStart"/>
            <w:r w:rsidRPr="004519E0">
              <w:t>Chucka</w:t>
            </w:r>
            <w:proofErr w:type="spellEnd"/>
            <w:r w:rsidRPr="004519E0">
              <w:t xml:space="preserve"> </w:t>
            </w:r>
            <w:proofErr w:type="spellStart"/>
            <w:r w:rsidRPr="004519E0">
              <w:t>VeloLayers</w:t>
            </w:r>
            <w:proofErr w:type="spellEnd"/>
          </w:p>
        </w:tc>
        <w:tc>
          <w:tcPr>
            <w:tcW w:w="6237" w:type="dxa"/>
            <w:vAlign w:val="center"/>
          </w:tcPr>
          <w:p w14:paraId="0E3AA8D9" w14:textId="77777777" w:rsidR="007B05D5" w:rsidRPr="004519E0" w:rsidRDefault="007B05D5" w:rsidP="00D4182D">
            <w:pPr>
              <w:spacing w:after="0"/>
            </w:pPr>
            <w:r w:rsidRPr="004519E0">
              <w:t>Effect, Key/Pedal/</w:t>
            </w:r>
            <w:proofErr w:type="spellStart"/>
            <w:r>
              <w:t>Mod.Wheel</w:t>
            </w:r>
            <w:proofErr w:type="spellEnd"/>
            <w:r>
              <w:t>/</w:t>
            </w:r>
            <w:r w:rsidRPr="004519E0">
              <w:t>Velocity Switch</w:t>
            </w:r>
          </w:p>
        </w:tc>
      </w:tr>
      <w:tr w:rsidR="007B05D5" w:rsidRPr="004519E0" w14:paraId="4E96C192" w14:textId="77777777" w:rsidTr="00D4182D">
        <w:tc>
          <w:tcPr>
            <w:tcW w:w="3402" w:type="dxa"/>
            <w:vAlign w:val="center"/>
          </w:tcPr>
          <w:p w14:paraId="02BB0A93" w14:textId="77777777" w:rsidR="007B05D5" w:rsidRPr="004519E0" w:rsidRDefault="007B05D5" w:rsidP="00D4182D">
            <w:pPr>
              <w:spacing w:after="0"/>
            </w:pPr>
            <w:r>
              <w:t>Mode Toggle</w:t>
            </w:r>
          </w:p>
        </w:tc>
        <w:tc>
          <w:tcPr>
            <w:tcW w:w="6237" w:type="dxa"/>
            <w:vAlign w:val="center"/>
          </w:tcPr>
          <w:p w14:paraId="5C9155D5" w14:textId="77777777" w:rsidR="007B05D5" w:rsidRPr="004519E0" w:rsidRDefault="007B05D5" w:rsidP="00D4182D">
            <w:pPr>
              <w:spacing w:after="0"/>
            </w:pPr>
            <w:r w:rsidRPr="004519E0">
              <w:t>Key/Pedal/</w:t>
            </w:r>
            <w:proofErr w:type="spellStart"/>
            <w:r>
              <w:t>Mod.Wheel</w:t>
            </w:r>
            <w:proofErr w:type="spellEnd"/>
            <w:r>
              <w:t xml:space="preserve"> Switch</w:t>
            </w:r>
          </w:p>
        </w:tc>
      </w:tr>
      <w:tr w:rsidR="007B05D5" w:rsidRPr="004519E0" w14:paraId="23619124" w14:textId="77777777" w:rsidTr="00D4182D">
        <w:tc>
          <w:tcPr>
            <w:tcW w:w="3402" w:type="dxa"/>
            <w:vAlign w:val="center"/>
          </w:tcPr>
          <w:p w14:paraId="088CCBD1" w14:textId="77777777" w:rsidR="007B05D5" w:rsidRPr="004519E0" w:rsidRDefault="007B05D5" w:rsidP="00D4182D">
            <w:pPr>
              <w:spacing w:after="0"/>
            </w:pPr>
            <w:r w:rsidRPr="004519E0">
              <w:t>velo&gt;</w:t>
            </w:r>
          </w:p>
        </w:tc>
        <w:tc>
          <w:tcPr>
            <w:tcW w:w="6237" w:type="dxa"/>
            <w:vAlign w:val="center"/>
          </w:tcPr>
          <w:p w14:paraId="1C73D93C" w14:textId="77777777" w:rsidR="007B05D5" w:rsidRPr="004519E0" w:rsidRDefault="007B05D5" w:rsidP="00D4182D">
            <w:pPr>
              <w:spacing w:after="0"/>
            </w:pPr>
            <w:r w:rsidRPr="004519E0">
              <w:t>Key/Pedal/Velocity Switch</w:t>
            </w:r>
          </w:p>
        </w:tc>
      </w:tr>
      <w:tr w:rsidR="007B05D5" w:rsidRPr="004519E0" w14:paraId="09E6F886" w14:textId="77777777" w:rsidTr="00D4182D">
        <w:tc>
          <w:tcPr>
            <w:tcW w:w="3402" w:type="dxa"/>
            <w:vAlign w:val="center"/>
          </w:tcPr>
          <w:p w14:paraId="7109CA59" w14:textId="77777777" w:rsidR="007B05D5" w:rsidRPr="00AF5AD3" w:rsidRDefault="007B05D5" w:rsidP="00D4182D">
            <w:pPr>
              <w:spacing w:after="0"/>
            </w:pPr>
            <w:r w:rsidRPr="004519E0">
              <w:t>velo&lt;</w:t>
            </w:r>
          </w:p>
        </w:tc>
        <w:tc>
          <w:tcPr>
            <w:tcW w:w="6237" w:type="dxa"/>
            <w:vAlign w:val="center"/>
          </w:tcPr>
          <w:p w14:paraId="1FA4A1FC" w14:textId="77777777" w:rsidR="007B05D5" w:rsidRPr="00AF5AD3" w:rsidRDefault="007B05D5" w:rsidP="00D4182D">
            <w:pPr>
              <w:spacing w:after="0"/>
            </w:pPr>
            <w:r w:rsidRPr="004519E0">
              <w:t>Key/Pedal/Velocity Switch</w:t>
            </w:r>
          </w:p>
        </w:tc>
      </w:tr>
      <w:tr w:rsidR="007B05D5" w:rsidRPr="000F70F1" w14:paraId="25297BF6" w14:textId="77777777" w:rsidTr="00D4182D">
        <w:tc>
          <w:tcPr>
            <w:tcW w:w="3402" w:type="dxa"/>
            <w:vAlign w:val="center"/>
          </w:tcPr>
          <w:p w14:paraId="7CD8D417" w14:textId="77777777" w:rsidR="007B05D5" w:rsidRPr="003E23A4" w:rsidRDefault="007B05D5" w:rsidP="00D4182D">
            <w:pPr>
              <w:spacing w:after="0"/>
            </w:pPr>
            <w:r w:rsidRPr="00AF5AD3">
              <w:t>Transpose</w:t>
            </w:r>
          </w:p>
        </w:tc>
        <w:tc>
          <w:tcPr>
            <w:tcW w:w="6237" w:type="dxa"/>
            <w:vAlign w:val="center"/>
          </w:tcPr>
          <w:p w14:paraId="254D6507" w14:textId="77777777" w:rsidR="007B05D5" w:rsidRPr="003E23A4" w:rsidRDefault="007B05D5" w:rsidP="00D4182D">
            <w:pPr>
              <w:spacing w:after="0"/>
            </w:pPr>
            <w:r w:rsidRPr="00AF5AD3">
              <w:t>Effect, Key/Pedal/</w:t>
            </w:r>
            <w:proofErr w:type="spellStart"/>
            <w:r w:rsidRPr="00AF5AD3">
              <w:t>Mod.Wheel</w:t>
            </w:r>
            <w:proofErr w:type="spellEnd"/>
            <w:r w:rsidRPr="00AF5AD3">
              <w:t>/Velocity Switch</w:t>
            </w:r>
          </w:p>
        </w:tc>
      </w:tr>
      <w:tr w:rsidR="007B05D5" w:rsidRPr="000F70F1" w14:paraId="34ED164D" w14:textId="77777777" w:rsidTr="00D4182D">
        <w:tc>
          <w:tcPr>
            <w:tcW w:w="3402" w:type="dxa"/>
            <w:vAlign w:val="center"/>
          </w:tcPr>
          <w:p w14:paraId="43854B9B" w14:textId="77777777" w:rsidR="007B05D5" w:rsidRPr="003E23A4" w:rsidRDefault="007B05D5" w:rsidP="00D4182D">
            <w:pPr>
              <w:spacing w:after="0"/>
            </w:pPr>
            <w:r w:rsidRPr="003E23A4">
              <w:t>Fret Noise (trigger)</w:t>
            </w:r>
          </w:p>
        </w:tc>
        <w:tc>
          <w:tcPr>
            <w:tcW w:w="6237" w:type="dxa"/>
            <w:vAlign w:val="center"/>
          </w:tcPr>
          <w:p w14:paraId="6BB25ED6" w14:textId="77777777" w:rsidR="007B05D5" w:rsidRPr="003E23A4" w:rsidRDefault="007B05D5" w:rsidP="00D4182D">
            <w:pPr>
              <w:spacing w:after="0"/>
            </w:pPr>
            <w:r w:rsidRPr="003E23A4">
              <w:t>Key/Pedal/</w:t>
            </w:r>
            <w:proofErr w:type="spellStart"/>
            <w:r w:rsidRPr="003E23A4">
              <w:t>Mod.Wheel</w:t>
            </w:r>
            <w:proofErr w:type="spellEnd"/>
            <w:r w:rsidRPr="003E23A4">
              <w:t>/Velocity Switch</w:t>
            </w:r>
          </w:p>
        </w:tc>
      </w:tr>
      <w:tr w:rsidR="007B05D5" w:rsidRPr="000F70F1" w14:paraId="3AAE8C11" w14:textId="77777777" w:rsidTr="00D4182D">
        <w:tc>
          <w:tcPr>
            <w:tcW w:w="3402" w:type="dxa"/>
            <w:vAlign w:val="center"/>
          </w:tcPr>
          <w:p w14:paraId="067D6ACF" w14:textId="77777777" w:rsidR="007B05D5" w:rsidRPr="003E23A4" w:rsidRDefault="007B05D5" w:rsidP="00D4182D">
            <w:pPr>
              <w:spacing w:after="0"/>
            </w:pPr>
            <w:proofErr w:type="spellStart"/>
            <w:r w:rsidRPr="003E23A4">
              <w:t>MonoBend</w:t>
            </w:r>
            <w:proofErr w:type="spellEnd"/>
            <w:r w:rsidRPr="003E23A4">
              <w:t xml:space="preserve"> (lower note bend)</w:t>
            </w:r>
          </w:p>
        </w:tc>
        <w:tc>
          <w:tcPr>
            <w:tcW w:w="6237" w:type="dxa"/>
            <w:vAlign w:val="center"/>
          </w:tcPr>
          <w:p w14:paraId="14772AB8" w14:textId="77777777" w:rsidR="007B05D5" w:rsidRPr="003E23A4" w:rsidRDefault="007B05D5" w:rsidP="00D4182D">
            <w:pPr>
              <w:spacing w:after="0"/>
            </w:pPr>
            <w:proofErr w:type="spellStart"/>
            <w:proofErr w:type="gramStart"/>
            <w:r w:rsidRPr="003E23A4">
              <w:t>P.Bender</w:t>
            </w:r>
            <w:proofErr w:type="spellEnd"/>
            <w:proofErr w:type="gramEnd"/>
            <w:r w:rsidRPr="003E23A4">
              <w:t xml:space="preserve">, </w:t>
            </w:r>
            <w:proofErr w:type="spellStart"/>
            <w:r w:rsidRPr="003E23A4">
              <w:t>Mod.Wheel</w:t>
            </w:r>
            <w:proofErr w:type="spellEnd"/>
          </w:p>
        </w:tc>
      </w:tr>
      <w:tr w:rsidR="007B05D5" w:rsidRPr="000F70F1" w14:paraId="2E939F57" w14:textId="77777777" w:rsidTr="00D4182D">
        <w:tc>
          <w:tcPr>
            <w:tcW w:w="3402" w:type="dxa"/>
            <w:vAlign w:val="center"/>
          </w:tcPr>
          <w:p w14:paraId="55403CFE" w14:textId="77777777" w:rsidR="007B05D5" w:rsidRPr="003E23A4" w:rsidRDefault="007B05D5" w:rsidP="00D4182D">
            <w:pPr>
              <w:spacing w:after="0"/>
            </w:pPr>
            <w:proofErr w:type="spellStart"/>
            <w:r w:rsidRPr="003E23A4">
              <w:t>VeloAdd</w:t>
            </w:r>
            <w:proofErr w:type="spellEnd"/>
            <w:r w:rsidRPr="003E23A4">
              <w:t xml:space="preserve"> (velo +/- control)</w:t>
            </w:r>
          </w:p>
        </w:tc>
        <w:tc>
          <w:tcPr>
            <w:tcW w:w="6237" w:type="dxa"/>
            <w:vAlign w:val="center"/>
          </w:tcPr>
          <w:p w14:paraId="1C70CDCB" w14:textId="77777777" w:rsidR="007B05D5" w:rsidRPr="003E23A4" w:rsidRDefault="007B05D5" w:rsidP="00D4182D">
            <w:pPr>
              <w:spacing w:after="0"/>
            </w:pPr>
            <w:proofErr w:type="spellStart"/>
            <w:proofErr w:type="gramStart"/>
            <w:r w:rsidRPr="003E23A4">
              <w:t>P.Bender</w:t>
            </w:r>
            <w:proofErr w:type="spellEnd"/>
            <w:proofErr w:type="gramEnd"/>
          </w:p>
        </w:tc>
      </w:tr>
      <w:tr w:rsidR="007B05D5" w:rsidRPr="004519E0" w14:paraId="6A487FF9" w14:textId="77777777" w:rsidTr="00D4182D">
        <w:tc>
          <w:tcPr>
            <w:tcW w:w="3402" w:type="dxa"/>
            <w:vAlign w:val="center"/>
          </w:tcPr>
          <w:p w14:paraId="7054A817" w14:textId="77777777" w:rsidR="007B05D5" w:rsidRPr="003E23A4" w:rsidRDefault="007B05D5" w:rsidP="00D4182D">
            <w:pPr>
              <w:spacing w:after="0"/>
            </w:pPr>
            <w:r w:rsidRPr="003E23A4">
              <w:lastRenderedPageBreak/>
              <w:t>Open Strings Lock**</w:t>
            </w:r>
          </w:p>
        </w:tc>
        <w:tc>
          <w:tcPr>
            <w:tcW w:w="6237" w:type="dxa"/>
            <w:vAlign w:val="center"/>
          </w:tcPr>
          <w:p w14:paraId="7AC1723D" w14:textId="77777777" w:rsidR="007B05D5" w:rsidRPr="003E23A4" w:rsidRDefault="007B05D5" w:rsidP="00D4182D">
            <w:pPr>
              <w:spacing w:after="0"/>
            </w:pPr>
            <w:r w:rsidRPr="003E23A4">
              <w:t>Pedal Switch</w:t>
            </w:r>
          </w:p>
        </w:tc>
      </w:tr>
      <w:tr w:rsidR="007B05D5" w:rsidRPr="004519E0" w14:paraId="4081EE87" w14:textId="77777777" w:rsidTr="00D4182D">
        <w:tc>
          <w:tcPr>
            <w:tcW w:w="3402" w:type="dxa"/>
            <w:vAlign w:val="center"/>
          </w:tcPr>
          <w:p w14:paraId="7A62705C" w14:textId="77777777" w:rsidR="007B05D5" w:rsidRPr="003E23A4" w:rsidRDefault="007B05D5" w:rsidP="00D4182D">
            <w:pPr>
              <w:spacing w:after="0"/>
            </w:pPr>
            <w:r w:rsidRPr="003E23A4">
              <w:t>Slow Strum**</w:t>
            </w:r>
          </w:p>
        </w:tc>
        <w:tc>
          <w:tcPr>
            <w:tcW w:w="6237" w:type="dxa"/>
            <w:vAlign w:val="center"/>
          </w:tcPr>
          <w:p w14:paraId="2D7D71C2" w14:textId="77777777" w:rsidR="007B05D5" w:rsidRPr="003E23A4" w:rsidRDefault="007B05D5" w:rsidP="00D4182D">
            <w:pPr>
              <w:spacing w:after="0"/>
            </w:pPr>
            <w:r w:rsidRPr="003E23A4">
              <w:t>Velocity Switch</w:t>
            </w:r>
          </w:p>
        </w:tc>
      </w:tr>
      <w:tr w:rsidR="00AA2529" w:rsidRPr="008D38F7" w14:paraId="125444FD" w14:textId="77777777" w:rsidTr="00AA2529">
        <w:tc>
          <w:tcPr>
            <w:tcW w:w="3402" w:type="dxa"/>
            <w:tcBorders>
              <w:top w:val="single" w:sz="4" w:space="0" w:color="auto"/>
              <w:left w:val="single" w:sz="4" w:space="0" w:color="auto"/>
              <w:bottom w:val="single" w:sz="4" w:space="0" w:color="auto"/>
              <w:right w:val="single" w:sz="4" w:space="0" w:color="auto"/>
            </w:tcBorders>
            <w:vAlign w:val="center"/>
          </w:tcPr>
          <w:p w14:paraId="53A87CB8" w14:textId="77777777" w:rsidR="00AA2529" w:rsidRPr="008D38F7" w:rsidRDefault="00AA2529" w:rsidP="00AA2529">
            <w:pPr>
              <w:spacing w:after="0"/>
            </w:pPr>
            <w:proofErr w:type="spellStart"/>
            <w:r w:rsidRPr="008D38F7">
              <w:t>Multi mode</w:t>
            </w:r>
            <w:proofErr w:type="spellEnd"/>
          </w:p>
        </w:tc>
        <w:tc>
          <w:tcPr>
            <w:tcW w:w="6237" w:type="dxa"/>
            <w:tcBorders>
              <w:top w:val="single" w:sz="4" w:space="0" w:color="auto"/>
              <w:left w:val="single" w:sz="4" w:space="0" w:color="auto"/>
              <w:bottom w:val="single" w:sz="4" w:space="0" w:color="auto"/>
              <w:right w:val="single" w:sz="4" w:space="0" w:color="auto"/>
            </w:tcBorders>
            <w:vAlign w:val="center"/>
          </w:tcPr>
          <w:p w14:paraId="01C58A38" w14:textId="77777777" w:rsidR="00AA2529" w:rsidRPr="008D38F7" w:rsidRDefault="00AA2529" w:rsidP="00AA2529">
            <w:pPr>
              <w:spacing w:after="0"/>
            </w:pPr>
            <w:r w:rsidRPr="008D38F7">
              <w:t>Key Switch</w:t>
            </w:r>
          </w:p>
        </w:tc>
      </w:tr>
      <w:tr w:rsidR="00AA2529" w:rsidRPr="008D38F7" w14:paraId="6DF19335" w14:textId="77777777" w:rsidTr="00AA2529">
        <w:tc>
          <w:tcPr>
            <w:tcW w:w="3402" w:type="dxa"/>
            <w:tcBorders>
              <w:top w:val="single" w:sz="4" w:space="0" w:color="auto"/>
              <w:left w:val="single" w:sz="4" w:space="0" w:color="auto"/>
              <w:bottom w:val="single" w:sz="4" w:space="0" w:color="auto"/>
              <w:right w:val="single" w:sz="4" w:space="0" w:color="auto"/>
            </w:tcBorders>
            <w:vAlign w:val="center"/>
          </w:tcPr>
          <w:p w14:paraId="45E74BB2" w14:textId="77777777" w:rsidR="00AA2529" w:rsidRPr="008D38F7" w:rsidRDefault="00AA2529" w:rsidP="00AA2529">
            <w:pPr>
              <w:spacing w:after="0"/>
            </w:pPr>
            <w:bookmarkStart w:id="263" w:name="_Hlk62747833"/>
            <w:r w:rsidRPr="008D38F7">
              <w:t>Melody octave***</w:t>
            </w:r>
          </w:p>
        </w:tc>
        <w:tc>
          <w:tcPr>
            <w:tcW w:w="6237" w:type="dxa"/>
            <w:tcBorders>
              <w:top w:val="single" w:sz="4" w:space="0" w:color="auto"/>
              <w:left w:val="single" w:sz="4" w:space="0" w:color="auto"/>
              <w:bottom w:val="single" w:sz="4" w:space="0" w:color="auto"/>
              <w:right w:val="single" w:sz="4" w:space="0" w:color="auto"/>
            </w:tcBorders>
            <w:vAlign w:val="center"/>
          </w:tcPr>
          <w:p w14:paraId="554FB578" w14:textId="77777777" w:rsidR="00AA2529" w:rsidRPr="008D38F7" w:rsidRDefault="00AA2529" w:rsidP="00AA2529">
            <w:pPr>
              <w:spacing w:after="0"/>
            </w:pPr>
            <w:r w:rsidRPr="008D38F7">
              <w:t>Key Switch</w:t>
            </w:r>
          </w:p>
        </w:tc>
      </w:tr>
      <w:tr w:rsidR="00AA2529" w:rsidRPr="008D38F7" w14:paraId="5D1A4AEB" w14:textId="77777777" w:rsidTr="00AA2529">
        <w:tc>
          <w:tcPr>
            <w:tcW w:w="3402" w:type="dxa"/>
            <w:tcBorders>
              <w:top w:val="single" w:sz="4" w:space="0" w:color="auto"/>
              <w:left w:val="single" w:sz="4" w:space="0" w:color="auto"/>
              <w:bottom w:val="single" w:sz="4" w:space="0" w:color="auto"/>
              <w:right w:val="single" w:sz="4" w:space="0" w:color="auto"/>
            </w:tcBorders>
            <w:vAlign w:val="center"/>
          </w:tcPr>
          <w:p w14:paraId="67A9578E" w14:textId="77777777" w:rsidR="00AA2529" w:rsidRPr="008D38F7" w:rsidRDefault="00AA2529" w:rsidP="00AA2529">
            <w:pPr>
              <w:spacing w:after="0"/>
            </w:pPr>
            <w:r w:rsidRPr="008D38F7">
              <w:t>Melody***</w:t>
            </w:r>
          </w:p>
        </w:tc>
        <w:tc>
          <w:tcPr>
            <w:tcW w:w="6237" w:type="dxa"/>
            <w:tcBorders>
              <w:top w:val="single" w:sz="4" w:space="0" w:color="auto"/>
              <w:left w:val="single" w:sz="4" w:space="0" w:color="auto"/>
              <w:bottom w:val="single" w:sz="4" w:space="0" w:color="auto"/>
              <w:right w:val="single" w:sz="4" w:space="0" w:color="auto"/>
            </w:tcBorders>
            <w:vAlign w:val="center"/>
          </w:tcPr>
          <w:p w14:paraId="6690D3CD" w14:textId="77777777" w:rsidR="00AA2529" w:rsidRPr="008D38F7" w:rsidRDefault="00AA2529" w:rsidP="00AA2529">
            <w:pPr>
              <w:spacing w:after="0"/>
            </w:pPr>
            <w:r w:rsidRPr="008D38F7">
              <w:t>Key/Velocity Switch</w:t>
            </w:r>
          </w:p>
        </w:tc>
      </w:tr>
      <w:tr w:rsidR="00AA2529" w:rsidRPr="008D38F7" w14:paraId="287479D1" w14:textId="77777777" w:rsidTr="00AA2529">
        <w:tc>
          <w:tcPr>
            <w:tcW w:w="3402" w:type="dxa"/>
            <w:tcBorders>
              <w:top w:val="single" w:sz="4" w:space="0" w:color="auto"/>
              <w:left w:val="single" w:sz="4" w:space="0" w:color="auto"/>
              <w:bottom w:val="single" w:sz="4" w:space="0" w:color="auto"/>
              <w:right w:val="single" w:sz="4" w:space="0" w:color="auto"/>
            </w:tcBorders>
            <w:vAlign w:val="center"/>
          </w:tcPr>
          <w:p w14:paraId="54B90558" w14:textId="77777777" w:rsidR="00AA2529" w:rsidRPr="008D38F7" w:rsidRDefault="00AA2529" w:rsidP="00AA2529">
            <w:pPr>
              <w:spacing w:after="0"/>
            </w:pPr>
            <w:r w:rsidRPr="008D38F7">
              <w:t>Bass***</w:t>
            </w:r>
          </w:p>
        </w:tc>
        <w:tc>
          <w:tcPr>
            <w:tcW w:w="6237" w:type="dxa"/>
            <w:tcBorders>
              <w:top w:val="single" w:sz="4" w:space="0" w:color="auto"/>
              <w:left w:val="single" w:sz="4" w:space="0" w:color="auto"/>
              <w:bottom w:val="single" w:sz="4" w:space="0" w:color="auto"/>
              <w:right w:val="single" w:sz="4" w:space="0" w:color="auto"/>
            </w:tcBorders>
            <w:vAlign w:val="center"/>
          </w:tcPr>
          <w:p w14:paraId="590ED0FE" w14:textId="77777777" w:rsidR="00AA2529" w:rsidRPr="008D38F7" w:rsidRDefault="00AA2529" w:rsidP="00AA2529">
            <w:pPr>
              <w:spacing w:after="0"/>
            </w:pPr>
            <w:r w:rsidRPr="008D38F7">
              <w:t>Key Switch</w:t>
            </w:r>
          </w:p>
        </w:tc>
      </w:tr>
      <w:tr w:rsidR="00AA2529" w:rsidRPr="008D38F7" w14:paraId="1490055C" w14:textId="77777777" w:rsidTr="00AA2529">
        <w:tc>
          <w:tcPr>
            <w:tcW w:w="3402" w:type="dxa"/>
            <w:tcBorders>
              <w:top w:val="single" w:sz="4" w:space="0" w:color="auto"/>
              <w:left w:val="single" w:sz="4" w:space="0" w:color="auto"/>
              <w:bottom w:val="single" w:sz="4" w:space="0" w:color="auto"/>
              <w:right w:val="single" w:sz="4" w:space="0" w:color="auto"/>
            </w:tcBorders>
            <w:vAlign w:val="center"/>
          </w:tcPr>
          <w:p w14:paraId="1771FCBA" w14:textId="77777777" w:rsidR="00AA2529" w:rsidRPr="008D38F7" w:rsidRDefault="00AA2529" w:rsidP="00AA2529">
            <w:pPr>
              <w:spacing w:after="0"/>
            </w:pPr>
            <w:r w:rsidRPr="008D38F7">
              <w:t>String keys***</w:t>
            </w:r>
          </w:p>
        </w:tc>
        <w:tc>
          <w:tcPr>
            <w:tcW w:w="6237" w:type="dxa"/>
            <w:tcBorders>
              <w:top w:val="single" w:sz="4" w:space="0" w:color="auto"/>
              <w:left w:val="single" w:sz="4" w:space="0" w:color="auto"/>
              <w:bottom w:val="single" w:sz="4" w:space="0" w:color="auto"/>
              <w:right w:val="single" w:sz="4" w:space="0" w:color="auto"/>
            </w:tcBorders>
            <w:vAlign w:val="center"/>
          </w:tcPr>
          <w:p w14:paraId="0AF92F16" w14:textId="77777777" w:rsidR="00AA2529" w:rsidRPr="008D38F7" w:rsidRDefault="00AA2529" w:rsidP="00AA2529">
            <w:pPr>
              <w:spacing w:after="0"/>
            </w:pPr>
            <w:r w:rsidRPr="008D38F7">
              <w:t>Key Switch</w:t>
            </w:r>
          </w:p>
        </w:tc>
      </w:tr>
      <w:tr w:rsidR="00AA2529" w:rsidRPr="008D38F7" w14:paraId="6328849C" w14:textId="77777777" w:rsidTr="00AA2529">
        <w:tc>
          <w:tcPr>
            <w:tcW w:w="3402" w:type="dxa"/>
            <w:tcBorders>
              <w:top w:val="single" w:sz="4" w:space="0" w:color="auto"/>
              <w:left w:val="single" w:sz="4" w:space="0" w:color="auto"/>
              <w:bottom w:val="single" w:sz="4" w:space="0" w:color="auto"/>
              <w:right w:val="single" w:sz="4" w:space="0" w:color="auto"/>
            </w:tcBorders>
            <w:vAlign w:val="center"/>
          </w:tcPr>
          <w:p w14:paraId="742A4DE5" w14:textId="77777777" w:rsidR="00AA2529" w:rsidRPr="008D38F7" w:rsidRDefault="00AA2529" w:rsidP="00AA2529">
            <w:pPr>
              <w:spacing w:after="0"/>
            </w:pPr>
            <w:r w:rsidRPr="008D38F7">
              <w:t>Chords***</w:t>
            </w:r>
          </w:p>
        </w:tc>
        <w:tc>
          <w:tcPr>
            <w:tcW w:w="6237" w:type="dxa"/>
            <w:tcBorders>
              <w:top w:val="single" w:sz="4" w:space="0" w:color="auto"/>
              <w:left w:val="single" w:sz="4" w:space="0" w:color="auto"/>
              <w:bottom w:val="single" w:sz="4" w:space="0" w:color="auto"/>
              <w:right w:val="single" w:sz="4" w:space="0" w:color="auto"/>
            </w:tcBorders>
            <w:vAlign w:val="center"/>
          </w:tcPr>
          <w:p w14:paraId="15FB423B" w14:textId="77777777" w:rsidR="00AA2529" w:rsidRPr="008D38F7" w:rsidRDefault="00AA2529" w:rsidP="00AA2529">
            <w:pPr>
              <w:spacing w:after="0"/>
            </w:pPr>
            <w:r w:rsidRPr="008D38F7">
              <w:t>Key Switch</w:t>
            </w:r>
          </w:p>
        </w:tc>
      </w:tr>
      <w:tr w:rsidR="00AA2529" w:rsidRPr="008D38F7" w14:paraId="58A79B57" w14:textId="77777777" w:rsidTr="00AA2529">
        <w:tc>
          <w:tcPr>
            <w:tcW w:w="3402" w:type="dxa"/>
            <w:tcBorders>
              <w:top w:val="single" w:sz="4" w:space="0" w:color="auto"/>
              <w:left w:val="single" w:sz="4" w:space="0" w:color="auto"/>
              <w:bottom w:val="single" w:sz="4" w:space="0" w:color="auto"/>
              <w:right w:val="single" w:sz="4" w:space="0" w:color="auto"/>
            </w:tcBorders>
            <w:vAlign w:val="center"/>
          </w:tcPr>
          <w:p w14:paraId="247430D6" w14:textId="77777777" w:rsidR="00AA2529" w:rsidRPr="008D38F7" w:rsidRDefault="00AA2529" w:rsidP="00AA2529">
            <w:pPr>
              <w:spacing w:after="0"/>
            </w:pPr>
            <w:r w:rsidRPr="008D38F7">
              <w:t>Hammer-on in chords***</w:t>
            </w:r>
          </w:p>
        </w:tc>
        <w:tc>
          <w:tcPr>
            <w:tcW w:w="6237" w:type="dxa"/>
            <w:tcBorders>
              <w:top w:val="single" w:sz="4" w:space="0" w:color="auto"/>
              <w:left w:val="single" w:sz="4" w:space="0" w:color="auto"/>
              <w:bottom w:val="single" w:sz="4" w:space="0" w:color="auto"/>
              <w:right w:val="single" w:sz="4" w:space="0" w:color="auto"/>
            </w:tcBorders>
            <w:vAlign w:val="center"/>
          </w:tcPr>
          <w:p w14:paraId="18824541" w14:textId="77777777" w:rsidR="00AA2529" w:rsidRPr="008D38F7" w:rsidRDefault="00AA2529" w:rsidP="00AA2529">
            <w:pPr>
              <w:spacing w:after="0"/>
            </w:pPr>
            <w:r w:rsidRPr="008D38F7">
              <w:t>Velocity Switch</w:t>
            </w:r>
          </w:p>
        </w:tc>
      </w:tr>
      <w:tr w:rsidR="00AA2529" w:rsidRPr="008D38F7" w14:paraId="137F5262" w14:textId="77777777" w:rsidTr="00AA2529">
        <w:tc>
          <w:tcPr>
            <w:tcW w:w="3402" w:type="dxa"/>
            <w:tcBorders>
              <w:top w:val="single" w:sz="4" w:space="0" w:color="auto"/>
              <w:left w:val="single" w:sz="4" w:space="0" w:color="auto"/>
              <w:bottom w:val="single" w:sz="4" w:space="0" w:color="auto"/>
              <w:right w:val="single" w:sz="4" w:space="0" w:color="auto"/>
            </w:tcBorders>
            <w:vAlign w:val="center"/>
          </w:tcPr>
          <w:p w14:paraId="30FF3272" w14:textId="77777777" w:rsidR="00AA2529" w:rsidRPr="008D38F7" w:rsidRDefault="00AA2529" w:rsidP="00AA2529">
            <w:pPr>
              <w:spacing w:after="0"/>
            </w:pPr>
            <w:r w:rsidRPr="008D38F7">
              <w:t>Pre-Hammer in chords***</w:t>
            </w:r>
          </w:p>
        </w:tc>
        <w:tc>
          <w:tcPr>
            <w:tcW w:w="6237" w:type="dxa"/>
            <w:tcBorders>
              <w:top w:val="single" w:sz="4" w:space="0" w:color="auto"/>
              <w:left w:val="single" w:sz="4" w:space="0" w:color="auto"/>
              <w:bottom w:val="single" w:sz="4" w:space="0" w:color="auto"/>
              <w:right w:val="single" w:sz="4" w:space="0" w:color="auto"/>
            </w:tcBorders>
            <w:vAlign w:val="center"/>
          </w:tcPr>
          <w:p w14:paraId="493F1116" w14:textId="77777777" w:rsidR="00AA2529" w:rsidRPr="008D38F7" w:rsidRDefault="00AA2529" w:rsidP="00AA2529">
            <w:pPr>
              <w:spacing w:after="0"/>
            </w:pPr>
            <w:r w:rsidRPr="008D38F7">
              <w:t>Velocity Switch</w:t>
            </w:r>
          </w:p>
        </w:tc>
      </w:tr>
      <w:tr w:rsidR="00AA2529" w:rsidRPr="008D38F7" w14:paraId="5E25608B" w14:textId="77777777" w:rsidTr="00AA2529">
        <w:tc>
          <w:tcPr>
            <w:tcW w:w="3402" w:type="dxa"/>
            <w:tcBorders>
              <w:top w:val="single" w:sz="4" w:space="0" w:color="auto"/>
              <w:left w:val="single" w:sz="4" w:space="0" w:color="auto"/>
              <w:bottom w:val="single" w:sz="4" w:space="0" w:color="auto"/>
              <w:right w:val="single" w:sz="4" w:space="0" w:color="auto"/>
            </w:tcBorders>
            <w:vAlign w:val="center"/>
          </w:tcPr>
          <w:p w14:paraId="168847D4" w14:textId="77777777" w:rsidR="00AA2529" w:rsidRPr="008D38F7" w:rsidRDefault="00AA2529" w:rsidP="00AA2529">
            <w:pPr>
              <w:spacing w:after="0"/>
            </w:pPr>
            <w:r w:rsidRPr="008D38F7">
              <w:t>Pull-Off (trigger) chords***</w:t>
            </w:r>
          </w:p>
        </w:tc>
        <w:tc>
          <w:tcPr>
            <w:tcW w:w="6237" w:type="dxa"/>
            <w:tcBorders>
              <w:top w:val="single" w:sz="4" w:space="0" w:color="auto"/>
              <w:left w:val="single" w:sz="4" w:space="0" w:color="auto"/>
              <w:bottom w:val="single" w:sz="4" w:space="0" w:color="auto"/>
              <w:right w:val="single" w:sz="4" w:space="0" w:color="auto"/>
            </w:tcBorders>
            <w:vAlign w:val="center"/>
          </w:tcPr>
          <w:p w14:paraId="05385BC6" w14:textId="77777777" w:rsidR="00AA2529" w:rsidRPr="008D38F7" w:rsidRDefault="00AA2529" w:rsidP="00AA2529">
            <w:pPr>
              <w:spacing w:after="0"/>
            </w:pPr>
            <w:r w:rsidRPr="008D38F7">
              <w:t>Key Switch</w:t>
            </w:r>
          </w:p>
        </w:tc>
      </w:tr>
      <w:tr w:rsidR="00AA2529" w:rsidRPr="008D38F7" w14:paraId="68BBAE1E" w14:textId="77777777" w:rsidTr="00AA2529">
        <w:tc>
          <w:tcPr>
            <w:tcW w:w="3402" w:type="dxa"/>
            <w:tcBorders>
              <w:top w:val="single" w:sz="4" w:space="0" w:color="auto"/>
              <w:left w:val="single" w:sz="4" w:space="0" w:color="auto"/>
              <w:bottom w:val="single" w:sz="4" w:space="0" w:color="auto"/>
              <w:right w:val="single" w:sz="4" w:space="0" w:color="auto"/>
            </w:tcBorders>
            <w:vAlign w:val="center"/>
          </w:tcPr>
          <w:p w14:paraId="5AF59561" w14:textId="77777777" w:rsidR="00AA2529" w:rsidRPr="008D38F7" w:rsidRDefault="00AA2529" w:rsidP="00AA2529">
            <w:pPr>
              <w:spacing w:after="0"/>
            </w:pPr>
            <w:r w:rsidRPr="008D38F7">
              <w:t>Harmonics (Melody)***</w:t>
            </w:r>
          </w:p>
        </w:tc>
        <w:tc>
          <w:tcPr>
            <w:tcW w:w="6237" w:type="dxa"/>
            <w:tcBorders>
              <w:top w:val="single" w:sz="4" w:space="0" w:color="auto"/>
              <w:left w:val="single" w:sz="4" w:space="0" w:color="auto"/>
              <w:bottom w:val="single" w:sz="4" w:space="0" w:color="auto"/>
              <w:right w:val="single" w:sz="4" w:space="0" w:color="auto"/>
            </w:tcBorders>
            <w:vAlign w:val="center"/>
          </w:tcPr>
          <w:p w14:paraId="1A707EC3" w14:textId="77777777" w:rsidR="00AA2529" w:rsidRPr="008D38F7" w:rsidRDefault="00AA2529" w:rsidP="00AA2529">
            <w:pPr>
              <w:spacing w:after="0"/>
            </w:pPr>
            <w:r w:rsidRPr="008D38F7">
              <w:t>Key Switch</w:t>
            </w:r>
          </w:p>
        </w:tc>
      </w:tr>
      <w:tr w:rsidR="00AA2529" w:rsidRPr="008D38F7" w14:paraId="113873D5" w14:textId="77777777" w:rsidTr="00AA2529">
        <w:tc>
          <w:tcPr>
            <w:tcW w:w="3402" w:type="dxa"/>
            <w:tcBorders>
              <w:top w:val="single" w:sz="4" w:space="0" w:color="auto"/>
              <w:left w:val="single" w:sz="4" w:space="0" w:color="auto"/>
              <w:bottom w:val="single" w:sz="4" w:space="0" w:color="auto"/>
              <w:right w:val="single" w:sz="4" w:space="0" w:color="auto"/>
            </w:tcBorders>
            <w:vAlign w:val="center"/>
          </w:tcPr>
          <w:p w14:paraId="0313A658" w14:textId="77777777" w:rsidR="00AA2529" w:rsidRPr="008D38F7" w:rsidRDefault="00AA2529" w:rsidP="00AA2529">
            <w:pPr>
              <w:spacing w:after="0"/>
            </w:pPr>
            <w:r w:rsidRPr="008D38F7">
              <w:t>Harmonics chords***</w:t>
            </w:r>
          </w:p>
        </w:tc>
        <w:tc>
          <w:tcPr>
            <w:tcW w:w="6237" w:type="dxa"/>
            <w:tcBorders>
              <w:top w:val="single" w:sz="4" w:space="0" w:color="auto"/>
              <w:left w:val="single" w:sz="4" w:space="0" w:color="auto"/>
              <w:bottom w:val="single" w:sz="4" w:space="0" w:color="auto"/>
              <w:right w:val="single" w:sz="4" w:space="0" w:color="auto"/>
            </w:tcBorders>
            <w:vAlign w:val="center"/>
          </w:tcPr>
          <w:p w14:paraId="23E13199" w14:textId="77777777" w:rsidR="00AA2529" w:rsidRPr="008D38F7" w:rsidRDefault="00AA2529" w:rsidP="00AA2529">
            <w:pPr>
              <w:spacing w:after="0"/>
            </w:pPr>
            <w:r w:rsidRPr="008D38F7">
              <w:t>Key/Velocity Switch</w:t>
            </w:r>
          </w:p>
        </w:tc>
      </w:tr>
      <w:tr w:rsidR="00AA2529" w:rsidRPr="008D38F7" w14:paraId="690535F0" w14:textId="77777777" w:rsidTr="00AA2529">
        <w:tc>
          <w:tcPr>
            <w:tcW w:w="3402" w:type="dxa"/>
            <w:tcBorders>
              <w:top w:val="single" w:sz="4" w:space="0" w:color="auto"/>
              <w:left w:val="single" w:sz="4" w:space="0" w:color="auto"/>
              <w:bottom w:val="single" w:sz="4" w:space="0" w:color="auto"/>
              <w:right w:val="single" w:sz="4" w:space="0" w:color="auto"/>
            </w:tcBorders>
            <w:vAlign w:val="center"/>
          </w:tcPr>
          <w:p w14:paraId="3DC0742B" w14:textId="77777777" w:rsidR="00AA2529" w:rsidRPr="008D38F7" w:rsidRDefault="00AA2529" w:rsidP="00AA2529">
            <w:pPr>
              <w:spacing w:after="0"/>
            </w:pPr>
            <w:r w:rsidRPr="008D38F7">
              <w:t>Mute chords***</w:t>
            </w:r>
          </w:p>
        </w:tc>
        <w:tc>
          <w:tcPr>
            <w:tcW w:w="6237" w:type="dxa"/>
            <w:tcBorders>
              <w:top w:val="single" w:sz="4" w:space="0" w:color="auto"/>
              <w:left w:val="single" w:sz="4" w:space="0" w:color="auto"/>
              <w:bottom w:val="single" w:sz="4" w:space="0" w:color="auto"/>
              <w:right w:val="single" w:sz="4" w:space="0" w:color="auto"/>
            </w:tcBorders>
            <w:vAlign w:val="center"/>
          </w:tcPr>
          <w:p w14:paraId="1B355B88" w14:textId="77777777" w:rsidR="00AA2529" w:rsidRPr="008D38F7" w:rsidRDefault="00AA2529" w:rsidP="00AA2529">
            <w:pPr>
              <w:spacing w:after="0"/>
            </w:pPr>
            <w:r w:rsidRPr="008D38F7">
              <w:t>Key/Velocity Switch</w:t>
            </w:r>
          </w:p>
        </w:tc>
      </w:tr>
      <w:tr w:rsidR="00AA2529" w:rsidRPr="008D38F7" w14:paraId="2D6CFFE2" w14:textId="77777777" w:rsidTr="00AA2529">
        <w:tc>
          <w:tcPr>
            <w:tcW w:w="3402" w:type="dxa"/>
            <w:tcBorders>
              <w:top w:val="single" w:sz="4" w:space="0" w:color="auto"/>
              <w:left w:val="single" w:sz="4" w:space="0" w:color="auto"/>
              <w:bottom w:val="single" w:sz="4" w:space="0" w:color="auto"/>
              <w:right w:val="single" w:sz="4" w:space="0" w:color="auto"/>
            </w:tcBorders>
            <w:vAlign w:val="center"/>
          </w:tcPr>
          <w:p w14:paraId="07F3279C" w14:textId="77777777" w:rsidR="00AA2529" w:rsidRPr="008D38F7" w:rsidRDefault="00AA2529" w:rsidP="00AA2529">
            <w:pPr>
              <w:spacing w:after="0"/>
            </w:pPr>
            <w:r w:rsidRPr="008D38F7">
              <w:t>Bridge Mute chords***</w:t>
            </w:r>
          </w:p>
        </w:tc>
        <w:tc>
          <w:tcPr>
            <w:tcW w:w="6237" w:type="dxa"/>
            <w:tcBorders>
              <w:top w:val="single" w:sz="4" w:space="0" w:color="auto"/>
              <w:left w:val="single" w:sz="4" w:space="0" w:color="auto"/>
              <w:bottom w:val="single" w:sz="4" w:space="0" w:color="auto"/>
              <w:right w:val="single" w:sz="4" w:space="0" w:color="auto"/>
            </w:tcBorders>
            <w:vAlign w:val="center"/>
          </w:tcPr>
          <w:p w14:paraId="164342F9" w14:textId="77777777" w:rsidR="00AA2529" w:rsidRPr="008D38F7" w:rsidRDefault="00AA2529" w:rsidP="00AA2529">
            <w:pPr>
              <w:spacing w:after="0"/>
            </w:pPr>
            <w:r w:rsidRPr="008D38F7">
              <w:t>Key/Velocity Switch</w:t>
            </w:r>
          </w:p>
        </w:tc>
      </w:tr>
      <w:tr w:rsidR="00AA2529" w:rsidRPr="008D38F7" w14:paraId="356E0E8A" w14:textId="77777777" w:rsidTr="00AA2529">
        <w:tc>
          <w:tcPr>
            <w:tcW w:w="3402" w:type="dxa"/>
            <w:tcBorders>
              <w:top w:val="single" w:sz="4" w:space="0" w:color="auto"/>
              <w:left w:val="single" w:sz="4" w:space="0" w:color="auto"/>
              <w:bottom w:val="single" w:sz="4" w:space="0" w:color="auto"/>
              <w:right w:val="single" w:sz="4" w:space="0" w:color="auto"/>
            </w:tcBorders>
            <w:vAlign w:val="center"/>
          </w:tcPr>
          <w:p w14:paraId="49A14822" w14:textId="77777777" w:rsidR="00AA2529" w:rsidRPr="008D38F7" w:rsidRDefault="00AA2529" w:rsidP="00AA2529">
            <w:pPr>
              <w:spacing w:after="0"/>
            </w:pPr>
            <w:r w:rsidRPr="008D38F7">
              <w:t>Slider in chords***</w:t>
            </w:r>
          </w:p>
        </w:tc>
        <w:tc>
          <w:tcPr>
            <w:tcW w:w="6237" w:type="dxa"/>
            <w:tcBorders>
              <w:top w:val="single" w:sz="4" w:space="0" w:color="auto"/>
              <w:left w:val="single" w:sz="4" w:space="0" w:color="auto"/>
              <w:bottom w:val="single" w:sz="4" w:space="0" w:color="auto"/>
              <w:right w:val="single" w:sz="4" w:space="0" w:color="auto"/>
            </w:tcBorders>
            <w:vAlign w:val="center"/>
          </w:tcPr>
          <w:p w14:paraId="4B5921AF" w14:textId="77777777" w:rsidR="00AA2529" w:rsidRPr="008D38F7" w:rsidRDefault="00AA2529" w:rsidP="00AA2529">
            <w:pPr>
              <w:spacing w:after="0"/>
            </w:pPr>
            <w:r w:rsidRPr="008D38F7">
              <w:t>Key/Velocity Switch</w:t>
            </w:r>
          </w:p>
        </w:tc>
      </w:tr>
      <w:tr w:rsidR="00AA2529" w:rsidRPr="008D38F7" w14:paraId="0B10889B" w14:textId="77777777" w:rsidTr="00AA2529">
        <w:tc>
          <w:tcPr>
            <w:tcW w:w="3402" w:type="dxa"/>
            <w:tcBorders>
              <w:top w:val="single" w:sz="4" w:space="0" w:color="auto"/>
              <w:left w:val="single" w:sz="4" w:space="0" w:color="auto"/>
              <w:bottom w:val="single" w:sz="4" w:space="0" w:color="auto"/>
              <w:right w:val="single" w:sz="4" w:space="0" w:color="auto"/>
            </w:tcBorders>
            <w:vAlign w:val="center"/>
          </w:tcPr>
          <w:p w14:paraId="5A30A769" w14:textId="77777777" w:rsidR="00AA2529" w:rsidRPr="008D38F7" w:rsidRDefault="00AA2529" w:rsidP="00AA2529">
            <w:pPr>
              <w:spacing w:after="0"/>
            </w:pPr>
            <w:r w:rsidRPr="008D38F7">
              <w:t>Strum***</w:t>
            </w:r>
          </w:p>
        </w:tc>
        <w:tc>
          <w:tcPr>
            <w:tcW w:w="6237" w:type="dxa"/>
            <w:tcBorders>
              <w:top w:val="single" w:sz="4" w:space="0" w:color="auto"/>
              <w:left w:val="single" w:sz="4" w:space="0" w:color="auto"/>
              <w:bottom w:val="single" w:sz="4" w:space="0" w:color="auto"/>
              <w:right w:val="single" w:sz="4" w:space="0" w:color="auto"/>
            </w:tcBorders>
            <w:vAlign w:val="center"/>
          </w:tcPr>
          <w:p w14:paraId="17935AD6" w14:textId="77777777" w:rsidR="00AA2529" w:rsidRPr="008D38F7" w:rsidRDefault="00AA2529" w:rsidP="00AA2529">
            <w:pPr>
              <w:spacing w:after="0"/>
            </w:pPr>
            <w:r w:rsidRPr="008D38F7">
              <w:t>Key Switch</w:t>
            </w:r>
          </w:p>
        </w:tc>
      </w:tr>
      <w:tr w:rsidR="00AA2529" w:rsidRPr="008D38F7" w14:paraId="4AF3FEBC" w14:textId="77777777" w:rsidTr="00AA2529">
        <w:tc>
          <w:tcPr>
            <w:tcW w:w="3402" w:type="dxa"/>
            <w:tcBorders>
              <w:top w:val="single" w:sz="4" w:space="0" w:color="auto"/>
              <w:left w:val="single" w:sz="4" w:space="0" w:color="auto"/>
              <w:bottom w:val="single" w:sz="4" w:space="0" w:color="auto"/>
              <w:right w:val="single" w:sz="4" w:space="0" w:color="auto"/>
            </w:tcBorders>
            <w:vAlign w:val="center"/>
          </w:tcPr>
          <w:p w14:paraId="14555304" w14:textId="77777777" w:rsidR="00AA2529" w:rsidRPr="008D38F7" w:rsidRDefault="00AA2529" w:rsidP="00AA2529">
            <w:pPr>
              <w:spacing w:after="0"/>
            </w:pPr>
            <w:r w:rsidRPr="008D38F7">
              <w:t>Floating Strings***</w:t>
            </w:r>
          </w:p>
        </w:tc>
        <w:tc>
          <w:tcPr>
            <w:tcW w:w="6237" w:type="dxa"/>
            <w:tcBorders>
              <w:top w:val="single" w:sz="4" w:space="0" w:color="auto"/>
              <w:left w:val="single" w:sz="4" w:space="0" w:color="auto"/>
              <w:bottom w:val="single" w:sz="4" w:space="0" w:color="auto"/>
              <w:right w:val="single" w:sz="4" w:space="0" w:color="auto"/>
            </w:tcBorders>
            <w:vAlign w:val="center"/>
          </w:tcPr>
          <w:p w14:paraId="285E767A" w14:textId="77777777" w:rsidR="00AA2529" w:rsidRPr="008D38F7" w:rsidRDefault="00AA2529" w:rsidP="00AA2529">
            <w:pPr>
              <w:spacing w:after="0"/>
            </w:pPr>
            <w:r w:rsidRPr="008D38F7">
              <w:t>Key Switch</w:t>
            </w:r>
          </w:p>
        </w:tc>
      </w:tr>
    </w:tbl>
    <w:bookmarkEnd w:id="263"/>
    <w:p w14:paraId="0D805907" w14:textId="77777777" w:rsidR="00024F3D" w:rsidRPr="00AF5AD3" w:rsidRDefault="00024F3D" w:rsidP="005360E8">
      <w:pPr>
        <w:spacing w:before="120"/>
        <w:rPr>
          <w:i/>
        </w:rPr>
      </w:pPr>
      <w:r w:rsidRPr="00AF5AD3">
        <w:rPr>
          <w:i/>
        </w:rPr>
        <w:t>All FXs are available in Solo mode except for the marked:</w:t>
      </w:r>
      <w:r w:rsidR="005360E8" w:rsidRPr="00AF5AD3">
        <w:rPr>
          <w:i/>
        </w:rPr>
        <w:br/>
      </w:r>
      <w:r w:rsidRPr="00AF5AD3">
        <w:rPr>
          <w:i/>
        </w:rPr>
        <w:t>*</w:t>
      </w:r>
      <w:r w:rsidRPr="00AF5AD3">
        <w:rPr>
          <w:i/>
        </w:rPr>
        <w:tab/>
        <w:t xml:space="preserve">- available in Chords, </w:t>
      </w:r>
      <w:proofErr w:type="spellStart"/>
      <w:r w:rsidRPr="00AF5AD3">
        <w:rPr>
          <w:i/>
        </w:rPr>
        <w:t>Bass&amp;Chord</w:t>
      </w:r>
      <w:proofErr w:type="spellEnd"/>
      <w:r w:rsidRPr="00AF5AD3">
        <w:rPr>
          <w:i/>
        </w:rPr>
        <w:t xml:space="preserve">, </w:t>
      </w:r>
      <w:proofErr w:type="spellStart"/>
      <w:r w:rsidRPr="00AF5AD3">
        <w:rPr>
          <w:i/>
        </w:rPr>
        <w:t>Bass&amp;Pick</w:t>
      </w:r>
      <w:proofErr w:type="spellEnd"/>
      <w:r w:rsidRPr="00AF5AD3">
        <w:rPr>
          <w:i/>
        </w:rPr>
        <w:t xml:space="preserve"> modes as well.</w:t>
      </w:r>
      <w:r w:rsidR="005360E8" w:rsidRPr="00AF5AD3">
        <w:rPr>
          <w:i/>
        </w:rPr>
        <w:br/>
      </w:r>
      <w:r w:rsidRPr="00AF5AD3">
        <w:rPr>
          <w:i/>
        </w:rPr>
        <w:t>**</w:t>
      </w:r>
      <w:r w:rsidRPr="00AF5AD3">
        <w:rPr>
          <w:i/>
        </w:rPr>
        <w:tab/>
        <w:t xml:space="preserve">- available only in Chords, </w:t>
      </w:r>
      <w:proofErr w:type="spellStart"/>
      <w:r w:rsidRPr="00AF5AD3">
        <w:rPr>
          <w:i/>
        </w:rPr>
        <w:t>Bass&amp;Chord</w:t>
      </w:r>
      <w:proofErr w:type="spellEnd"/>
      <w:r w:rsidRPr="00AF5AD3">
        <w:rPr>
          <w:i/>
        </w:rPr>
        <w:t xml:space="preserve">, </w:t>
      </w:r>
      <w:proofErr w:type="spellStart"/>
      <w:r w:rsidRPr="00AF5AD3">
        <w:rPr>
          <w:i/>
        </w:rPr>
        <w:t>Bass&amp;Pick</w:t>
      </w:r>
      <w:proofErr w:type="spellEnd"/>
      <w:r w:rsidRPr="00AF5AD3">
        <w:rPr>
          <w:i/>
        </w:rPr>
        <w:t xml:space="preserve"> modes.</w:t>
      </w:r>
    </w:p>
    <w:p w14:paraId="0FE41625" w14:textId="77777777" w:rsidR="00AA2529" w:rsidRPr="008D38F7" w:rsidRDefault="00AA2529" w:rsidP="00AA2529">
      <w:pPr>
        <w:rPr>
          <w:i/>
        </w:rPr>
      </w:pPr>
      <w:r w:rsidRPr="008D38F7">
        <w:rPr>
          <w:i/>
        </w:rPr>
        <w:t>***</w:t>
      </w:r>
      <w:r w:rsidRPr="008D38F7">
        <w:rPr>
          <w:i/>
        </w:rPr>
        <w:tab/>
      </w:r>
      <w:proofErr w:type="gramStart"/>
      <w:r w:rsidRPr="008D38F7">
        <w:rPr>
          <w:i/>
        </w:rPr>
        <w:t>-.available</w:t>
      </w:r>
      <w:proofErr w:type="gramEnd"/>
      <w:r w:rsidRPr="008D38F7">
        <w:rPr>
          <w:i/>
        </w:rPr>
        <w:t xml:space="preserve"> only in </w:t>
      </w:r>
      <w:proofErr w:type="spellStart"/>
      <w:r w:rsidRPr="008D38F7">
        <w:rPr>
          <w:i/>
        </w:rPr>
        <w:t>Multi mode</w:t>
      </w:r>
      <w:proofErr w:type="spellEnd"/>
      <w:r w:rsidRPr="008D38F7">
        <w:rPr>
          <w:i/>
        </w:rPr>
        <w:t>.</w:t>
      </w:r>
    </w:p>
    <w:p w14:paraId="3C32508D" w14:textId="77777777" w:rsidR="000F70F1" w:rsidRPr="00036EBC" w:rsidRDefault="000F70F1" w:rsidP="000F70F1">
      <w:r w:rsidRPr="00CF2529">
        <w:rPr>
          <w:b/>
        </w:rPr>
        <w:t>Tapping FX</w:t>
      </w:r>
      <w:r w:rsidRPr="00CF2529">
        <w:t xml:space="preserve"> reduces initial sound attack and allows to produce legato Hammer-</w:t>
      </w:r>
      <w:proofErr w:type="spellStart"/>
      <w:r w:rsidRPr="00CF2529">
        <w:t>Ons</w:t>
      </w:r>
      <w:proofErr w:type="spellEnd"/>
      <w:r w:rsidRPr="00CF2529">
        <w:t xml:space="preserve">/Pull-Offs both lower and higher the held note within 24 semitone range. </w:t>
      </w:r>
      <w:r w:rsidRPr="00036EBC">
        <w:t>Works in monophonic mode with initial note and </w:t>
      </w:r>
      <w:r>
        <w:t>Hammer-</w:t>
      </w:r>
      <w:proofErr w:type="spellStart"/>
      <w:r>
        <w:t>Ons</w:t>
      </w:r>
      <w:proofErr w:type="spellEnd"/>
      <w:r>
        <w:t>/Pull-Offs played on the same string</w:t>
      </w:r>
      <w:r w:rsidRPr="00036EBC">
        <w:t>.</w:t>
      </w:r>
    </w:p>
    <w:p w14:paraId="7148F328" w14:textId="77777777" w:rsidR="00024F3D" w:rsidRDefault="00024F3D" w:rsidP="00024F3D">
      <w:pPr>
        <w:spacing w:before="240"/>
      </w:pPr>
      <w:r w:rsidRPr="003E78E5">
        <w:rPr>
          <w:b/>
        </w:rPr>
        <w:t>Mute FX</w:t>
      </w:r>
      <w:r w:rsidRPr="003E78E5">
        <w:t xml:space="preserve"> </w:t>
      </w:r>
      <w:r>
        <w:t>- left</w:t>
      </w:r>
      <w:r w:rsidRPr="003E78E5">
        <w:t>-hand muted sound</w:t>
      </w:r>
      <w:r>
        <w:t xml:space="preserve"> for notes in the Main zone</w:t>
      </w:r>
      <w:r w:rsidRPr="003E78E5">
        <w:t>. Note that the volume of the Mute FX is controlled by Mixer &gt; Sounds &gt; Mute</w:t>
      </w:r>
      <w:r>
        <w:t xml:space="preserve"> slider.</w:t>
      </w:r>
    </w:p>
    <w:p w14:paraId="16A53FBE" w14:textId="77777777" w:rsidR="000F70F1" w:rsidRPr="00CF6A31" w:rsidRDefault="000F70F1" w:rsidP="00E409BC">
      <w:pPr>
        <w:autoSpaceDE w:val="0"/>
        <w:autoSpaceDN w:val="0"/>
        <w:adjustRightInd w:val="0"/>
        <w:spacing w:after="0" w:line="240" w:lineRule="auto"/>
        <w:rPr>
          <w:rFonts w:ascii="Palatino Linotype" w:hAnsi="Palatino Linotype" w:cs="BookAntiqua"/>
        </w:rPr>
      </w:pPr>
      <w:proofErr w:type="spellStart"/>
      <w:r w:rsidRPr="00CF6A31">
        <w:rPr>
          <w:b/>
        </w:rPr>
        <w:t>BridgeMute</w:t>
      </w:r>
      <w:proofErr w:type="spellEnd"/>
      <w:r w:rsidRPr="00CF6A31">
        <w:rPr>
          <w:b/>
        </w:rPr>
        <w:t xml:space="preserve"> FX</w:t>
      </w:r>
      <w:r w:rsidRPr="00CF6A31">
        <w:t xml:space="preserve"> - sound muted near the guitar bridge for notes in the Main zone. It is a similar effect to Mute FX, however produces a slightly different sound. </w:t>
      </w:r>
      <w:r w:rsidR="00E409BC" w:rsidRPr="00CF6A31">
        <w:t xml:space="preserve">The tightness of Bridge Mute sound is controlled manually with the slider, or by velocity value of playing notes in case 1-3 position is selected in the numeric box. With ‘off’ selection velocity of playing notes will not change the length of Bridge Mute sound. </w:t>
      </w:r>
      <w:r w:rsidRPr="00CF6A31">
        <w:t xml:space="preserve">Note that the volume of the </w:t>
      </w:r>
      <w:proofErr w:type="spellStart"/>
      <w:r w:rsidRPr="00CF6A31">
        <w:t>BridgeMute</w:t>
      </w:r>
      <w:proofErr w:type="spellEnd"/>
      <w:r w:rsidRPr="00CF6A31">
        <w:t xml:space="preserve"> FX is controlled by </w:t>
      </w:r>
      <w:proofErr w:type="spellStart"/>
      <w:r w:rsidRPr="00CF6A31">
        <w:t>FxMixer</w:t>
      </w:r>
      <w:proofErr w:type="spellEnd"/>
      <w:r w:rsidRPr="00CF6A31">
        <w:t xml:space="preserve"> &gt; Bridge Mute slider.</w:t>
      </w:r>
    </w:p>
    <w:p w14:paraId="5C8B1963" w14:textId="77777777" w:rsidR="00024F3D" w:rsidRPr="00CF6A31" w:rsidRDefault="00024F3D" w:rsidP="00024F3D">
      <w:pPr>
        <w:spacing w:before="120"/>
      </w:pPr>
      <w:r w:rsidRPr="00CF6A31">
        <w:rPr>
          <w:b/>
        </w:rPr>
        <w:t>Harmonics FX</w:t>
      </w:r>
      <w:r w:rsidRPr="00CF6A31">
        <w:t xml:space="preserve"> - chromatic Artificial Harmonic sound for notes in the Main zone. Note that the volume of the Harmonics FX is controlled by </w:t>
      </w:r>
      <w:proofErr w:type="spellStart"/>
      <w:r w:rsidRPr="00CF6A31">
        <w:t>FxMixer</w:t>
      </w:r>
      <w:proofErr w:type="spellEnd"/>
      <w:r w:rsidRPr="00CF6A31">
        <w:t xml:space="preserve"> &gt; </w:t>
      </w:r>
      <w:proofErr w:type="spellStart"/>
      <w:r w:rsidRPr="00CF6A31">
        <w:t>Hrmnx</w:t>
      </w:r>
      <w:proofErr w:type="spellEnd"/>
      <w:r w:rsidRPr="00CF6A31">
        <w:t xml:space="preserve"> slider.</w:t>
      </w:r>
    </w:p>
    <w:p w14:paraId="5F59E219" w14:textId="77777777" w:rsidR="000F70F1" w:rsidRPr="00CF6A31" w:rsidRDefault="000F70F1" w:rsidP="000F70F1">
      <w:pPr>
        <w:spacing w:before="120"/>
      </w:pPr>
      <w:proofErr w:type="spellStart"/>
      <w:r w:rsidRPr="00CF6A31">
        <w:rPr>
          <w:b/>
        </w:rPr>
        <w:t>PinchHarmonics</w:t>
      </w:r>
      <w:proofErr w:type="spellEnd"/>
      <w:r w:rsidRPr="00CF6A31">
        <w:rPr>
          <w:b/>
        </w:rPr>
        <w:t xml:space="preserve"> FX</w:t>
      </w:r>
      <w:r w:rsidRPr="00CF6A31">
        <w:t xml:space="preserve"> - non-chromatic Pinch Harmonic sound for notes in the Main zone. Note that the volume of the </w:t>
      </w:r>
      <w:proofErr w:type="spellStart"/>
      <w:r w:rsidRPr="00CF6A31">
        <w:t>PinchHarmonics</w:t>
      </w:r>
      <w:proofErr w:type="spellEnd"/>
      <w:r w:rsidRPr="00CF6A31">
        <w:t xml:space="preserve"> FX is controlled by </w:t>
      </w:r>
      <w:proofErr w:type="spellStart"/>
      <w:r w:rsidRPr="00CF6A31">
        <w:t>FxMixer</w:t>
      </w:r>
      <w:proofErr w:type="spellEnd"/>
      <w:r w:rsidRPr="00CF6A31">
        <w:t xml:space="preserve"> &gt; Pinch </w:t>
      </w:r>
      <w:proofErr w:type="spellStart"/>
      <w:r w:rsidRPr="00CF6A31">
        <w:t>Hrmnx</w:t>
      </w:r>
      <w:proofErr w:type="spellEnd"/>
      <w:r w:rsidRPr="00CF6A31">
        <w:t xml:space="preserve"> slider.</w:t>
      </w:r>
    </w:p>
    <w:p w14:paraId="1643D1F2" w14:textId="77777777" w:rsidR="000F70F1" w:rsidRPr="00CF2529" w:rsidRDefault="000F70F1" w:rsidP="000F70F1">
      <w:pPr>
        <w:spacing w:before="120"/>
      </w:pPr>
      <w:r w:rsidRPr="00CF2529">
        <w:rPr>
          <w:b/>
        </w:rPr>
        <w:lastRenderedPageBreak/>
        <w:t>Scrapes FX</w:t>
      </w:r>
      <w:r w:rsidRPr="00CF2529">
        <w:t xml:space="preserve"> - 46 different string scrapes, each controlled by the different notes in the Main zone ranging from E1 to C#5. Note that the volume of the Scrapes FX is controlled by </w:t>
      </w:r>
      <w:proofErr w:type="spellStart"/>
      <w:r w:rsidRPr="00CF2529">
        <w:t>FxMixer</w:t>
      </w:r>
      <w:proofErr w:type="spellEnd"/>
      <w:r w:rsidRPr="00CF2529">
        <w:t xml:space="preserve"> &gt; Scrapes slider.</w:t>
      </w:r>
    </w:p>
    <w:p w14:paraId="42D9E3DE" w14:textId="77777777" w:rsidR="00024F3D" w:rsidRDefault="00024F3D" w:rsidP="00024F3D">
      <w:pPr>
        <w:spacing w:before="120"/>
      </w:pPr>
      <w:proofErr w:type="spellStart"/>
      <w:r w:rsidRPr="002B4114">
        <w:rPr>
          <w:b/>
        </w:rPr>
        <w:t>HammerOn</w:t>
      </w:r>
      <w:proofErr w:type="spellEnd"/>
      <w:r>
        <w:rPr>
          <w:b/>
        </w:rPr>
        <w:t xml:space="preserve"> </w:t>
      </w:r>
      <w:r w:rsidRPr="002B4114">
        <w:rPr>
          <w:b/>
        </w:rPr>
        <w:t>(Legato) FX</w:t>
      </w:r>
      <w:r w:rsidRPr="002B4114">
        <w:t xml:space="preserve"> </w:t>
      </w:r>
      <w:r>
        <w:t xml:space="preserve">produces Hammer-On/Pull-Off articulation. </w:t>
      </w:r>
      <w:r w:rsidRPr="001E4B10">
        <w:t>Hammer-On</w:t>
      </w:r>
      <w:r>
        <w:t xml:space="preserve"> and Pull-Off</w:t>
      </w:r>
      <w:r w:rsidRPr="001E4B10">
        <w:t xml:space="preserve"> </w:t>
      </w:r>
      <w:r>
        <w:t xml:space="preserve">guitar </w:t>
      </w:r>
      <w:r w:rsidRPr="001E4B10">
        <w:t>effect</w:t>
      </w:r>
      <w:r>
        <w:t>s enable</w:t>
      </w:r>
      <w:r w:rsidRPr="001E4B10">
        <w:t xml:space="preserve"> the playing of </w:t>
      </w:r>
      <w:r>
        <w:t>grace notes, mordents, trills</w:t>
      </w:r>
      <w:r w:rsidRPr="001E4B10">
        <w:t xml:space="preserve"> with a single pick (and single initial attack). With Hammer-On enabled, press and hold a single key.  When a second key is played, it plays without the initial attack and stops the first note. While continuing to hold the first key, release the second key and the first note is played again without the initial attack. When the second key is played higher than the second key, this is typically called a hammer-on. If the second key is lower than the first key, this is typically called a pull-off. The Hammer-On effect has a </w:t>
      </w:r>
      <w:r>
        <w:t>numeric</w:t>
      </w:r>
      <w:r w:rsidRPr="001E4B10">
        <w:t xml:space="preserve"> box allowing the user to select in semi-tones the greatest distance between the first and second note played to be triggered with the Hammer-On</w:t>
      </w:r>
      <w:r>
        <w:t>/Pull-Off effect.</w:t>
      </w:r>
    </w:p>
    <w:p w14:paraId="3C0782E8" w14:textId="77777777" w:rsidR="00024F3D" w:rsidRDefault="00024F3D" w:rsidP="00024F3D">
      <w:pPr>
        <w:spacing w:before="120"/>
      </w:pPr>
      <w:r w:rsidRPr="002B4114">
        <w:rPr>
          <w:b/>
        </w:rPr>
        <w:t>Slide</w:t>
      </w:r>
      <w:r>
        <w:rPr>
          <w:b/>
        </w:rPr>
        <w:t xml:space="preserve"> </w:t>
      </w:r>
      <w:r w:rsidRPr="002B4114">
        <w:rPr>
          <w:b/>
        </w:rPr>
        <w:t>(Legato) FX</w:t>
      </w:r>
      <w:r>
        <w:t xml:space="preserve"> </w:t>
      </w:r>
      <w:r w:rsidRPr="002B4114">
        <w:t>produces sliding articulation between two notes played legato</w:t>
      </w:r>
      <w:r>
        <w:t xml:space="preserve"> (glissando with initial attack on the first note only)</w:t>
      </w:r>
      <w:r w:rsidRPr="002B4114">
        <w:t xml:space="preserve">. </w:t>
      </w:r>
      <w:r>
        <w:t>The Slide</w:t>
      </w:r>
      <w:r w:rsidRPr="002B4114">
        <w:t xml:space="preserve"> FX numeric box controls the maximum number of semi-tones between two notes that the slide FX will occur. </w:t>
      </w:r>
      <w:r>
        <w:t>The Slide</w:t>
      </w:r>
      <w:r w:rsidRPr="002B4114">
        <w:t xml:space="preserve"> FX slider controls the speed of the slide</w:t>
      </w:r>
      <w:r>
        <w:t>.</w:t>
      </w:r>
    </w:p>
    <w:p w14:paraId="0735CE29" w14:textId="77777777" w:rsidR="00024F3D" w:rsidRDefault="00024F3D" w:rsidP="005360E8">
      <w:r w:rsidRPr="00E8634B">
        <w:rPr>
          <w:b/>
        </w:rPr>
        <w:t>Repetition</w:t>
      </w:r>
      <w:r>
        <w:rPr>
          <w:b/>
        </w:rPr>
        <w:t xml:space="preserve"> </w:t>
      </w:r>
      <w:r w:rsidRPr="00E8634B">
        <w:rPr>
          <w:b/>
        </w:rPr>
        <w:t>(</w:t>
      </w:r>
      <w:proofErr w:type="spellStart"/>
      <w:r w:rsidRPr="00E8634B">
        <w:rPr>
          <w:b/>
        </w:rPr>
        <w:t>NoteOff</w:t>
      </w:r>
      <w:proofErr w:type="spellEnd"/>
      <w:r w:rsidRPr="00E8634B">
        <w:rPr>
          <w:b/>
        </w:rPr>
        <w:t>) FX</w:t>
      </w:r>
      <w:r>
        <w:t xml:space="preserve"> automatically </w:t>
      </w:r>
      <w:r w:rsidRPr="00E8634B">
        <w:t>plays additional</w:t>
      </w:r>
      <w:r>
        <w:t xml:space="preserve"> same</w:t>
      </w:r>
      <w:r w:rsidRPr="00E8634B">
        <w:t xml:space="preserve"> note</w:t>
      </w:r>
      <w:r>
        <w:t>(s)</w:t>
      </w:r>
      <w:r w:rsidRPr="00E8634B">
        <w:t xml:space="preserve"> </w:t>
      </w:r>
      <w:r>
        <w:t>on key(s)</w:t>
      </w:r>
      <w:r w:rsidRPr="00E8634B">
        <w:t xml:space="preserve"> release </w:t>
      </w:r>
      <w:r>
        <w:t xml:space="preserve">allowing to produce semi-automatic tremolo with easy dynamics control. </w:t>
      </w:r>
    </w:p>
    <w:p w14:paraId="3632A023" w14:textId="77777777" w:rsidR="00024F3D" w:rsidRPr="00EB1F93" w:rsidRDefault="00024F3D" w:rsidP="00024F3D">
      <w:pPr>
        <w:spacing w:before="120"/>
      </w:pPr>
      <w:r w:rsidRPr="00EB1F93">
        <w:rPr>
          <w:b/>
        </w:rPr>
        <w:t>Tremolo FX</w:t>
      </w:r>
      <w:r w:rsidRPr="00EB1F93">
        <w:t xml:space="preserve"> plays the note</w:t>
      </w:r>
      <w:r>
        <w:t>(s)</w:t>
      </w:r>
      <w:r w:rsidRPr="00EB1F93">
        <w:t xml:space="preserve"> repeatedly with the base speed provided by the Tempo setting</w:t>
      </w:r>
      <w:r>
        <w:t xml:space="preserve"> (is synched with host’s tempo)</w:t>
      </w:r>
      <w:r w:rsidRPr="00EB1F93">
        <w:t>. Multiples above the Tempo setting are controlled by the Tremolo FX pull-down menu with choices of 4</w:t>
      </w:r>
      <w:r>
        <w:t>th</w:t>
      </w:r>
      <w:r w:rsidRPr="00EB1F93">
        <w:t>, 4T (triplet), 8</w:t>
      </w:r>
      <w:r>
        <w:t>th</w:t>
      </w:r>
      <w:r w:rsidRPr="00EB1F93">
        <w:t>, 8T, 16</w:t>
      </w:r>
      <w:r>
        <w:t>th</w:t>
      </w:r>
      <w:r w:rsidRPr="00EB1F93">
        <w:t>, 16T, 32</w:t>
      </w:r>
      <w:r>
        <w:t>nd</w:t>
      </w:r>
      <w:r w:rsidRPr="00EB1F93">
        <w:t>, 32T, 64</w:t>
      </w:r>
      <w:r>
        <w:t>th,</w:t>
      </w:r>
      <w:r w:rsidRPr="00EB1F93">
        <w:t xml:space="preserve"> and 64T</w:t>
      </w:r>
      <w:r>
        <w:t xml:space="preserve"> note durations</w:t>
      </w:r>
      <w:r w:rsidRPr="00EB1F93">
        <w:t>. Note that while Tremolo FX is enabled any secondary notes played are sustain</w:t>
      </w:r>
      <w:r>
        <w:t>ed</w:t>
      </w:r>
      <w:r w:rsidRPr="00EB1F93">
        <w:t xml:space="preserve"> for as l</w:t>
      </w:r>
      <w:r>
        <w:t>ong as the first note is played.</w:t>
      </w:r>
    </w:p>
    <w:p w14:paraId="4F361CC1" w14:textId="77777777" w:rsidR="00024F3D" w:rsidRPr="00E42FF2" w:rsidRDefault="00024F3D" w:rsidP="00024F3D">
      <w:pPr>
        <w:spacing w:before="120"/>
      </w:pPr>
      <w:r w:rsidRPr="00E42FF2">
        <w:rPr>
          <w:b/>
        </w:rPr>
        <w:t>Tremolo 1-beat FX</w:t>
      </w:r>
      <w:r w:rsidRPr="00E42FF2">
        <w:t xml:space="preserve"> </w:t>
      </w:r>
      <w:r>
        <w:t>works similar</w:t>
      </w:r>
      <w:r w:rsidRPr="00EB1F93">
        <w:rPr>
          <w:b/>
        </w:rPr>
        <w:t xml:space="preserve"> Tremolo FX</w:t>
      </w:r>
      <w:r w:rsidRPr="00EB1F93">
        <w:t xml:space="preserve"> </w:t>
      </w:r>
      <w:r>
        <w:t xml:space="preserve">but </w:t>
      </w:r>
      <w:r w:rsidRPr="00E42FF2">
        <w:t xml:space="preserve">plays </w:t>
      </w:r>
      <w:r>
        <w:t xml:space="preserve">number of notes fitting in one beat of a measure </w:t>
      </w:r>
      <w:r w:rsidRPr="00E42FF2">
        <w:t>before sustaining. The speed is controlled by the Tempo setting</w:t>
      </w:r>
      <w:r>
        <w:t xml:space="preserve"> (is synched with host’s tempo).  </w:t>
      </w:r>
    </w:p>
    <w:p w14:paraId="69FA013C" w14:textId="77777777" w:rsidR="00024F3D" w:rsidRDefault="00024F3D" w:rsidP="00024F3D">
      <w:pPr>
        <w:spacing w:before="120"/>
      </w:pPr>
      <w:r w:rsidRPr="00BD2389">
        <w:rPr>
          <w:b/>
        </w:rPr>
        <w:t>Trill FX</w:t>
      </w:r>
      <w:r>
        <w:t xml:space="preserve"> </w:t>
      </w:r>
      <w:r w:rsidRPr="00BD2389">
        <w:t>plays a continuous trill for as long as the note</w:t>
      </w:r>
      <w:r>
        <w:t>(s)</w:t>
      </w:r>
      <w:r w:rsidRPr="00BD2389">
        <w:t xml:space="preserve"> is held. The Trill FX numeric box specifies (in semi-tones above the note</w:t>
      </w:r>
      <w:r>
        <w:t>(s)</w:t>
      </w:r>
      <w:r w:rsidRPr="00BD2389">
        <w:t xml:space="preserve"> played) the </w:t>
      </w:r>
      <w:r>
        <w:t>interval</w:t>
      </w:r>
      <w:r w:rsidRPr="00BD2389">
        <w:t xml:space="preserve"> of the trill. The speed of the trill is controlled by the Tempo setting and the Trill FX pull-down menu </w:t>
      </w:r>
      <w:r>
        <w:t xml:space="preserve">with </w:t>
      </w:r>
      <w:r w:rsidRPr="00BD2389">
        <w:t xml:space="preserve">choices of </w:t>
      </w:r>
      <w:r w:rsidRPr="00EB1F93">
        <w:t>4</w:t>
      </w:r>
      <w:r>
        <w:t>th</w:t>
      </w:r>
      <w:r w:rsidRPr="00EB1F93">
        <w:t>, 4T (triplet), 8</w:t>
      </w:r>
      <w:r>
        <w:t>th</w:t>
      </w:r>
      <w:r w:rsidRPr="00EB1F93">
        <w:t>, 8T, 16</w:t>
      </w:r>
      <w:r>
        <w:t>th</w:t>
      </w:r>
      <w:r w:rsidRPr="00EB1F93">
        <w:t>, 16T, 32</w:t>
      </w:r>
      <w:r>
        <w:t>nd</w:t>
      </w:r>
      <w:r w:rsidRPr="00EB1F93">
        <w:t>, 32T, 64</w:t>
      </w:r>
      <w:r>
        <w:t>th,</w:t>
      </w:r>
      <w:r w:rsidRPr="00EB1F93">
        <w:t xml:space="preserve"> and 64T</w:t>
      </w:r>
      <w:r>
        <w:t xml:space="preserve"> note durations.</w:t>
      </w:r>
      <w:r w:rsidRPr="00EB1F93">
        <w:t xml:space="preserve">  </w:t>
      </w:r>
    </w:p>
    <w:p w14:paraId="370E54EE" w14:textId="77777777" w:rsidR="00024F3D" w:rsidRDefault="00024F3D" w:rsidP="00024F3D">
      <w:pPr>
        <w:spacing w:before="120"/>
      </w:pPr>
      <w:r w:rsidRPr="00BD2389">
        <w:rPr>
          <w:b/>
        </w:rPr>
        <w:t>Trill 1-shot FX</w:t>
      </w:r>
      <w:r w:rsidRPr="00BD2389">
        <w:t xml:space="preserve"> plays a </w:t>
      </w:r>
      <w:r>
        <w:t>mordent</w:t>
      </w:r>
      <w:r w:rsidRPr="00BD2389">
        <w:t xml:space="preserve"> ahead of the note</w:t>
      </w:r>
      <w:r>
        <w:t>(s)</w:t>
      </w:r>
      <w:r w:rsidRPr="00BD2389">
        <w:t xml:space="preserve"> played. The Trill 1-shot FX numeric box specifies (in semi-tones above the note</w:t>
      </w:r>
      <w:r>
        <w:t>(s)</w:t>
      </w:r>
      <w:r w:rsidRPr="00BD2389">
        <w:t xml:space="preserve"> played) the </w:t>
      </w:r>
      <w:r>
        <w:t>interval</w:t>
      </w:r>
      <w:r w:rsidRPr="00BD2389">
        <w:t xml:space="preserve"> of the </w:t>
      </w:r>
      <w:r>
        <w:t>mordent</w:t>
      </w:r>
      <w:r w:rsidRPr="00BD2389">
        <w:t xml:space="preserve">. The speed of the </w:t>
      </w:r>
      <w:r>
        <w:t xml:space="preserve">mordent </w:t>
      </w:r>
      <w:r w:rsidRPr="00BD2389">
        <w:t xml:space="preserve">is controlled by the Tempo setting and the Trill </w:t>
      </w:r>
      <w:r>
        <w:t xml:space="preserve">1-shot </w:t>
      </w:r>
      <w:r w:rsidRPr="00BD2389">
        <w:t xml:space="preserve">FX pull-down menu </w:t>
      </w:r>
      <w:r>
        <w:t xml:space="preserve">with </w:t>
      </w:r>
      <w:r w:rsidRPr="00BD2389">
        <w:t xml:space="preserve">choices of </w:t>
      </w:r>
      <w:r w:rsidRPr="00EB1F93">
        <w:t>4</w:t>
      </w:r>
      <w:r>
        <w:t>th</w:t>
      </w:r>
      <w:r w:rsidRPr="00EB1F93">
        <w:t>, 4T (triplet), 8</w:t>
      </w:r>
      <w:r>
        <w:t>th</w:t>
      </w:r>
      <w:r w:rsidRPr="00EB1F93">
        <w:t>, 8T, 16</w:t>
      </w:r>
      <w:r>
        <w:t>th</w:t>
      </w:r>
      <w:r w:rsidRPr="00EB1F93">
        <w:t>, 16T, 32</w:t>
      </w:r>
      <w:r>
        <w:t>nd</w:t>
      </w:r>
      <w:r w:rsidRPr="00EB1F93">
        <w:t>, 32T, 64</w:t>
      </w:r>
      <w:r>
        <w:t>th,</w:t>
      </w:r>
      <w:r w:rsidRPr="00EB1F93">
        <w:t xml:space="preserve"> and 64T</w:t>
      </w:r>
      <w:r>
        <w:t xml:space="preserve"> note durations.</w:t>
      </w:r>
      <w:r w:rsidRPr="00EB1F93">
        <w:t xml:space="preserve">  </w:t>
      </w:r>
    </w:p>
    <w:p w14:paraId="3BDD0B26" w14:textId="77777777" w:rsidR="00024F3D" w:rsidRDefault="00024F3D" w:rsidP="00024F3D">
      <w:pPr>
        <w:spacing w:before="120"/>
      </w:pPr>
      <w:proofErr w:type="spellStart"/>
      <w:r w:rsidRPr="00D06BD9">
        <w:rPr>
          <w:b/>
        </w:rPr>
        <w:t>SlideUp</w:t>
      </w:r>
      <w:proofErr w:type="spellEnd"/>
      <w:r w:rsidRPr="00D06BD9">
        <w:rPr>
          <w:b/>
        </w:rPr>
        <w:t xml:space="preserve"> FX</w:t>
      </w:r>
      <w:r w:rsidRPr="00D06BD9">
        <w:t xml:space="preserve"> articulates </w:t>
      </w:r>
      <w:r>
        <w:t>automatic</w:t>
      </w:r>
      <w:r w:rsidRPr="00D06BD9">
        <w:t xml:space="preserve"> slide up </w:t>
      </w:r>
      <w:r>
        <w:t>TO</w:t>
      </w:r>
      <w:r w:rsidRPr="00D06BD9">
        <w:t xml:space="preserve"> the note</w:t>
      </w:r>
      <w:r>
        <w:t>(s)</w:t>
      </w:r>
      <w:r w:rsidRPr="00D06BD9">
        <w:t xml:space="preserve"> played. The </w:t>
      </w:r>
      <w:proofErr w:type="spellStart"/>
      <w:r w:rsidRPr="00D06BD9">
        <w:t>SlideUp</w:t>
      </w:r>
      <w:proofErr w:type="spellEnd"/>
      <w:r w:rsidRPr="00D06BD9">
        <w:t xml:space="preserve"> FX numeric box specifies (in semi-tones) the inte</w:t>
      </w:r>
      <w:r>
        <w:t xml:space="preserve">rval to start the slide from. </w:t>
      </w:r>
      <w:r w:rsidRPr="00D06BD9">
        <w:t xml:space="preserve">The </w:t>
      </w:r>
      <w:proofErr w:type="spellStart"/>
      <w:r w:rsidRPr="00D06BD9">
        <w:t>SlideUp</w:t>
      </w:r>
      <w:proofErr w:type="spellEnd"/>
      <w:r w:rsidRPr="00D06BD9">
        <w:t xml:space="preserve"> FX slider </w:t>
      </w:r>
      <w:r>
        <w:t>controls the speed of the slide.</w:t>
      </w:r>
    </w:p>
    <w:p w14:paraId="2A017EBB" w14:textId="77777777" w:rsidR="00024F3D" w:rsidRDefault="00024F3D" w:rsidP="00024F3D">
      <w:pPr>
        <w:spacing w:before="120"/>
      </w:pPr>
      <w:proofErr w:type="spellStart"/>
      <w:r w:rsidRPr="00D06BD9">
        <w:rPr>
          <w:b/>
        </w:rPr>
        <w:lastRenderedPageBreak/>
        <w:t>SlideUp</w:t>
      </w:r>
      <w:proofErr w:type="spellEnd"/>
      <w:r w:rsidRPr="00D06BD9">
        <w:rPr>
          <w:b/>
        </w:rPr>
        <w:t xml:space="preserve"> </w:t>
      </w:r>
      <w:r>
        <w:rPr>
          <w:b/>
        </w:rPr>
        <w:t xml:space="preserve">(trigger) </w:t>
      </w:r>
      <w:r w:rsidRPr="00D06BD9">
        <w:rPr>
          <w:b/>
        </w:rPr>
        <w:t>FX</w:t>
      </w:r>
      <w:r>
        <w:t xml:space="preserve"> triggers </w:t>
      </w:r>
      <w:r w:rsidRPr="00D06BD9">
        <w:t>a</w:t>
      </w:r>
      <w:r>
        <w:t>utomatic slide up FROM the sustaining note(s). Velocity of trigger key affects slide dynamics.</w:t>
      </w:r>
    </w:p>
    <w:p w14:paraId="1667A22E" w14:textId="77777777" w:rsidR="00024F3D" w:rsidRDefault="00024F3D" w:rsidP="00024F3D">
      <w:pPr>
        <w:spacing w:before="120"/>
      </w:pPr>
      <w:proofErr w:type="spellStart"/>
      <w:r w:rsidRPr="00D06BD9">
        <w:rPr>
          <w:b/>
        </w:rPr>
        <w:t>SlideDown</w:t>
      </w:r>
      <w:proofErr w:type="spellEnd"/>
      <w:r w:rsidRPr="00D06BD9">
        <w:rPr>
          <w:b/>
        </w:rPr>
        <w:t xml:space="preserve"> FX</w:t>
      </w:r>
      <w:r>
        <w:t xml:space="preserve"> </w:t>
      </w:r>
      <w:r w:rsidRPr="00D06BD9">
        <w:t>articulates a</w:t>
      </w:r>
      <w:r>
        <w:t>utomatic</w:t>
      </w:r>
      <w:r w:rsidRPr="00D06BD9">
        <w:t xml:space="preserve"> slide down </w:t>
      </w:r>
      <w:r>
        <w:t>FROM</w:t>
      </w:r>
      <w:r w:rsidRPr="00D06BD9">
        <w:t xml:space="preserve"> the note</w:t>
      </w:r>
      <w:r>
        <w:t xml:space="preserve">(s) played. </w:t>
      </w:r>
      <w:r w:rsidRPr="00D06BD9">
        <w:t xml:space="preserve">The </w:t>
      </w:r>
      <w:proofErr w:type="spellStart"/>
      <w:r w:rsidRPr="00D06BD9">
        <w:t>SlideDown</w:t>
      </w:r>
      <w:proofErr w:type="spellEnd"/>
      <w:r w:rsidRPr="00D06BD9">
        <w:t xml:space="preserve"> FX numeric box specifies (in semi-tones) the</w:t>
      </w:r>
      <w:r>
        <w:t xml:space="preserve"> destination</w:t>
      </w:r>
      <w:r w:rsidRPr="00D06BD9">
        <w:t xml:space="preserve"> interval </w:t>
      </w:r>
      <w:r>
        <w:t>for the slide</w:t>
      </w:r>
      <w:r w:rsidRPr="00D06BD9">
        <w:t xml:space="preserve">. The </w:t>
      </w:r>
      <w:proofErr w:type="spellStart"/>
      <w:r w:rsidRPr="00D06BD9">
        <w:t>SlideDown</w:t>
      </w:r>
      <w:proofErr w:type="spellEnd"/>
      <w:r w:rsidRPr="00D06BD9">
        <w:t xml:space="preserve"> FX slider </w:t>
      </w:r>
      <w:r>
        <w:t>controls the speed of the slide.</w:t>
      </w:r>
    </w:p>
    <w:p w14:paraId="20C574D0" w14:textId="77777777" w:rsidR="00024F3D" w:rsidRPr="00D06BD9" w:rsidRDefault="00024F3D" w:rsidP="00024F3D">
      <w:pPr>
        <w:spacing w:before="120"/>
      </w:pPr>
      <w:proofErr w:type="spellStart"/>
      <w:r w:rsidRPr="00D06BD9">
        <w:rPr>
          <w:b/>
        </w:rPr>
        <w:t>SlideDown</w:t>
      </w:r>
      <w:proofErr w:type="spellEnd"/>
      <w:r w:rsidRPr="00D06BD9">
        <w:rPr>
          <w:b/>
        </w:rPr>
        <w:t xml:space="preserve"> </w:t>
      </w:r>
      <w:r>
        <w:rPr>
          <w:b/>
        </w:rPr>
        <w:t xml:space="preserve">(trigger) </w:t>
      </w:r>
      <w:r w:rsidRPr="00D06BD9">
        <w:rPr>
          <w:b/>
        </w:rPr>
        <w:t>FX</w:t>
      </w:r>
      <w:r>
        <w:t xml:space="preserve"> triggers </w:t>
      </w:r>
      <w:r w:rsidRPr="00D06BD9">
        <w:t>a</w:t>
      </w:r>
      <w:r>
        <w:t>utomatic slide down FROM the sustaining note(s). Velocity of trigger key affects slide dynamics.</w:t>
      </w:r>
    </w:p>
    <w:p w14:paraId="521F0895" w14:textId="77777777" w:rsidR="00024F3D" w:rsidRDefault="00024F3D" w:rsidP="00024F3D">
      <w:pPr>
        <w:spacing w:before="120"/>
      </w:pPr>
      <w:r w:rsidRPr="00144E0C">
        <w:rPr>
          <w:b/>
        </w:rPr>
        <w:t>Bend FX</w:t>
      </w:r>
      <w:r>
        <w:t xml:space="preserve"> </w:t>
      </w:r>
      <w:r w:rsidRPr="00144E0C">
        <w:t>articulates a</w:t>
      </w:r>
      <w:r>
        <w:t>utomatic</w:t>
      </w:r>
      <w:r w:rsidRPr="00144E0C">
        <w:t xml:space="preserve"> bend up </w:t>
      </w:r>
      <w:r>
        <w:t>TO</w:t>
      </w:r>
      <w:r w:rsidRPr="00144E0C">
        <w:t xml:space="preserve"> the note</w:t>
      </w:r>
      <w:r>
        <w:t xml:space="preserve">(s) played. </w:t>
      </w:r>
      <w:r w:rsidRPr="00144E0C">
        <w:t xml:space="preserve">The Bend FX numeric box specifies (in either 1 or 2 semi-tones) the interval to start the </w:t>
      </w:r>
      <w:r>
        <w:t xml:space="preserve">bend from. </w:t>
      </w:r>
      <w:r w:rsidRPr="00144E0C">
        <w:t>The Bend FX slider controls the speed of the bend</w:t>
      </w:r>
      <w:r>
        <w:t>.</w:t>
      </w:r>
    </w:p>
    <w:p w14:paraId="0B991EBD" w14:textId="77777777" w:rsidR="00024F3D" w:rsidRDefault="00024F3D" w:rsidP="00024F3D">
      <w:pPr>
        <w:spacing w:before="120"/>
      </w:pPr>
      <w:proofErr w:type="spellStart"/>
      <w:r w:rsidRPr="00144E0C">
        <w:rPr>
          <w:b/>
        </w:rPr>
        <w:t>ReverseBend</w:t>
      </w:r>
      <w:proofErr w:type="spellEnd"/>
      <w:r w:rsidRPr="00144E0C">
        <w:rPr>
          <w:b/>
        </w:rPr>
        <w:t xml:space="preserve"> FX</w:t>
      </w:r>
      <w:r w:rsidRPr="00144E0C">
        <w:t xml:space="preserve"> articulates a</w:t>
      </w:r>
      <w:r>
        <w:t>utomatic ‘pre-bend and release’</w:t>
      </w:r>
      <w:r w:rsidRPr="00144E0C">
        <w:t xml:space="preserve"> down to the note</w:t>
      </w:r>
      <w:r>
        <w:t xml:space="preserve">(s) played. </w:t>
      </w:r>
      <w:r w:rsidRPr="00144E0C">
        <w:t xml:space="preserve">The </w:t>
      </w:r>
      <w:proofErr w:type="spellStart"/>
      <w:r w:rsidRPr="00144E0C">
        <w:t>ReverseBend</w:t>
      </w:r>
      <w:proofErr w:type="spellEnd"/>
      <w:r w:rsidRPr="00144E0C">
        <w:t xml:space="preserve"> FX numeric box specifies (in either 1 or 2 semi-tones) the interval to start </w:t>
      </w:r>
      <w:r>
        <w:t xml:space="preserve">reverse bend from. </w:t>
      </w:r>
      <w:r w:rsidRPr="00144E0C">
        <w:t xml:space="preserve">The </w:t>
      </w:r>
      <w:proofErr w:type="spellStart"/>
      <w:r w:rsidRPr="00144E0C">
        <w:t>ReverseBend</w:t>
      </w:r>
      <w:proofErr w:type="spellEnd"/>
      <w:r w:rsidRPr="00144E0C">
        <w:t xml:space="preserve"> FX slider controls the speed of the bend</w:t>
      </w:r>
      <w:r>
        <w:t>.</w:t>
      </w:r>
    </w:p>
    <w:p w14:paraId="0C3CEDA3" w14:textId="77777777" w:rsidR="00024F3D" w:rsidRDefault="00024F3D" w:rsidP="00024F3D">
      <w:pPr>
        <w:spacing w:before="120"/>
      </w:pPr>
      <w:proofErr w:type="spellStart"/>
      <w:r w:rsidRPr="00E65B93">
        <w:rPr>
          <w:b/>
        </w:rPr>
        <w:t>UnisonBend</w:t>
      </w:r>
      <w:proofErr w:type="spellEnd"/>
      <w:r w:rsidRPr="00E65B93">
        <w:rPr>
          <w:b/>
        </w:rPr>
        <w:t xml:space="preserve"> FX</w:t>
      </w:r>
      <w:r w:rsidRPr="00E65B93">
        <w:t xml:space="preserve"> articulates two notes played, one being the played on the Main zone, and the second one starting from one or two semi-tones below </w:t>
      </w:r>
      <w:r>
        <w:t xml:space="preserve">is bent up to the note played. </w:t>
      </w:r>
      <w:r w:rsidRPr="00E65B93">
        <w:t xml:space="preserve">The </w:t>
      </w:r>
      <w:proofErr w:type="spellStart"/>
      <w:r w:rsidRPr="00E65B93">
        <w:t>UnisonBend</w:t>
      </w:r>
      <w:proofErr w:type="spellEnd"/>
      <w:r w:rsidRPr="00E65B93">
        <w:t xml:space="preserve"> FX numeric box controls if the second bent note starts from one or two semi-tones below. The </w:t>
      </w:r>
      <w:proofErr w:type="spellStart"/>
      <w:r w:rsidRPr="00E65B93">
        <w:t>UnisonBend</w:t>
      </w:r>
      <w:proofErr w:type="spellEnd"/>
      <w:r w:rsidRPr="00E65B93">
        <w:t xml:space="preserve"> FX slider controls the speed of the bend</w:t>
      </w:r>
      <w:r>
        <w:t>.</w:t>
      </w:r>
    </w:p>
    <w:p w14:paraId="187549CE" w14:textId="77777777" w:rsidR="00024F3D" w:rsidRPr="00E65B93" w:rsidRDefault="00024F3D" w:rsidP="00024F3D">
      <w:pPr>
        <w:spacing w:before="120"/>
      </w:pPr>
      <w:r w:rsidRPr="00E65B93">
        <w:rPr>
          <w:b/>
        </w:rPr>
        <w:t>Hold FX</w:t>
      </w:r>
      <w:r>
        <w:t xml:space="preserve"> </w:t>
      </w:r>
      <w:r w:rsidRPr="00E65B93">
        <w:t>p</w:t>
      </w:r>
      <w:r>
        <w:t>rovides sustain effect similar to the Sustain Pedal.</w:t>
      </w:r>
    </w:p>
    <w:p w14:paraId="669D112A" w14:textId="77777777" w:rsidR="00024F3D" w:rsidRPr="00EA4836" w:rsidRDefault="00024F3D" w:rsidP="00024F3D">
      <w:pPr>
        <w:spacing w:before="120"/>
      </w:pPr>
      <w:r w:rsidRPr="00EA4836">
        <w:rPr>
          <w:b/>
        </w:rPr>
        <w:t>Interval FX</w:t>
      </w:r>
      <w:r w:rsidRPr="00EA4836">
        <w:t xml:space="preserve"> plays additional note</w:t>
      </w:r>
      <w:r>
        <w:t xml:space="preserve">(s) </w:t>
      </w:r>
      <w:r w:rsidRPr="00EA4836">
        <w:t xml:space="preserve">to the one played in the </w:t>
      </w:r>
      <w:r>
        <w:t xml:space="preserve">Main zone. </w:t>
      </w:r>
      <w:r w:rsidRPr="00EA4836">
        <w:t>Interval FX pull-down menu options are: mono, 4</w:t>
      </w:r>
      <w:r>
        <w:t>th</w:t>
      </w:r>
      <w:r w:rsidRPr="00EA4836">
        <w:t xml:space="preserve"> down, </w:t>
      </w:r>
      <w:r w:rsidR="00A2133E" w:rsidRPr="00EA4836">
        <w:t>4</w:t>
      </w:r>
      <w:r w:rsidR="00A2133E">
        <w:t>th</w:t>
      </w:r>
      <w:r w:rsidR="00A2133E" w:rsidRPr="00EA4836">
        <w:t xml:space="preserve"> </w:t>
      </w:r>
      <w:r w:rsidR="00A2133E">
        <w:t xml:space="preserve">up, </w:t>
      </w:r>
      <w:r w:rsidRPr="00EA4836">
        <w:t>5</w:t>
      </w:r>
      <w:r>
        <w:t>th</w:t>
      </w:r>
      <w:r w:rsidRPr="00EA4836">
        <w:t xml:space="preserve"> up, </w:t>
      </w:r>
      <w:r w:rsidR="00A2133E">
        <w:t>b</w:t>
      </w:r>
      <w:r w:rsidR="00A2133E" w:rsidRPr="00EA4836">
        <w:t>5</w:t>
      </w:r>
      <w:r w:rsidR="00A2133E">
        <w:t>th</w:t>
      </w:r>
      <w:r w:rsidR="00A2133E" w:rsidRPr="00EA4836">
        <w:t xml:space="preserve"> up</w:t>
      </w:r>
      <w:r w:rsidR="00A2133E">
        <w:t>,</w:t>
      </w:r>
      <w:r w:rsidR="00A2133E" w:rsidRPr="00EA4836">
        <w:t xml:space="preserve"> </w:t>
      </w:r>
      <w:r w:rsidRPr="00EA4836">
        <w:t>Octave</w:t>
      </w:r>
      <w:r>
        <w:t xml:space="preserve"> up</w:t>
      </w:r>
      <w:r w:rsidRPr="00EA4836">
        <w:t>, Power</w:t>
      </w:r>
      <w:r>
        <w:t xml:space="preserve"> (5th + 4th up)</w:t>
      </w:r>
      <w:r w:rsidRPr="00EA4836">
        <w:t>, Power2</w:t>
      </w:r>
      <w:r>
        <w:t xml:space="preserve"> (5th + 4th up)</w:t>
      </w:r>
      <w:r w:rsidRPr="00EA4836">
        <w:t>,</w:t>
      </w:r>
      <w:r w:rsidR="00A2133E">
        <w:t xml:space="preserve"> </w:t>
      </w:r>
      <w:r w:rsidR="00A2133E" w:rsidRPr="00EA4836">
        <w:t>Power</w:t>
      </w:r>
      <w:r w:rsidR="00A2133E">
        <w:t>3 (b5th + #4th up),</w:t>
      </w:r>
      <w:r w:rsidRPr="00EA4836">
        <w:t xml:space="preserve"> 2 Octaves</w:t>
      </w:r>
      <w:r>
        <w:t xml:space="preserve"> up</w:t>
      </w:r>
      <w:r w:rsidRPr="00EA4836">
        <w:t>, P</w:t>
      </w:r>
      <w:r>
        <w:t>o</w:t>
      </w:r>
      <w:r w:rsidRPr="00EA4836">
        <w:t>w</w:t>
      </w:r>
      <w:r>
        <w:t>e</w:t>
      </w:r>
      <w:r w:rsidRPr="00EA4836">
        <w:t>r Oct</w:t>
      </w:r>
      <w:r>
        <w:t xml:space="preserve"> (two power chords in octave)</w:t>
      </w:r>
      <w:r w:rsidR="0059604D">
        <w:t>,</w:t>
      </w:r>
      <w:r w:rsidRPr="00EA4836">
        <w:t xml:space="preserve"> and P</w:t>
      </w:r>
      <w:r>
        <w:t>o</w:t>
      </w:r>
      <w:r w:rsidRPr="00EA4836">
        <w:t>w</w:t>
      </w:r>
      <w:r>
        <w:t>e</w:t>
      </w:r>
      <w:r w:rsidRPr="00EA4836">
        <w:t>r 2 Oct</w:t>
      </w:r>
      <w:r>
        <w:t xml:space="preserve"> (two power chords 2 in octave)</w:t>
      </w:r>
      <w:r w:rsidRPr="00EA4836">
        <w:t xml:space="preserve">. </w:t>
      </w:r>
      <w:r>
        <w:t>Note that when Interv</w:t>
      </w:r>
      <w:r w:rsidRPr="00EA4836">
        <w:t xml:space="preserve">al FX is enabled, the keyboard is in monophonic mode and only a single </w:t>
      </w:r>
      <w:r>
        <w:t xml:space="preserve">key </w:t>
      </w:r>
      <w:r w:rsidRPr="00EA4836">
        <w:t>can be played at a time.</w:t>
      </w:r>
    </w:p>
    <w:p w14:paraId="32A87457" w14:textId="77777777" w:rsidR="0059604D" w:rsidRPr="00CF2529" w:rsidRDefault="0059604D" w:rsidP="0059604D">
      <w:pPr>
        <w:spacing w:before="120"/>
      </w:pPr>
      <w:proofErr w:type="spellStart"/>
      <w:r w:rsidRPr="005A120C">
        <w:rPr>
          <w:b/>
        </w:rPr>
        <w:t>FretPosition</w:t>
      </w:r>
      <w:proofErr w:type="spellEnd"/>
      <w:r w:rsidRPr="005A120C">
        <w:rPr>
          <w:b/>
        </w:rPr>
        <w:t xml:space="preserve"> FX </w:t>
      </w:r>
      <w:r w:rsidRPr="005A120C">
        <w:t xml:space="preserve">controls the Capo along the fretboard. The </w:t>
      </w:r>
      <w:proofErr w:type="spellStart"/>
      <w:r w:rsidRPr="005A120C">
        <w:t>FretPosition</w:t>
      </w:r>
      <w:proofErr w:type="spellEnd"/>
      <w:r w:rsidRPr="005A120C">
        <w:t xml:space="preserve"> FX pull-down menu option of “F5 … C6” allows the Capo to be controlled by the 10 Right Repeat keys starting from F5, up to C6 selecting the 20th fret. The </w:t>
      </w:r>
      <w:proofErr w:type="spellStart"/>
      <w:r w:rsidRPr="005A120C">
        <w:t>FretPosition</w:t>
      </w:r>
      <w:proofErr w:type="spellEnd"/>
      <w:r w:rsidRPr="005A120C">
        <w:t xml:space="preserve"> FX pull-down menu option of “Open" forces the Capo to remain open. The remaining pull-down menu options select one of the 20 frets (frets numbers marked with *, or ** correspond to the frets marked on the RealEight fretboard).</w:t>
      </w:r>
    </w:p>
    <w:p w14:paraId="0383FFA8" w14:textId="77777777" w:rsidR="00024F3D" w:rsidRDefault="00024F3D" w:rsidP="00024F3D">
      <w:pPr>
        <w:spacing w:before="120"/>
      </w:pPr>
      <w:proofErr w:type="spellStart"/>
      <w:r w:rsidRPr="0066651C">
        <w:rPr>
          <w:b/>
        </w:rPr>
        <w:t>PickPosition</w:t>
      </w:r>
      <w:proofErr w:type="spellEnd"/>
      <w:r w:rsidRPr="0066651C">
        <w:rPr>
          <w:b/>
        </w:rPr>
        <w:t xml:space="preserve"> FX</w:t>
      </w:r>
      <w:r w:rsidRPr="0066651C">
        <w:t xml:space="preserve"> controls the position of the pick on the string</w:t>
      </w:r>
      <w:r>
        <w:t>s</w:t>
      </w:r>
      <w:r w:rsidRPr="0066651C">
        <w:t xml:space="preserve"> </w:t>
      </w:r>
      <w:r>
        <w:t>to provide</w:t>
      </w:r>
      <w:r w:rsidRPr="0066651C">
        <w:t xml:space="preserve"> different sound</w:t>
      </w:r>
      <w:r>
        <w:t xml:space="preserve"> (farther or closer to the bridge).  </w:t>
      </w:r>
      <w:r w:rsidRPr="0066651C">
        <w:t xml:space="preserve">The </w:t>
      </w:r>
      <w:proofErr w:type="spellStart"/>
      <w:r w:rsidRPr="0066651C">
        <w:t>PickPosition</w:t>
      </w:r>
      <w:proofErr w:type="spellEnd"/>
      <w:r w:rsidRPr="0066651C">
        <w:t xml:space="preserve"> numeric box ranges from -7 to +7.   The </w:t>
      </w:r>
      <w:r>
        <w:t>Pick P</w:t>
      </w:r>
      <w:r w:rsidRPr="0066651C">
        <w:t>osition can also b</w:t>
      </w:r>
      <w:r>
        <w:t xml:space="preserve">e changed via the main </w:t>
      </w:r>
      <w:r w:rsidR="00E1407A">
        <w:t>RealEight</w:t>
      </w:r>
      <w:r w:rsidRPr="0066651C">
        <w:t xml:space="preserve"> window by clicking and dragging the </w:t>
      </w:r>
      <w:r>
        <w:t>pick to the left or right</w:t>
      </w:r>
      <w:r w:rsidRPr="0066651C">
        <w:t xml:space="preserve"> on the high E-string.</w:t>
      </w:r>
    </w:p>
    <w:p w14:paraId="79F37F88" w14:textId="77777777" w:rsidR="00024F3D" w:rsidRDefault="00024F3D" w:rsidP="00024F3D">
      <w:pPr>
        <w:spacing w:before="120"/>
      </w:pPr>
      <w:r>
        <w:rPr>
          <w:b/>
        </w:rPr>
        <w:t xml:space="preserve">String Select FX </w:t>
      </w:r>
      <w:r>
        <w:t>allows to manually select the needed string, which lets you play as many notes on the selected string as possible for the string range.</w:t>
      </w:r>
    </w:p>
    <w:p w14:paraId="0D708AC2" w14:textId="77777777" w:rsidR="000F70F1" w:rsidRPr="00CF2529" w:rsidRDefault="000F70F1" w:rsidP="000F70F1">
      <w:pPr>
        <w:spacing w:before="120"/>
      </w:pPr>
      <w:r w:rsidRPr="00CF2529">
        <w:rPr>
          <w:b/>
        </w:rPr>
        <w:t>Wah-Wah FX</w:t>
      </w:r>
      <w:r w:rsidRPr="00CF2529">
        <w:t xml:space="preserve"> provides a traditional guitar wah-wah pedal effect. The Wah-Wah FX pull-down menu options for control are: MIDI-Control, Auto Positive, Auto Negative and Modulation. Wah-Wah FX parameters can be modified in the </w:t>
      </w:r>
      <w:r w:rsidRPr="00CF2529">
        <w:lastRenderedPageBreak/>
        <w:t xml:space="preserve">Wah-Wah panel accessible from Right Menu bar in the upper right corner of the </w:t>
      </w:r>
      <w:r w:rsidR="00E1407A">
        <w:t>RealEight</w:t>
      </w:r>
      <w:r w:rsidRPr="00CF2529">
        <w:t xml:space="preserve"> window.</w:t>
      </w:r>
    </w:p>
    <w:p w14:paraId="3187DBD1" w14:textId="77777777" w:rsidR="000F70F1" w:rsidRPr="00CF2529" w:rsidRDefault="000F70F1" w:rsidP="000F70F1">
      <w:pPr>
        <w:spacing w:before="120"/>
      </w:pPr>
      <w:proofErr w:type="spellStart"/>
      <w:r w:rsidRPr="00CF2529">
        <w:rPr>
          <w:b/>
        </w:rPr>
        <w:t>Violining</w:t>
      </w:r>
      <w:proofErr w:type="spellEnd"/>
      <w:r w:rsidRPr="00CF2529">
        <w:rPr>
          <w:b/>
        </w:rPr>
        <w:t xml:space="preserve"> FX</w:t>
      </w:r>
      <w:r w:rsidRPr="00CF2529">
        <w:t xml:space="preserve"> provides a volume swell with a smooth attack. The </w:t>
      </w:r>
      <w:proofErr w:type="spellStart"/>
      <w:r w:rsidRPr="00CF2529">
        <w:t>Violining</w:t>
      </w:r>
      <w:proofErr w:type="spellEnd"/>
      <w:r w:rsidRPr="00CF2529">
        <w:t xml:space="preserve"> FX slider controls the swell time.</w:t>
      </w:r>
    </w:p>
    <w:p w14:paraId="4408A243" w14:textId="77777777" w:rsidR="000F70F1" w:rsidRPr="00CF2529" w:rsidRDefault="000F70F1" w:rsidP="000F70F1">
      <w:pPr>
        <w:spacing w:before="120"/>
      </w:pPr>
      <w:proofErr w:type="spellStart"/>
      <w:r w:rsidRPr="00CF2529">
        <w:rPr>
          <w:b/>
        </w:rPr>
        <w:t>Sustainer</w:t>
      </w:r>
      <w:proofErr w:type="spellEnd"/>
      <w:r w:rsidRPr="00CF2529">
        <w:rPr>
          <w:b/>
        </w:rPr>
        <w:t xml:space="preserve"> (trigger) FX</w:t>
      </w:r>
      <w:r w:rsidRPr="00CF2529">
        <w:t xml:space="preserve"> triggers a ‘</w:t>
      </w:r>
      <w:proofErr w:type="spellStart"/>
      <w:r w:rsidRPr="00CF2529">
        <w:t>sustainer</w:t>
      </w:r>
      <w:proofErr w:type="spellEnd"/>
      <w:r w:rsidRPr="00CF2529">
        <w:t>’ effect for any notes currently being played in the Main zone.  The sound swells with every key press and can sustain as long as you trigger the effect.</w:t>
      </w:r>
    </w:p>
    <w:p w14:paraId="1A45CD2B" w14:textId="77777777" w:rsidR="000F70F1" w:rsidRPr="00CF2529" w:rsidRDefault="000F70F1" w:rsidP="000F70F1">
      <w:pPr>
        <w:spacing w:before="120"/>
      </w:pPr>
      <w:proofErr w:type="spellStart"/>
      <w:r w:rsidRPr="00CF2529">
        <w:rPr>
          <w:b/>
        </w:rPr>
        <w:t>FeedBacker</w:t>
      </w:r>
      <w:proofErr w:type="spellEnd"/>
      <w:r w:rsidRPr="00CF2529">
        <w:rPr>
          <w:b/>
        </w:rPr>
        <w:t xml:space="preserve"> (trigger) FX</w:t>
      </w:r>
      <w:r w:rsidRPr="00CF2529">
        <w:t xml:space="preserve"> triggers </w:t>
      </w:r>
      <w:proofErr w:type="gramStart"/>
      <w:r w:rsidRPr="00CF2529">
        <w:t>a harmonic feedback</w:t>
      </w:r>
      <w:proofErr w:type="gramEnd"/>
      <w:r w:rsidRPr="00CF2529">
        <w:t xml:space="preserve"> for the note(s) being played in the Main zone (for the last in time pressed note in case of a chord). The </w:t>
      </w:r>
      <w:proofErr w:type="spellStart"/>
      <w:r w:rsidRPr="00CF2529">
        <w:t>FeedBacker</w:t>
      </w:r>
      <w:proofErr w:type="spellEnd"/>
      <w:r w:rsidRPr="00CF2529">
        <w:t xml:space="preserve"> FX pull-down menu provides the following harmonic selections: 8 (octave), 5’ (octave and a fifth), 8’ (two octaves), 5’’ (2 two octaves and a fifth), 8'' (three octaves), and 5’’’ (three octaves and a fifth).</w:t>
      </w:r>
    </w:p>
    <w:p w14:paraId="02DCA286" w14:textId="77777777" w:rsidR="00024F3D" w:rsidRPr="00000DAB" w:rsidRDefault="00024F3D" w:rsidP="00024F3D">
      <w:pPr>
        <w:spacing w:before="120"/>
      </w:pPr>
      <w:proofErr w:type="spellStart"/>
      <w:r w:rsidRPr="00000DAB">
        <w:rPr>
          <w:b/>
        </w:rPr>
        <w:t>ChuckaFull</w:t>
      </w:r>
      <w:proofErr w:type="spellEnd"/>
      <w:r w:rsidRPr="00000DAB">
        <w:rPr>
          <w:b/>
        </w:rPr>
        <w:t xml:space="preserve"> FX</w:t>
      </w:r>
      <w:r w:rsidRPr="00000DAB">
        <w:t xml:space="preserve"> provides muted chords in 4ths </w:t>
      </w:r>
      <w:r>
        <w:t xml:space="preserve">(so called, chucks) </w:t>
      </w:r>
      <w:r w:rsidRPr="00000DAB">
        <w:t>played in the Main zone</w:t>
      </w:r>
      <w:r>
        <w:t xml:space="preserve"> which emulates ‘</w:t>
      </w:r>
      <w:proofErr w:type="spellStart"/>
      <w:r>
        <w:t>chucka-chucka</w:t>
      </w:r>
      <w:proofErr w:type="spellEnd"/>
      <w:r>
        <w:t xml:space="preserve">’ guitar technique. </w:t>
      </w:r>
      <w:r w:rsidRPr="00000DAB">
        <w:t>Main zone is in mono mode with each key triggering individual chord</w:t>
      </w:r>
      <w:r>
        <w:t xml:space="preserve">/fret. </w:t>
      </w:r>
      <w:r w:rsidRPr="00000DAB">
        <w:t xml:space="preserve">With notes played from E3 and higher, </w:t>
      </w:r>
      <w:proofErr w:type="spellStart"/>
      <w:r w:rsidRPr="00000DAB">
        <w:t>ChuckaFull</w:t>
      </w:r>
      <w:proofErr w:type="spellEnd"/>
      <w:r w:rsidRPr="00000DAB">
        <w:t xml:space="preserve"> FX chords will move higher with each inc</w:t>
      </w:r>
      <w:r>
        <w:t>reased semi-tone along the fret</w:t>
      </w:r>
      <w:r w:rsidRPr="00000DAB">
        <w:t>board. Right Repeat zone keys repeat the chords played in Main zone and can alternate</w:t>
      </w:r>
      <w:r>
        <w:t xml:space="preserve"> between two string groups</w:t>
      </w:r>
      <w:r w:rsidRPr="00000DAB">
        <w:t xml:space="preserve">: D#5 through F#5 trigger lower strings (5-4-3 strings), and G5 and higher trigger </w:t>
      </w:r>
      <w:r>
        <w:t xml:space="preserve">upper strings (3-2-1 strings). </w:t>
      </w:r>
      <w:r w:rsidRPr="00000DAB">
        <w:t>Left Repeat keys (D#1 and lower) repeat the last layer produced in Right Repeat zone.</w:t>
      </w:r>
    </w:p>
    <w:p w14:paraId="65538F1F" w14:textId="77777777" w:rsidR="00024F3D" w:rsidRDefault="00024F3D" w:rsidP="00024F3D">
      <w:pPr>
        <w:spacing w:before="120"/>
      </w:pPr>
      <w:proofErr w:type="spellStart"/>
      <w:r w:rsidRPr="00000DAB">
        <w:rPr>
          <w:b/>
        </w:rPr>
        <w:t>ChuckaMuteKeys</w:t>
      </w:r>
      <w:proofErr w:type="spellEnd"/>
      <w:r w:rsidRPr="00000DAB">
        <w:rPr>
          <w:b/>
        </w:rPr>
        <w:t xml:space="preserve"> FX</w:t>
      </w:r>
      <w:r w:rsidRPr="00000DAB">
        <w:t xml:space="preserve"> provides muted chords in 4ths with Black Repeat (Mute) keys (Main zone and white keys of Repeat zo</w:t>
      </w:r>
      <w:r>
        <w:t xml:space="preserve">ne continue to work normally). </w:t>
      </w:r>
      <w:r w:rsidRPr="00000DAB">
        <w:t>Right Repeat zone Mute keys can alternate</w:t>
      </w:r>
      <w:r>
        <w:t xml:space="preserve"> between two string groups</w:t>
      </w:r>
      <w:r w:rsidRPr="00000DAB">
        <w:t xml:space="preserve">: D#5 through F#5 trigger lower strings (5-4-3 strings), A#5 and higher trigger upper strings (3-2-1 strings), and Left Mute keys (D#1, C#1, etc..) </w:t>
      </w:r>
      <w:r w:rsidRPr="009946CF">
        <w:t>repeat the last layer produced in Right Repeat zone</w:t>
      </w:r>
      <w:r>
        <w:t>.</w:t>
      </w:r>
    </w:p>
    <w:p w14:paraId="51A68B0E" w14:textId="77777777" w:rsidR="00024F3D" w:rsidRDefault="00024F3D" w:rsidP="00024F3D">
      <w:pPr>
        <w:spacing w:before="120"/>
      </w:pPr>
      <w:proofErr w:type="spellStart"/>
      <w:r w:rsidRPr="00000DAB">
        <w:rPr>
          <w:b/>
        </w:rPr>
        <w:t>ChuckaVeloLayers</w:t>
      </w:r>
      <w:proofErr w:type="spellEnd"/>
      <w:r w:rsidRPr="00000DAB">
        <w:rPr>
          <w:b/>
        </w:rPr>
        <w:t xml:space="preserve"> FX</w:t>
      </w:r>
      <w:r w:rsidRPr="00000DAB">
        <w:t xml:space="preserve"> provides muted chords in 4ths played in the Main zone similar to </w:t>
      </w:r>
      <w:proofErr w:type="spellStart"/>
      <w:r w:rsidRPr="00000DAB">
        <w:t>ChuckaFull</w:t>
      </w:r>
      <w:proofErr w:type="spellEnd"/>
      <w:r w:rsidRPr="00000DAB">
        <w:t xml:space="preserve"> FX, however can produce 3 </w:t>
      </w:r>
      <w:proofErr w:type="gramStart"/>
      <w:r w:rsidRPr="00000DAB">
        <w:t>v</w:t>
      </w:r>
      <w:r>
        <w:t>elocity controlled</w:t>
      </w:r>
      <w:proofErr w:type="gramEnd"/>
      <w:r>
        <w:t xml:space="preserve"> string groups </w:t>
      </w:r>
      <w:r w:rsidRPr="00000DAB">
        <w:t>by any key of the whole range.</w:t>
      </w:r>
      <w:r>
        <w:t xml:space="preserve"> Low velocity strokes trigger 5-4-3 string layer, middle velocity strokes trigger 4-3-2 strings layer, while high velocity strokes trigger 3-2-1 string layer (the higher velocity value - the higher string group is triggered).</w:t>
      </w:r>
    </w:p>
    <w:p w14:paraId="7D316D0D" w14:textId="77777777" w:rsidR="00024F3D" w:rsidRPr="002A4456" w:rsidRDefault="00024F3D" w:rsidP="00024F3D">
      <w:pPr>
        <w:spacing w:before="120"/>
      </w:pPr>
      <w:r>
        <w:rPr>
          <w:b/>
        </w:rPr>
        <w:t xml:space="preserve">Mode Toggle </w:t>
      </w:r>
      <w:r w:rsidRPr="00DD254F">
        <w:rPr>
          <w:b/>
        </w:rPr>
        <w:t>FX</w:t>
      </w:r>
      <w:r w:rsidRPr="00DD254F">
        <w:t xml:space="preserve"> </w:t>
      </w:r>
      <w:r>
        <w:t xml:space="preserve">toggles from Solo mode to Chords, </w:t>
      </w:r>
      <w:proofErr w:type="spellStart"/>
      <w:r>
        <w:t>Bass&amp;Chord</w:t>
      </w:r>
      <w:proofErr w:type="spellEnd"/>
      <w:r>
        <w:t xml:space="preserve">, or </w:t>
      </w:r>
      <w:proofErr w:type="spellStart"/>
      <w:r>
        <w:t>Bass&amp;Pick</w:t>
      </w:r>
      <w:proofErr w:type="spellEnd"/>
      <w:r>
        <w:t xml:space="preserve"> mode and back to Solo.</w:t>
      </w:r>
    </w:p>
    <w:p w14:paraId="6C318B2C" w14:textId="77777777" w:rsidR="00024F3D" w:rsidRDefault="00024F3D" w:rsidP="00024F3D">
      <w:pPr>
        <w:spacing w:before="120"/>
      </w:pPr>
      <w:r w:rsidRPr="005E2E16">
        <w:rPr>
          <w:b/>
        </w:rPr>
        <w:t>Velo &gt; FX</w:t>
      </w:r>
      <w:r w:rsidRPr="005E2E16">
        <w:t xml:space="preserve"> act</w:t>
      </w:r>
      <w:r>
        <w:t>ivates higher Velocity Switch FX selected in Higher Velocity Switch box.</w:t>
      </w:r>
    </w:p>
    <w:p w14:paraId="43B51623" w14:textId="77777777" w:rsidR="00024F3D" w:rsidRDefault="00024F3D" w:rsidP="005357DB">
      <w:pPr>
        <w:spacing w:before="120"/>
      </w:pPr>
      <w:r w:rsidRPr="005E2E16">
        <w:rPr>
          <w:b/>
        </w:rPr>
        <w:t>Velo &lt; FX</w:t>
      </w:r>
      <w:r>
        <w:t xml:space="preserve"> a</w:t>
      </w:r>
      <w:r w:rsidRPr="005E2E16">
        <w:t>ctivates lower Velocity</w:t>
      </w:r>
      <w:r>
        <w:t xml:space="preserve"> </w:t>
      </w:r>
      <w:r w:rsidRPr="005E2E16">
        <w:t>Switch FX</w:t>
      </w:r>
      <w:r>
        <w:t xml:space="preserve"> selected in Lower Velocity Switch box.</w:t>
      </w:r>
    </w:p>
    <w:p w14:paraId="151F1FFF" w14:textId="77777777" w:rsidR="00DB0EB1" w:rsidRPr="005360E8" w:rsidRDefault="00DB0EB1" w:rsidP="005357DB">
      <w:pPr>
        <w:spacing w:before="120"/>
      </w:pPr>
      <w:r w:rsidRPr="005360E8">
        <w:rPr>
          <w:b/>
        </w:rPr>
        <w:t>Transpose</w:t>
      </w:r>
      <w:r w:rsidRPr="005360E8">
        <w:t xml:space="preserve"> </w:t>
      </w:r>
      <w:r w:rsidRPr="005360E8">
        <w:rPr>
          <w:b/>
        </w:rPr>
        <w:t>FX</w:t>
      </w:r>
      <w:r w:rsidRPr="005360E8">
        <w:t xml:space="preserve"> - transposes all notes by the selected interval (+/- 3 octaves)</w:t>
      </w:r>
    </w:p>
    <w:p w14:paraId="661B46F6" w14:textId="77777777" w:rsidR="00DB0EB1" w:rsidRPr="005360E8" w:rsidRDefault="00DB0EB1" w:rsidP="00DB0EB1">
      <w:pPr>
        <w:autoSpaceDE w:val="0"/>
        <w:autoSpaceDN w:val="0"/>
        <w:adjustRightInd w:val="0"/>
      </w:pPr>
      <w:r w:rsidRPr="005360E8">
        <w:rPr>
          <w:b/>
        </w:rPr>
        <w:t>Fret Noise (trigger)</w:t>
      </w:r>
      <w:r w:rsidRPr="005360E8">
        <w:t xml:space="preserve"> </w:t>
      </w:r>
      <w:r w:rsidRPr="005360E8">
        <w:rPr>
          <w:b/>
        </w:rPr>
        <w:t xml:space="preserve">FX </w:t>
      </w:r>
      <w:r w:rsidRPr="005360E8">
        <w:t>triggers Fret</w:t>
      </w:r>
      <w:r w:rsidR="0063398A" w:rsidRPr="005360E8">
        <w:t xml:space="preserve"> </w:t>
      </w:r>
      <w:r w:rsidRPr="005360E8">
        <w:t>Noise sound. Enabling the FX will switch off the</w:t>
      </w:r>
    </w:p>
    <w:p w14:paraId="3F7E3697" w14:textId="77777777" w:rsidR="00DB0EB1" w:rsidRPr="00DB0EB1" w:rsidRDefault="00DB0EB1" w:rsidP="00DB0EB1">
      <w:pPr>
        <w:spacing w:before="120"/>
      </w:pPr>
      <w:r w:rsidRPr="005360E8">
        <w:lastRenderedPageBreak/>
        <w:t>automatic Fret</w:t>
      </w:r>
      <w:r w:rsidR="0063398A" w:rsidRPr="005360E8">
        <w:t xml:space="preserve"> </w:t>
      </w:r>
      <w:r w:rsidRPr="005360E8">
        <w:t>Noise generating on note-offs.</w:t>
      </w:r>
    </w:p>
    <w:p w14:paraId="680115EC" w14:textId="77777777" w:rsidR="00847115" w:rsidRPr="008D38F7" w:rsidRDefault="00847115" w:rsidP="00847115">
      <w:bookmarkStart w:id="264" w:name="_Toc308106866"/>
      <w:proofErr w:type="spellStart"/>
      <w:r w:rsidRPr="008D38F7">
        <w:rPr>
          <w:b/>
        </w:rPr>
        <w:t>Multi mode</w:t>
      </w:r>
      <w:proofErr w:type="spellEnd"/>
      <w:r w:rsidRPr="008D38F7">
        <w:t xml:space="preserve"> </w:t>
      </w:r>
      <w:r w:rsidRPr="008D38F7">
        <w:rPr>
          <w:b/>
        </w:rPr>
        <w:t>FX</w:t>
      </w:r>
      <w:r w:rsidRPr="008D38F7">
        <w:t>- switches from Solo to Multi mode.</w:t>
      </w:r>
    </w:p>
    <w:p w14:paraId="0CB2DB20" w14:textId="77777777" w:rsidR="00847115" w:rsidRPr="008D38F7" w:rsidRDefault="00847115" w:rsidP="00847115">
      <w:r w:rsidRPr="008D38F7">
        <w:rPr>
          <w:b/>
        </w:rPr>
        <w:t xml:space="preserve">Melody (octave) FX </w:t>
      </w:r>
      <w:r w:rsidRPr="008D38F7">
        <w:t>– transposes Melody notes.</w:t>
      </w:r>
    </w:p>
    <w:p w14:paraId="448D0CAD" w14:textId="77777777" w:rsidR="00847115" w:rsidRPr="008D38F7" w:rsidRDefault="00847115" w:rsidP="00847115">
      <w:r w:rsidRPr="008D38F7">
        <w:rPr>
          <w:b/>
        </w:rPr>
        <w:t>Melody FX</w:t>
      </w:r>
      <w:r w:rsidRPr="008D38F7">
        <w:t xml:space="preserve"> – switches from chord to Melody setup.</w:t>
      </w:r>
    </w:p>
    <w:p w14:paraId="722C2F92" w14:textId="77777777" w:rsidR="00847115" w:rsidRPr="008D38F7" w:rsidRDefault="00847115" w:rsidP="00847115">
      <w:r w:rsidRPr="008D38F7">
        <w:rPr>
          <w:b/>
        </w:rPr>
        <w:t>Bass FX</w:t>
      </w:r>
      <w:r w:rsidRPr="008D38F7">
        <w:t xml:space="preserve"> - switches from chord to Bass setup.</w:t>
      </w:r>
    </w:p>
    <w:p w14:paraId="2429F55E" w14:textId="77777777" w:rsidR="00847115" w:rsidRPr="008D38F7" w:rsidRDefault="00847115" w:rsidP="00847115">
      <w:r w:rsidRPr="008D38F7">
        <w:rPr>
          <w:b/>
        </w:rPr>
        <w:t>String Keys</w:t>
      </w:r>
      <w:r w:rsidRPr="008D38F7">
        <w:t xml:space="preserve"> FX – switches on String Keys.</w:t>
      </w:r>
    </w:p>
    <w:p w14:paraId="78B6DE67" w14:textId="77777777" w:rsidR="00847115" w:rsidRPr="008D38F7" w:rsidRDefault="00847115" w:rsidP="00847115">
      <w:r w:rsidRPr="008D38F7">
        <w:rPr>
          <w:b/>
        </w:rPr>
        <w:t xml:space="preserve">Chords FX </w:t>
      </w:r>
      <w:r w:rsidRPr="008D38F7">
        <w:t>- switches on Chords setup (when activated Main zone keys are in Melody mode).</w:t>
      </w:r>
    </w:p>
    <w:p w14:paraId="1A7F0BA8" w14:textId="77777777" w:rsidR="00847115" w:rsidRPr="008D38F7" w:rsidRDefault="00847115" w:rsidP="00847115">
      <w:r w:rsidRPr="008D38F7">
        <w:rPr>
          <w:b/>
        </w:rPr>
        <w:t>Hammer-On FX</w:t>
      </w:r>
      <w:r w:rsidRPr="008D38F7">
        <w:t xml:space="preserve"> - produces automatic Hammer-On in chords.</w:t>
      </w:r>
    </w:p>
    <w:p w14:paraId="16EEF7C9" w14:textId="77777777" w:rsidR="00847115" w:rsidRPr="008D38F7" w:rsidRDefault="00847115" w:rsidP="00847115">
      <w:r w:rsidRPr="008D38F7">
        <w:rPr>
          <w:b/>
        </w:rPr>
        <w:t>Pre-Hammer FX</w:t>
      </w:r>
      <w:r w:rsidRPr="008D38F7">
        <w:t xml:space="preserve"> – produces pre-hammered chord.</w:t>
      </w:r>
    </w:p>
    <w:p w14:paraId="68A4A5FF" w14:textId="77777777" w:rsidR="00847115" w:rsidRPr="008D38F7" w:rsidRDefault="00847115" w:rsidP="00847115">
      <w:r w:rsidRPr="008D38F7">
        <w:rPr>
          <w:b/>
        </w:rPr>
        <w:t>Pull-Off (trigger) FX</w:t>
      </w:r>
      <w:r w:rsidRPr="008D38F7">
        <w:t xml:space="preserve"> - produces pull-off in chord.</w:t>
      </w:r>
    </w:p>
    <w:p w14:paraId="0F810886" w14:textId="77777777" w:rsidR="00847115" w:rsidRPr="008D38F7" w:rsidRDefault="00847115" w:rsidP="00847115">
      <w:r w:rsidRPr="008D38F7">
        <w:rPr>
          <w:b/>
        </w:rPr>
        <w:t>Harmonics (Melody) FX</w:t>
      </w:r>
      <w:r w:rsidRPr="008D38F7">
        <w:t xml:space="preserve"> – switches from chords to Melody with Harmonics sound.</w:t>
      </w:r>
    </w:p>
    <w:p w14:paraId="6430AAD5" w14:textId="77777777" w:rsidR="00847115" w:rsidRPr="008D38F7" w:rsidRDefault="00847115" w:rsidP="00847115">
      <w:pPr>
        <w:rPr>
          <w:b/>
        </w:rPr>
      </w:pPr>
      <w:r w:rsidRPr="008D38F7">
        <w:rPr>
          <w:b/>
        </w:rPr>
        <w:t xml:space="preserve">Harmonics FX </w:t>
      </w:r>
      <w:r w:rsidRPr="008D38F7">
        <w:t>– switches on Harmonics sound for chords.</w:t>
      </w:r>
    </w:p>
    <w:p w14:paraId="3A16A963" w14:textId="77777777" w:rsidR="00847115" w:rsidRPr="008D38F7" w:rsidRDefault="00847115" w:rsidP="00847115">
      <w:r w:rsidRPr="008D38F7">
        <w:rPr>
          <w:b/>
        </w:rPr>
        <w:t xml:space="preserve">Mute chords </w:t>
      </w:r>
      <w:r w:rsidRPr="008D38F7">
        <w:t>- switches on Muted sound for chords.</w:t>
      </w:r>
    </w:p>
    <w:p w14:paraId="126D060C" w14:textId="77777777" w:rsidR="00847115" w:rsidRPr="008D38F7" w:rsidRDefault="00847115" w:rsidP="00847115">
      <w:r w:rsidRPr="008D38F7">
        <w:rPr>
          <w:b/>
        </w:rPr>
        <w:t>Bridge Mute chords</w:t>
      </w:r>
      <w:r w:rsidRPr="008D38F7">
        <w:t xml:space="preserve"> - switches on Bridge Muted sound for chords.</w:t>
      </w:r>
    </w:p>
    <w:p w14:paraId="7B8DADFB" w14:textId="77777777" w:rsidR="00847115" w:rsidRPr="008D38F7" w:rsidRDefault="00847115" w:rsidP="00847115">
      <w:r w:rsidRPr="008D38F7">
        <w:rPr>
          <w:b/>
        </w:rPr>
        <w:t>Slider FX</w:t>
      </w:r>
      <w:r w:rsidRPr="008D38F7">
        <w:t xml:space="preserve"> - produces automatic pitch bends from pre-hammer notes to initial chord notes in chords.</w:t>
      </w:r>
    </w:p>
    <w:p w14:paraId="05587C29" w14:textId="77777777" w:rsidR="00847115" w:rsidRPr="008D38F7" w:rsidRDefault="00847115" w:rsidP="00847115">
      <w:r w:rsidRPr="008D38F7">
        <w:rPr>
          <w:b/>
        </w:rPr>
        <w:t xml:space="preserve">Strum </w:t>
      </w:r>
      <w:r w:rsidRPr="008D38F7">
        <w:t>- allows to assign Up/Down strum, or Up/Down Muted strum on any key of Repeat zone. Example: if you use String keys you can assign any desired Strum and Muted Strum combination on Black keys of Strings zone and play strums without moving your hand to Strum keys section.</w:t>
      </w:r>
    </w:p>
    <w:p w14:paraId="2E9FDBAE" w14:textId="77777777" w:rsidR="00847115" w:rsidRPr="008D38F7" w:rsidRDefault="00847115" w:rsidP="00847115">
      <w:r w:rsidRPr="008D38F7">
        <w:rPr>
          <w:b/>
        </w:rPr>
        <w:t>Floating Strings</w:t>
      </w:r>
      <w:r w:rsidRPr="008D38F7">
        <w:t xml:space="preserve"> </w:t>
      </w:r>
      <w:r w:rsidRPr="008D38F7">
        <w:rPr>
          <w:b/>
        </w:rPr>
        <w:t>FX</w:t>
      </w:r>
      <w:r w:rsidRPr="008D38F7">
        <w:t xml:space="preserve"> - switches on String keys (white keys) in Main zone starting from Root or Lowest note of the played chord. That allows you to pick String keys without moving hand to Repeat zone section. In case of #/b Root or Lowest note of the chord (Bb, F#, etc..), String keys will start on the lower </w:t>
      </w:r>
      <w:proofErr w:type="spellStart"/>
      <w:r w:rsidRPr="008D38F7">
        <w:t>neighbor</w:t>
      </w:r>
      <w:proofErr w:type="spellEnd"/>
      <w:r w:rsidRPr="008D38F7">
        <w:t xml:space="preserve"> white key.</w:t>
      </w:r>
    </w:p>
    <w:p w14:paraId="45BB712F" w14:textId="77777777" w:rsidR="00441A55" w:rsidRPr="00CF2529" w:rsidRDefault="00441A55" w:rsidP="005360E8">
      <w:pPr>
        <w:pStyle w:val="Heading3"/>
      </w:pPr>
      <w:r w:rsidRPr="00CF2529">
        <w:t>MIDI controller additional FXs</w:t>
      </w:r>
      <w:bookmarkEnd w:id="264"/>
    </w:p>
    <w:bookmarkEnd w:id="262"/>
    <w:p w14:paraId="42F20326" w14:textId="77777777" w:rsidR="008F32DE" w:rsidRPr="00CF2529" w:rsidRDefault="00ED7280" w:rsidP="00D27488">
      <w:pPr>
        <w:spacing w:before="120"/>
      </w:pPr>
      <w:proofErr w:type="spellStart"/>
      <w:r w:rsidRPr="00CF2529">
        <w:rPr>
          <w:b/>
        </w:rPr>
        <w:t>MonoBend</w:t>
      </w:r>
      <w:proofErr w:type="spellEnd"/>
      <w:r w:rsidR="004D3FF8" w:rsidRPr="00CF2529">
        <w:rPr>
          <w:b/>
        </w:rPr>
        <w:t xml:space="preserve"> FX</w:t>
      </w:r>
      <w:r w:rsidRPr="00CF2529">
        <w:rPr>
          <w:b/>
        </w:rPr>
        <w:t xml:space="preserve"> </w:t>
      </w:r>
      <w:r w:rsidRPr="00CF2529">
        <w:t>(Pitch Bender and Modulation Wheel)</w:t>
      </w:r>
      <w:r w:rsidRPr="00CF2529">
        <w:rPr>
          <w:b/>
        </w:rPr>
        <w:t xml:space="preserve"> </w:t>
      </w:r>
      <w:r w:rsidRPr="00CF2529">
        <w:t>applies pitch bending</w:t>
      </w:r>
      <w:r w:rsidR="00AB3C2B" w:rsidRPr="00CF2529">
        <w:t>:</w:t>
      </w:r>
      <w:r w:rsidRPr="00CF2529">
        <w:t xml:space="preserve"> </w:t>
      </w:r>
      <w:r w:rsidR="00AB3C2B" w:rsidRPr="00CF2529">
        <w:t xml:space="preserve">a) </w:t>
      </w:r>
      <w:r w:rsidRPr="00CF2529">
        <w:t>only to the lowest of simultaneously played notes</w:t>
      </w:r>
      <w:r w:rsidR="00AB3C2B" w:rsidRPr="00CF2529">
        <w:t>,</w:t>
      </w:r>
      <w:r w:rsidRPr="00CF2529">
        <w:t xml:space="preserve"> </w:t>
      </w:r>
      <w:r w:rsidR="00AB3C2B" w:rsidRPr="00CF2529">
        <w:t xml:space="preserve">b) only to the first bent and held note, </w:t>
      </w:r>
      <w:r w:rsidRPr="00CF2529">
        <w:t xml:space="preserve">allowing to emulate guitar specific single-string bending techniques: Unison Bend, Bend/Release combined with sustained note(s), etc… </w:t>
      </w:r>
    </w:p>
    <w:p w14:paraId="596F91EF" w14:textId="77777777" w:rsidR="00ED7280" w:rsidRPr="00CF2529" w:rsidRDefault="008F32DE" w:rsidP="00D27488">
      <w:pPr>
        <w:spacing w:before="120"/>
      </w:pPr>
      <w:r w:rsidRPr="00CF2529">
        <w:rPr>
          <w:i/>
        </w:rPr>
        <w:t>Example 1</w:t>
      </w:r>
      <w:r w:rsidRPr="00CF2529">
        <w:t xml:space="preserve"> - assign </w:t>
      </w:r>
      <w:proofErr w:type="spellStart"/>
      <w:r w:rsidRPr="00CF2529">
        <w:t>MonoBend</w:t>
      </w:r>
      <w:proofErr w:type="spellEnd"/>
      <w:r w:rsidRPr="00CF2529">
        <w:t xml:space="preserve"> to </w:t>
      </w:r>
      <w:proofErr w:type="spellStart"/>
      <w:proofErr w:type="gramStart"/>
      <w:r w:rsidRPr="00CF2529">
        <w:t>P.Bender</w:t>
      </w:r>
      <w:proofErr w:type="spellEnd"/>
      <w:proofErr w:type="gramEnd"/>
      <w:r w:rsidRPr="00CF2529">
        <w:t>, press and h</w:t>
      </w:r>
      <w:r w:rsidR="00B41115">
        <w:t>old 2-3 notes in Main zone, then</w:t>
      </w:r>
      <w:r w:rsidRPr="00CF2529">
        <w:t xml:space="preserve"> move </w:t>
      </w:r>
      <w:proofErr w:type="spellStart"/>
      <w:r w:rsidRPr="00CF2529">
        <w:t>P.Bender</w:t>
      </w:r>
      <w:proofErr w:type="spellEnd"/>
      <w:r w:rsidRPr="00CF2529">
        <w:t xml:space="preserve"> - only the lower note will be bent</w:t>
      </w:r>
      <w:r w:rsidR="00AB3C2B" w:rsidRPr="00CF2529">
        <w:t xml:space="preserve"> (if you then move </w:t>
      </w:r>
      <w:proofErr w:type="spellStart"/>
      <w:r w:rsidR="00AB3C2B" w:rsidRPr="00CF2529">
        <w:t>P.Bender</w:t>
      </w:r>
      <w:proofErr w:type="spellEnd"/>
      <w:r w:rsidR="00AB3C2B" w:rsidRPr="00CF2529">
        <w:t xml:space="preserve"> back while holding all played notes only the first note will be affected)</w:t>
      </w:r>
      <w:r w:rsidR="00D27488" w:rsidRPr="00CF2529">
        <w:t>.</w:t>
      </w:r>
    </w:p>
    <w:p w14:paraId="283E6274" w14:textId="77777777" w:rsidR="008F32DE" w:rsidRPr="00CF2529" w:rsidRDefault="008F32DE" w:rsidP="00D27488">
      <w:pPr>
        <w:spacing w:before="120"/>
      </w:pPr>
      <w:r w:rsidRPr="00CF2529">
        <w:rPr>
          <w:i/>
        </w:rPr>
        <w:t>Example 2</w:t>
      </w:r>
      <w:r w:rsidRPr="00CF2529">
        <w:t xml:space="preserve"> - assign </w:t>
      </w:r>
      <w:proofErr w:type="spellStart"/>
      <w:r w:rsidRPr="00CF2529">
        <w:t>MonoBend</w:t>
      </w:r>
      <w:proofErr w:type="spellEnd"/>
      <w:r w:rsidRPr="00CF2529">
        <w:t xml:space="preserve"> to </w:t>
      </w:r>
      <w:proofErr w:type="spellStart"/>
      <w:proofErr w:type="gramStart"/>
      <w:r w:rsidRPr="00CF2529">
        <w:t>P.Bender</w:t>
      </w:r>
      <w:proofErr w:type="spellEnd"/>
      <w:proofErr w:type="gramEnd"/>
      <w:r w:rsidRPr="00CF2529">
        <w:t xml:space="preserve">, play a note, move </w:t>
      </w:r>
      <w:proofErr w:type="spellStart"/>
      <w:r w:rsidRPr="00CF2529">
        <w:t>P.Bender</w:t>
      </w:r>
      <w:proofErr w:type="spellEnd"/>
      <w:r w:rsidRPr="00CF2529">
        <w:t xml:space="preserve"> to bend the note, then holding the first note </w:t>
      </w:r>
      <w:r w:rsidR="00AB3C2B" w:rsidRPr="00CF2529">
        <w:t xml:space="preserve">bent </w:t>
      </w:r>
      <w:r w:rsidRPr="00CF2529">
        <w:t xml:space="preserve">play the second note higher or lower the first one - next note(s) will play their real pitch (if you then move </w:t>
      </w:r>
      <w:proofErr w:type="spellStart"/>
      <w:r w:rsidRPr="00CF2529">
        <w:t>P.Bender</w:t>
      </w:r>
      <w:proofErr w:type="spellEnd"/>
      <w:r w:rsidRPr="00CF2529">
        <w:t xml:space="preserve"> back while holding all played notes, </w:t>
      </w:r>
      <w:r w:rsidR="00AB3C2B" w:rsidRPr="00CF2529">
        <w:t>only the first previously bent note will be affected</w:t>
      </w:r>
      <w:r w:rsidRPr="00CF2529">
        <w:t>)</w:t>
      </w:r>
      <w:r w:rsidR="00D27488" w:rsidRPr="00CF2529">
        <w:t>.</w:t>
      </w:r>
    </w:p>
    <w:p w14:paraId="7C53D3CE" w14:textId="77777777" w:rsidR="00ED7280" w:rsidRPr="00CF2529" w:rsidRDefault="00ED7280" w:rsidP="00D27488">
      <w:pPr>
        <w:spacing w:before="120"/>
      </w:pPr>
      <w:proofErr w:type="spellStart"/>
      <w:r w:rsidRPr="00CF2529">
        <w:rPr>
          <w:b/>
        </w:rPr>
        <w:lastRenderedPageBreak/>
        <w:t>VeloAdd</w:t>
      </w:r>
      <w:proofErr w:type="spellEnd"/>
      <w:r w:rsidR="004D3FF8" w:rsidRPr="00CF2529">
        <w:rPr>
          <w:b/>
        </w:rPr>
        <w:t xml:space="preserve"> FX</w:t>
      </w:r>
      <w:r w:rsidRPr="00CF2529">
        <w:rPr>
          <w:b/>
        </w:rPr>
        <w:t xml:space="preserve"> </w:t>
      </w:r>
      <w:r w:rsidRPr="00CF2529">
        <w:t>(Pitch Bender)</w:t>
      </w:r>
      <w:r w:rsidR="00674C4F" w:rsidRPr="00CF2529">
        <w:t xml:space="preserve"> allows continu</w:t>
      </w:r>
      <w:r w:rsidR="004D3FF8" w:rsidRPr="00CF2529">
        <w:t>ous</w:t>
      </w:r>
      <w:r w:rsidRPr="00CF2529">
        <w:t xml:space="preserve"> add</w:t>
      </w:r>
      <w:r w:rsidR="004D3FF8" w:rsidRPr="00CF2529">
        <w:t>ing/reducing</w:t>
      </w:r>
      <w:r w:rsidRPr="00CF2529">
        <w:t xml:space="preserve"> velocity value (+/-) to the played notes</w:t>
      </w:r>
      <w:r w:rsidR="004D3FF8" w:rsidRPr="00CF2529">
        <w:t>.</w:t>
      </w:r>
    </w:p>
    <w:p w14:paraId="36F1739B" w14:textId="77777777" w:rsidR="00ED7280" w:rsidRPr="00CF2529" w:rsidRDefault="00ED7280" w:rsidP="00D27488">
      <w:pPr>
        <w:spacing w:before="120"/>
      </w:pPr>
      <w:r w:rsidRPr="00CF2529">
        <w:rPr>
          <w:b/>
        </w:rPr>
        <w:t xml:space="preserve">Slide </w:t>
      </w:r>
      <w:r w:rsidR="004D3FF8" w:rsidRPr="00CF2529">
        <w:rPr>
          <w:b/>
        </w:rPr>
        <w:t xml:space="preserve">FX </w:t>
      </w:r>
      <w:r w:rsidRPr="00CF2529">
        <w:t>(Pitch Bender and Modulation Wheel)</w:t>
      </w:r>
      <w:r w:rsidR="004D3FF8" w:rsidRPr="00CF2529">
        <w:t xml:space="preserve"> </w:t>
      </w:r>
      <w:r w:rsidRPr="00CF2529">
        <w:t xml:space="preserve">allows </w:t>
      </w:r>
      <w:r w:rsidR="004D3FF8" w:rsidRPr="00CF2529">
        <w:t>manual articulation of</w:t>
      </w:r>
      <w:r w:rsidRPr="00CF2529">
        <w:t xml:space="preserve"> Up/Down slides from/to played note(s). </w:t>
      </w:r>
    </w:p>
    <w:p w14:paraId="67ECDF31" w14:textId="77777777" w:rsidR="00D27488" w:rsidRPr="00CF2529" w:rsidRDefault="00D27488" w:rsidP="005360E8">
      <w:pPr>
        <w:pStyle w:val="Heading3"/>
      </w:pPr>
      <w:bookmarkStart w:id="265" w:name="_Toc308106867"/>
      <w:r w:rsidRPr="00CF2529">
        <w:t>Additional FXs found in Chords, Bass</w:t>
      </w:r>
      <w:r w:rsidR="00B41115">
        <w:t xml:space="preserve"> </w:t>
      </w:r>
      <w:r w:rsidRPr="00CF2529">
        <w:t>&amp;</w:t>
      </w:r>
      <w:r w:rsidR="00B41115">
        <w:t xml:space="preserve"> </w:t>
      </w:r>
      <w:r w:rsidRPr="00CF2529">
        <w:t>Chords, Bass</w:t>
      </w:r>
      <w:r w:rsidR="00B41115">
        <w:t xml:space="preserve"> </w:t>
      </w:r>
      <w:r w:rsidRPr="00CF2529">
        <w:t>&amp;</w:t>
      </w:r>
      <w:r w:rsidR="00B41115">
        <w:t xml:space="preserve"> </w:t>
      </w:r>
      <w:r w:rsidRPr="00CF2529">
        <w:t>Pick modes</w:t>
      </w:r>
      <w:bookmarkEnd w:id="265"/>
    </w:p>
    <w:p w14:paraId="053B4B7F" w14:textId="77777777" w:rsidR="00ED7280" w:rsidRPr="00CF2529" w:rsidRDefault="00ED7280" w:rsidP="00ED7280">
      <w:pPr>
        <w:spacing w:before="120"/>
      </w:pPr>
      <w:r w:rsidRPr="00CF2529">
        <w:rPr>
          <w:b/>
          <w:bCs/>
        </w:rPr>
        <w:t>Slow Strum on Higher Velo</w:t>
      </w:r>
      <w:r w:rsidRPr="00CF2529">
        <w:t xml:space="preserve"> (Velocity Switch FX) - in all chordal modes you can set a velocity value, after which slow strum will be performed when playing a chord in the Main zone</w:t>
      </w:r>
      <w:r w:rsidR="00D27488" w:rsidRPr="00CF2529">
        <w:t>.</w:t>
      </w:r>
    </w:p>
    <w:p w14:paraId="4ECC01CE" w14:textId="77777777" w:rsidR="00ED7280" w:rsidRPr="00CF2529" w:rsidRDefault="00ED7280" w:rsidP="00ED7280">
      <w:pPr>
        <w:spacing w:before="120"/>
      </w:pPr>
      <w:r w:rsidRPr="00CF2529">
        <w:rPr>
          <w:b/>
          <w:bCs/>
        </w:rPr>
        <w:t>Slow Strum on Lower Velo</w:t>
      </w:r>
      <w:r w:rsidRPr="00CF2529">
        <w:t xml:space="preserve"> (Velocity Switch FX) - in the same way you can set a velocity value below which slow strum will be perform when p</w:t>
      </w:r>
      <w:r w:rsidR="00D27488" w:rsidRPr="00CF2529">
        <w:t>laying a chord in the Main zone.</w:t>
      </w:r>
    </w:p>
    <w:p w14:paraId="036E1E4C" w14:textId="77777777" w:rsidR="00ED7280" w:rsidRPr="00CF2529" w:rsidRDefault="00ED7280" w:rsidP="00ED7280">
      <w:pPr>
        <w:spacing w:before="120"/>
      </w:pPr>
      <w:r w:rsidRPr="00CF2529">
        <w:rPr>
          <w:b/>
          <w:bCs/>
        </w:rPr>
        <w:t>Slide up</w:t>
      </w:r>
      <w:r w:rsidRPr="00CF2529">
        <w:t xml:space="preserve"> (Velocity Switch FX) produces automatic slide up TO the played note/chord</w:t>
      </w:r>
      <w:r w:rsidR="00D27488" w:rsidRPr="00CF2529">
        <w:t>.</w:t>
      </w:r>
    </w:p>
    <w:p w14:paraId="328CF0A6" w14:textId="77777777" w:rsidR="00ED7280" w:rsidRPr="00CF2529" w:rsidRDefault="00ED7280" w:rsidP="00ED7280">
      <w:pPr>
        <w:spacing w:before="120"/>
      </w:pPr>
      <w:r w:rsidRPr="00CF2529">
        <w:rPr>
          <w:b/>
          <w:bCs/>
        </w:rPr>
        <w:t>Slide down</w:t>
      </w:r>
      <w:r w:rsidRPr="00CF2529">
        <w:t xml:space="preserve"> (Velocity Switch FX) produces automatic slide do</w:t>
      </w:r>
      <w:r w:rsidR="00D27488" w:rsidRPr="00CF2529">
        <w:t>wn (Fall) FROM the played chord.</w:t>
      </w:r>
    </w:p>
    <w:p w14:paraId="63F8DC21" w14:textId="77777777" w:rsidR="00ED7280" w:rsidRPr="00CF2529" w:rsidRDefault="00ED7280" w:rsidP="00ED7280">
      <w:pPr>
        <w:spacing w:before="120"/>
      </w:pPr>
      <w:r w:rsidRPr="00CF2529">
        <w:rPr>
          <w:b/>
        </w:rPr>
        <w:t>Open String</w:t>
      </w:r>
      <w:r w:rsidR="001A6572" w:rsidRPr="00CF2529">
        <w:rPr>
          <w:b/>
        </w:rPr>
        <w:t>s</w:t>
      </w:r>
      <w:r w:rsidRPr="00CF2529">
        <w:rPr>
          <w:b/>
        </w:rPr>
        <w:t xml:space="preserve"> Lock </w:t>
      </w:r>
      <w:r w:rsidRPr="00CF2529">
        <w:t xml:space="preserve">(Pedal Switch FX) - in case open strings are used in a chord (such as </w:t>
      </w:r>
      <w:proofErr w:type="spellStart"/>
      <w:proofErr w:type="gramStart"/>
      <w:r w:rsidRPr="00CF2529">
        <w:t>A</w:t>
      </w:r>
      <w:proofErr w:type="spellEnd"/>
      <w:proofErr w:type="gramEnd"/>
      <w:r w:rsidRPr="00CF2529">
        <w:t xml:space="preserve"> Open, E Open) they will be </w:t>
      </w:r>
      <w:r w:rsidR="00D27488" w:rsidRPr="00CF2529">
        <w:t>engaged</w:t>
      </w:r>
      <w:r w:rsidRPr="00CF2529">
        <w:t xml:space="preserve"> (locked) while other strings will play the notes of the further chords.</w:t>
      </w:r>
      <w:r w:rsidR="00445CC9" w:rsidRPr="00CF2529">
        <w:t xml:space="preserve"> When </w:t>
      </w:r>
      <w:r w:rsidR="00445CC9" w:rsidRPr="00CF2529">
        <w:rPr>
          <w:b/>
        </w:rPr>
        <w:t>Open</w:t>
      </w:r>
      <w:r w:rsidR="001A6572" w:rsidRPr="00CF2529">
        <w:rPr>
          <w:b/>
        </w:rPr>
        <w:t xml:space="preserve"> </w:t>
      </w:r>
      <w:r w:rsidR="00445CC9" w:rsidRPr="00CF2529">
        <w:rPr>
          <w:b/>
        </w:rPr>
        <w:t>Strings</w:t>
      </w:r>
      <w:r w:rsidR="001A6572" w:rsidRPr="00CF2529">
        <w:rPr>
          <w:b/>
        </w:rPr>
        <w:t xml:space="preserve"> </w:t>
      </w:r>
      <w:r w:rsidR="00445CC9" w:rsidRPr="00CF2529">
        <w:rPr>
          <w:b/>
        </w:rPr>
        <w:t>Lock FX</w:t>
      </w:r>
      <w:r w:rsidR="00445CC9" w:rsidRPr="00CF2529">
        <w:t xml:space="preserve"> is turned on the </w:t>
      </w:r>
      <w:r w:rsidR="00674C4F" w:rsidRPr="00CF2529">
        <w:t xml:space="preserve">further </w:t>
      </w:r>
      <w:r w:rsidR="00445CC9" w:rsidRPr="00CF2529">
        <w:t xml:space="preserve">chords played with upper note higher than E3 will automatically move chord position up along the fretboard. </w:t>
      </w:r>
    </w:p>
    <w:p w14:paraId="5D21D74C" w14:textId="77777777" w:rsidR="00091C83" w:rsidRPr="00CF2529" w:rsidRDefault="00091C83" w:rsidP="00ED7280">
      <w:pPr>
        <w:spacing w:before="120"/>
      </w:pPr>
      <w:r w:rsidRPr="00CF2529">
        <w:t>Note, that if Modulation FX box is activated</w:t>
      </w:r>
      <w:r w:rsidR="007A5DCF" w:rsidRPr="00CF2529">
        <w:t>,</w:t>
      </w:r>
      <w:r w:rsidR="0016061A" w:rsidRPr="00CF2529">
        <w:t xml:space="preserve"> the effect selected in</w:t>
      </w:r>
      <w:r w:rsidR="007A5DCF" w:rsidRPr="00CF2529">
        <w:t xml:space="preserve"> M.W. </w:t>
      </w:r>
      <w:r w:rsidR="0016061A" w:rsidRPr="00CF2529">
        <w:t xml:space="preserve">(Modulation Wheel) box </w:t>
      </w:r>
      <w:r w:rsidR="007A5DCF" w:rsidRPr="00CF2529">
        <w:t>will</w:t>
      </w:r>
      <w:r w:rsidR="0016061A" w:rsidRPr="00CF2529">
        <w:t xml:space="preserve"> not work</w:t>
      </w:r>
      <w:r w:rsidR="00C23597">
        <w:t>.</w:t>
      </w:r>
    </w:p>
    <w:p w14:paraId="764D5B5E" w14:textId="77777777" w:rsidR="00A93153" w:rsidRPr="00CF2529" w:rsidRDefault="00464E78" w:rsidP="001F1C4B">
      <w:pPr>
        <w:pStyle w:val="Heading1"/>
      </w:pPr>
      <w:bookmarkStart w:id="266" w:name="_Toc308106876"/>
      <w:bookmarkStart w:id="267" w:name="_Toc62863264"/>
      <w:bookmarkStart w:id="268" w:name="_Toc62896033"/>
      <w:bookmarkStart w:id="269" w:name="_Toc108456262"/>
      <w:bookmarkStart w:id="270" w:name="_Toc126492831"/>
      <w:bookmarkStart w:id="271" w:name="_Toc72744373"/>
      <w:bookmarkStart w:id="272" w:name="_Toc36366261"/>
      <w:bookmarkStart w:id="273" w:name="_Toc36445667"/>
      <w:bookmarkEnd w:id="255"/>
      <w:bookmarkEnd w:id="256"/>
      <w:bookmarkEnd w:id="257"/>
      <w:bookmarkEnd w:id="258"/>
      <w:r>
        <w:lastRenderedPageBreak/>
        <w:t>Pattern</w:t>
      </w:r>
      <w:r w:rsidR="00471B36" w:rsidRPr="00CF2529">
        <w:t xml:space="preserve"> Global Mode</w:t>
      </w:r>
      <w:bookmarkEnd w:id="266"/>
      <w:bookmarkEnd w:id="267"/>
      <w:bookmarkEnd w:id="268"/>
      <w:bookmarkEnd w:id="269"/>
    </w:p>
    <w:p w14:paraId="10B72069" w14:textId="77777777" w:rsidR="00C34165" w:rsidRPr="00CF2529" w:rsidRDefault="00C34165" w:rsidP="001F1C4B">
      <w:pPr>
        <w:pStyle w:val="Heading2"/>
      </w:pPr>
      <w:bookmarkStart w:id="274" w:name="_Toc308106877"/>
      <w:bookmarkStart w:id="275" w:name="_Toc62863265"/>
      <w:bookmarkStart w:id="276" w:name="_Toc62896034"/>
      <w:bookmarkStart w:id="277" w:name="_Toc108456263"/>
      <w:r w:rsidRPr="00CF2529">
        <w:t xml:space="preserve">Using </w:t>
      </w:r>
      <w:r w:rsidR="00986044" w:rsidRPr="00CF2529">
        <w:t>Musi</w:t>
      </w:r>
      <w:r w:rsidR="00D07DEA" w:rsidRPr="00CF2529">
        <w:t>c</w:t>
      </w:r>
      <w:r w:rsidR="00986044" w:rsidRPr="00CF2529">
        <w:t>Lab</w:t>
      </w:r>
      <w:r w:rsidRPr="00CF2529">
        <w:t xml:space="preserve"> Rhythm Pattern Library and Pattern Manager</w:t>
      </w:r>
      <w:bookmarkEnd w:id="270"/>
      <w:bookmarkEnd w:id="274"/>
      <w:bookmarkEnd w:id="275"/>
      <w:bookmarkEnd w:id="276"/>
      <w:bookmarkEnd w:id="277"/>
    </w:p>
    <w:p w14:paraId="5C6307FA" w14:textId="77777777" w:rsidR="00C34165" w:rsidRPr="000479E1" w:rsidRDefault="00452096" w:rsidP="00C936A3">
      <w:r w:rsidRPr="000479E1">
        <w:t>M</w:t>
      </w:r>
      <w:r w:rsidR="007C5AA2" w:rsidRPr="000479E1">
        <w:t>usic</w:t>
      </w:r>
      <w:r w:rsidRPr="000479E1">
        <w:t>L</w:t>
      </w:r>
      <w:r w:rsidR="007C5AA2" w:rsidRPr="000479E1">
        <w:t xml:space="preserve">ab </w:t>
      </w:r>
      <w:r w:rsidR="00C34165" w:rsidRPr="000479E1">
        <w:t>Rhythm Pattern Library is a unique collection of 1250 guitar accompaniment rhythm patterns classified by various musical categories, such as meter, music style, guitar technique, rhythmic feel, tempo range.</w:t>
      </w:r>
    </w:p>
    <w:p w14:paraId="5E35E5A0" w14:textId="77777777" w:rsidR="00C34165" w:rsidRPr="000479E1" w:rsidRDefault="00C34165" w:rsidP="00C936A3">
      <w:r w:rsidRPr="000479E1">
        <w:t xml:space="preserve">Using the </w:t>
      </w:r>
      <w:proofErr w:type="spellStart"/>
      <w:r w:rsidRPr="000479E1">
        <w:t>prerecorded</w:t>
      </w:r>
      <w:proofErr w:type="spellEnd"/>
      <w:r w:rsidRPr="000479E1">
        <w:t xml:space="preserve"> rhythm patterns of </w:t>
      </w:r>
      <w:r w:rsidR="008671DB" w:rsidRPr="000479E1">
        <w:t xml:space="preserve">MusicLab </w:t>
      </w:r>
      <w:r w:rsidRPr="000479E1">
        <w:t xml:space="preserve">Pattern Library you can quickly create professionally sounding guitar accompaniment tracks for your songs. Then all you have to do is to choose the appropriate pattern(s) in </w:t>
      </w:r>
      <w:r w:rsidR="00E1407A">
        <w:t>RealEight</w:t>
      </w:r>
      <w:r w:rsidRPr="000479E1">
        <w:t xml:space="preserve"> Pattern Manager, copy them to your host sequencer's MIDI track, start sequencer and play chord changes on a MIDI keyboard, or alternatively enter chords to a MIDI track using sequencer's editor. </w:t>
      </w:r>
    </w:p>
    <w:p w14:paraId="54B702DD" w14:textId="77777777" w:rsidR="00C34165" w:rsidRPr="00CF2529" w:rsidRDefault="00C34165" w:rsidP="001F1C4B">
      <w:pPr>
        <w:pStyle w:val="Heading3"/>
      </w:pPr>
      <w:bookmarkStart w:id="278" w:name="_Toc126492832"/>
      <w:bookmarkStart w:id="279" w:name="_Toc308106878"/>
      <w:r w:rsidRPr="00CF2529">
        <w:t>Pattern Manager</w:t>
      </w:r>
      <w:bookmarkEnd w:id="278"/>
      <w:bookmarkEnd w:id="279"/>
    </w:p>
    <w:p w14:paraId="0BF5CD07" w14:textId="77777777" w:rsidR="00C34165" w:rsidRPr="000479E1" w:rsidRDefault="00E1407A" w:rsidP="00C936A3">
      <w:r>
        <w:t>RealEight</w:t>
      </w:r>
      <w:r w:rsidR="00C34165" w:rsidRPr="000479E1">
        <w:t xml:space="preserve"> is equipped with powerful multi-functional built-in Pattern Manager allowing to easily audition rhythm patterns of </w:t>
      </w:r>
      <w:r w:rsidR="008671DB" w:rsidRPr="000479E1">
        <w:t xml:space="preserve">MusicLab </w:t>
      </w:r>
      <w:r w:rsidR="00C34165" w:rsidRPr="000479E1">
        <w:t xml:space="preserve">Pattern Library, quickly find the ones matching your musical needs, as well as </w:t>
      </w:r>
      <w:proofErr w:type="spellStart"/>
      <w:r w:rsidR="00C34165" w:rsidRPr="000479E1">
        <w:t>drag'n'drop</w:t>
      </w:r>
      <w:proofErr w:type="spellEnd"/>
      <w:r w:rsidR="00C34165" w:rsidRPr="000479E1">
        <w:t>/export the chosen patterns directly to the host's MIDI track to use with your song.</w:t>
      </w:r>
    </w:p>
    <w:p w14:paraId="6FC738DE" w14:textId="77777777" w:rsidR="00C34165" w:rsidRPr="00CF2529" w:rsidRDefault="00C34165" w:rsidP="001F1C4B">
      <w:pPr>
        <w:pStyle w:val="Heading3"/>
      </w:pPr>
      <w:bookmarkStart w:id="280" w:name="_Toc126492833"/>
      <w:bookmarkStart w:id="281" w:name="_Toc308106879"/>
      <w:r w:rsidRPr="00CF2529">
        <w:t>Pattern Manager Window</w:t>
      </w:r>
      <w:bookmarkEnd w:id="280"/>
      <w:bookmarkEnd w:id="281"/>
    </w:p>
    <w:p w14:paraId="48DD86BF" w14:textId="77777777" w:rsidR="00110177" w:rsidRPr="000479E1" w:rsidRDefault="007A36D4" w:rsidP="00C936A3">
      <w:r w:rsidRPr="000479E1">
        <w:t>C</w:t>
      </w:r>
      <w:r w:rsidR="00110177" w:rsidRPr="000479E1">
        <w:t xml:space="preserve">lick Pattern button to switch on the Pattern </w:t>
      </w:r>
      <w:r w:rsidR="00D63FBB" w:rsidRPr="000479E1">
        <w:t xml:space="preserve">Global </w:t>
      </w:r>
      <w:r w:rsidR="00110177" w:rsidRPr="000479E1">
        <w:t>mode and get</w:t>
      </w:r>
      <w:r w:rsidR="00980A00" w:rsidRPr="000479E1">
        <w:t xml:space="preserve"> access to </w:t>
      </w:r>
      <w:r w:rsidR="00110177" w:rsidRPr="000479E1">
        <w:t>Rhythm Pattern Library</w:t>
      </w:r>
      <w:r w:rsidR="000F1795" w:rsidRPr="000479E1">
        <w:t xml:space="preserve"> and Pattern Manager</w:t>
      </w:r>
      <w:r w:rsidR="00110177" w:rsidRPr="000479E1">
        <w:t>.</w:t>
      </w:r>
    </w:p>
    <w:p w14:paraId="75872F04" w14:textId="76990416" w:rsidR="00143778" w:rsidRDefault="006625E6" w:rsidP="00304667">
      <w:pPr>
        <w:jc w:val="center"/>
      </w:pPr>
      <w:r>
        <w:rPr>
          <w:noProof/>
        </w:rPr>
        <w:drawing>
          <wp:inline distT="0" distB="0" distL="0" distR="0" wp14:anchorId="0C3CE608" wp14:editId="044C1A49">
            <wp:extent cx="6115050" cy="1685925"/>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6115050" cy="1685925"/>
                    </a:xfrm>
                    <a:prstGeom prst="rect">
                      <a:avLst/>
                    </a:prstGeom>
                    <a:noFill/>
                    <a:ln>
                      <a:noFill/>
                    </a:ln>
                  </pic:spPr>
                </pic:pic>
              </a:graphicData>
            </a:graphic>
          </wp:inline>
        </w:drawing>
      </w:r>
    </w:p>
    <w:p w14:paraId="5E23A04A" w14:textId="77777777" w:rsidR="00876A72" w:rsidRPr="00CF0749" w:rsidRDefault="008C25FA" w:rsidP="0018732E">
      <w:pPr>
        <w:pStyle w:val="a"/>
      </w:pPr>
      <w:r w:rsidRPr="00143778">
        <w:t>Pattern mode window</w:t>
      </w:r>
    </w:p>
    <w:p w14:paraId="17C93032" w14:textId="77777777" w:rsidR="00C34165" w:rsidRPr="000479E1" w:rsidRDefault="004D067E" w:rsidP="00C936A3">
      <w:r w:rsidRPr="000479E1">
        <w:t>Within Pattern Global mode you can s</w:t>
      </w:r>
      <w:r w:rsidR="00C34165" w:rsidRPr="000479E1">
        <w:t xml:space="preserve">elect any of </w:t>
      </w:r>
      <w:r w:rsidR="00110177" w:rsidRPr="000479E1">
        <w:t>Performance</w:t>
      </w:r>
      <w:r w:rsidR="00C34165" w:rsidRPr="000479E1">
        <w:t xml:space="preserve"> modes (</w:t>
      </w:r>
      <w:r w:rsidR="007A36D4" w:rsidRPr="000479E1">
        <w:t xml:space="preserve">Solo, Harmony, </w:t>
      </w:r>
      <w:r w:rsidR="00C34165" w:rsidRPr="000479E1">
        <w:t>Chord</w:t>
      </w:r>
      <w:r w:rsidR="007A36D4" w:rsidRPr="000479E1">
        <w:t>s</w:t>
      </w:r>
      <w:r w:rsidR="00C34165" w:rsidRPr="000479E1">
        <w:t xml:space="preserve">, </w:t>
      </w:r>
      <w:proofErr w:type="spellStart"/>
      <w:r w:rsidR="00C34165" w:rsidRPr="000479E1">
        <w:t>Bass&amp;Chord</w:t>
      </w:r>
      <w:proofErr w:type="spellEnd"/>
      <w:r w:rsidR="00C34165" w:rsidRPr="000479E1">
        <w:t xml:space="preserve">, or </w:t>
      </w:r>
      <w:proofErr w:type="spellStart"/>
      <w:r w:rsidR="00C34165" w:rsidRPr="000479E1">
        <w:t>Bass&amp;Pick</w:t>
      </w:r>
      <w:proofErr w:type="spellEnd"/>
      <w:r w:rsidR="00C34165" w:rsidRPr="000479E1">
        <w:t xml:space="preserve">) by pressing the appropriate </w:t>
      </w:r>
      <w:r w:rsidR="00110177" w:rsidRPr="000479E1">
        <w:t xml:space="preserve">performance </w:t>
      </w:r>
      <w:r w:rsidR="00C34165" w:rsidRPr="000479E1">
        <w:t>mode button. Note, that you can use rhythm patterns with all performance modes, the mode selection depends on what harmonic part you want to play with the rhythm patterns:</w:t>
      </w:r>
    </w:p>
    <w:p w14:paraId="1C4AA491" w14:textId="77777777" w:rsidR="00C34165" w:rsidRPr="000479E1" w:rsidRDefault="00C34165" w:rsidP="00DB7475">
      <w:pPr>
        <w:numPr>
          <w:ilvl w:val="0"/>
          <w:numId w:val="31"/>
        </w:numPr>
      </w:pPr>
      <w:r w:rsidRPr="000479E1">
        <w:t xml:space="preserve">Select Chords, </w:t>
      </w:r>
      <w:proofErr w:type="spellStart"/>
      <w:r w:rsidRPr="000479E1">
        <w:t>Bass&amp;Chord</w:t>
      </w:r>
      <w:proofErr w:type="spellEnd"/>
      <w:r w:rsidRPr="000479E1">
        <w:t xml:space="preserve">, </w:t>
      </w:r>
      <w:proofErr w:type="spellStart"/>
      <w:r w:rsidRPr="000479E1">
        <w:t>Bass&amp;Pick</w:t>
      </w:r>
      <w:proofErr w:type="spellEnd"/>
      <w:r w:rsidRPr="000479E1">
        <w:t xml:space="preserve"> modes for automatically constructed guitar chords</w:t>
      </w:r>
    </w:p>
    <w:p w14:paraId="7697FD34" w14:textId="77777777" w:rsidR="00C34165" w:rsidRPr="000479E1" w:rsidRDefault="00C34165" w:rsidP="00DB7475">
      <w:pPr>
        <w:numPr>
          <w:ilvl w:val="0"/>
          <w:numId w:val="31"/>
        </w:numPr>
      </w:pPr>
      <w:r w:rsidRPr="000479E1">
        <w:t>Select Harmony mode to perform intervals with strumming patterns</w:t>
      </w:r>
    </w:p>
    <w:p w14:paraId="3FD9AC60" w14:textId="77777777" w:rsidR="00C34165" w:rsidRPr="000479E1" w:rsidRDefault="00C34165" w:rsidP="00DB7475">
      <w:pPr>
        <w:numPr>
          <w:ilvl w:val="0"/>
          <w:numId w:val="31"/>
        </w:numPr>
      </w:pPr>
      <w:r w:rsidRPr="000479E1">
        <w:lastRenderedPageBreak/>
        <w:t>Select Solo mode to perform your own chords with strumming or picking patterns</w:t>
      </w:r>
    </w:p>
    <w:p w14:paraId="1CB6BBB7" w14:textId="77777777" w:rsidR="00876A72" w:rsidRPr="000479E1" w:rsidRDefault="008C25FA" w:rsidP="00AF5AD3">
      <w:pPr>
        <w:keepNext/>
      </w:pPr>
      <w:r w:rsidRPr="000479E1">
        <w:t xml:space="preserve">Click the </w:t>
      </w:r>
      <w:r w:rsidR="000C276D" w:rsidRPr="000479E1">
        <w:t xml:space="preserve">arrow </w:t>
      </w:r>
      <w:r w:rsidRPr="000479E1">
        <w:t xml:space="preserve">button </w:t>
      </w:r>
      <w:r w:rsidR="00932170" w:rsidRPr="000479E1">
        <w:t xml:space="preserve">in the upper left corner </w:t>
      </w:r>
      <w:r w:rsidRPr="000479E1">
        <w:t>to ope</w:t>
      </w:r>
      <w:r w:rsidR="004D067E" w:rsidRPr="000479E1">
        <w:t>n Pattern Library tree view.</w:t>
      </w:r>
    </w:p>
    <w:p w14:paraId="294C10FB" w14:textId="7B51D205" w:rsidR="004D067E" w:rsidRPr="00CF2529" w:rsidRDefault="006625E6" w:rsidP="001F1C4B">
      <w:pPr>
        <w:jc w:val="center"/>
      </w:pPr>
      <w:r>
        <w:rPr>
          <w:noProof/>
        </w:rPr>
        <w:drawing>
          <wp:inline distT="0" distB="0" distL="0" distR="0" wp14:anchorId="17517A4E" wp14:editId="76F3A019">
            <wp:extent cx="2695575" cy="1838325"/>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695575" cy="1838325"/>
                    </a:xfrm>
                    <a:prstGeom prst="rect">
                      <a:avLst/>
                    </a:prstGeom>
                    <a:noFill/>
                    <a:ln>
                      <a:noFill/>
                    </a:ln>
                  </pic:spPr>
                </pic:pic>
              </a:graphicData>
            </a:graphic>
          </wp:inline>
        </w:drawing>
      </w:r>
    </w:p>
    <w:p w14:paraId="66343B2F" w14:textId="77777777" w:rsidR="00C34165" w:rsidRPr="00CF2529" w:rsidRDefault="00C34165" w:rsidP="001F1C4B">
      <w:pPr>
        <w:pStyle w:val="Heading3"/>
      </w:pPr>
      <w:bookmarkStart w:id="282" w:name="_Toc126492834"/>
      <w:bookmarkStart w:id="283" w:name="_Toc308106880"/>
      <w:r w:rsidRPr="00CF2529">
        <w:t xml:space="preserve">Finding Pattern in </w:t>
      </w:r>
      <w:r w:rsidR="00452096" w:rsidRPr="00CF2529">
        <w:t>M</w:t>
      </w:r>
      <w:r w:rsidR="00FF5F6B" w:rsidRPr="00CF2529">
        <w:t>usic</w:t>
      </w:r>
      <w:r w:rsidR="00452096" w:rsidRPr="00CF2529">
        <w:t>L</w:t>
      </w:r>
      <w:r w:rsidR="00FF5F6B" w:rsidRPr="00CF2529">
        <w:t xml:space="preserve">ab </w:t>
      </w:r>
      <w:r w:rsidRPr="00CF2529">
        <w:t>Pattern Library</w:t>
      </w:r>
      <w:bookmarkEnd w:id="282"/>
      <w:bookmarkEnd w:id="283"/>
    </w:p>
    <w:p w14:paraId="7CCF5748" w14:textId="77777777" w:rsidR="00C34165" w:rsidRPr="000479E1" w:rsidRDefault="00C34165" w:rsidP="00C936A3">
      <w:r w:rsidRPr="000479E1">
        <w:t xml:space="preserve">Rhythm patterns are organized within Pattern Library tree view by Category folders and Style subfolders including sets of MIDI patterns. The name of each folder/subfolder contains short musical information helping you to quickly find patterns matching your song. </w:t>
      </w:r>
    </w:p>
    <w:p w14:paraId="395463DC" w14:textId="77777777" w:rsidR="00C34165" w:rsidRPr="00A159C3" w:rsidRDefault="00C34165" w:rsidP="00C936A3">
      <w:r w:rsidRPr="00A159C3">
        <w:t>For instance:</w:t>
      </w:r>
    </w:p>
    <w:p w14:paraId="7587CEC1" w14:textId="77777777" w:rsidR="00C34165" w:rsidRPr="000479E1" w:rsidRDefault="00E52340" w:rsidP="00C936A3">
      <w:r>
        <w:t xml:space="preserve">Category name </w:t>
      </w:r>
      <w:r w:rsidR="00C34165" w:rsidRPr="00E52340">
        <w:rPr>
          <w:i/>
        </w:rPr>
        <w:t>Basic Strumming</w:t>
      </w:r>
      <w:r>
        <w:t xml:space="preserve"> </w:t>
      </w:r>
      <w:r w:rsidR="00C34165" w:rsidRPr="000479E1">
        <w:t xml:space="preserve">includes a number of </w:t>
      </w:r>
      <w:proofErr w:type="gramStart"/>
      <w:r w:rsidR="00C34165" w:rsidRPr="000479E1">
        <w:t>guitar</w:t>
      </w:r>
      <w:proofErr w:type="gramEnd"/>
      <w:r w:rsidR="00C34165" w:rsidRPr="000479E1">
        <w:t xml:space="preserve"> strumming Styles</w:t>
      </w:r>
      <w:r>
        <w:t>.</w:t>
      </w:r>
    </w:p>
    <w:p w14:paraId="7613A82A" w14:textId="77777777" w:rsidR="00C34165" w:rsidRPr="000479E1" w:rsidRDefault="00C34165" w:rsidP="00C936A3">
      <w:r w:rsidRPr="000479E1">
        <w:t>Styl</w:t>
      </w:r>
      <w:r w:rsidR="00E52340">
        <w:t xml:space="preserve">e name </w:t>
      </w:r>
      <w:r w:rsidR="00E52340" w:rsidRPr="00E52340">
        <w:rPr>
          <w:i/>
        </w:rPr>
        <w:t>4'4_Basic_S_8th_90-250</w:t>
      </w:r>
      <w:r w:rsidR="00E52340">
        <w:t xml:space="preserve"> </w:t>
      </w:r>
      <w:r w:rsidRPr="000479E1">
        <w:t>contains Basic style</w:t>
      </w:r>
      <w:r w:rsidR="00E52340">
        <w:t xml:space="preserve"> rhythm patterns in 4'4 meter (</w:t>
      </w:r>
      <w:r w:rsidR="00E52340" w:rsidRPr="00E52340">
        <w:rPr>
          <w:i/>
        </w:rPr>
        <w:t>4'4_Basic</w:t>
      </w:r>
      <w:r w:rsidRPr="000479E1">
        <w:t>)</w:t>
      </w:r>
      <w:r w:rsidR="00F75896">
        <w:t>,</w:t>
      </w:r>
      <w:r w:rsidRPr="000479E1">
        <w:t xml:space="preserve"> </w:t>
      </w:r>
      <w:r w:rsidR="00E52340">
        <w:t>featuring strumming technique (</w:t>
      </w:r>
      <w:r w:rsidR="00E52340" w:rsidRPr="00E52340">
        <w:rPr>
          <w:i/>
        </w:rPr>
        <w:t>S</w:t>
      </w:r>
      <w:r w:rsidR="00E52340">
        <w:t>)</w:t>
      </w:r>
      <w:r w:rsidR="00F75896">
        <w:t>,</w:t>
      </w:r>
      <w:r w:rsidR="00E52340">
        <w:t xml:space="preserve"> and 8th note rhythm feel (</w:t>
      </w:r>
      <w:r w:rsidR="00E52340" w:rsidRPr="00E52340">
        <w:rPr>
          <w:i/>
        </w:rPr>
        <w:t>8th</w:t>
      </w:r>
      <w:r w:rsidRPr="000479E1">
        <w:t>), usable within the 90-25</w:t>
      </w:r>
      <w:r w:rsidR="00E52340">
        <w:t>0 bpm tempo range (</w:t>
      </w:r>
      <w:r w:rsidRPr="00E52340">
        <w:rPr>
          <w:i/>
        </w:rPr>
        <w:t>90-250</w:t>
      </w:r>
      <w:r w:rsidRPr="000479E1">
        <w:t xml:space="preserve">). </w:t>
      </w:r>
    </w:p>
    <w:p w14:paraId="6B273C61" w14:textId="3C7938FC" w:rsidR="00CF0749" w:rsidRDefault="006625E6" w:rsidP="001F1C4B">
      <w:pPr>
        <w:jc w:val="center"/>
      </w:pPr>
      <w:r>
        <w:rPr>
          <w:noProof/>
        </w:rPr>
        <w:drawing>
          <wp:inline distT="0" distB="0" distL="0" distR="0" wp14:anchorId="2BCDBB0F" wp14:editId="2DB60F64">
            <wp:extent cx="2495550" cy="1781175"/>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495550" cy="1781175"/>
                    </a:xfrm>
                    <a:prstGeom prst="rect">
                      <a:avLst/>
                    </a:prstGeom>
                    <a:noFill/>
                    <a:ln>
                      <a:noFill/>
                    </a:ln>
                  </pic:spPr>
                </pic:pic>
              </a:graphicData>
            </a:graphic>
          </wp:inline>
        </w:drawing>
      </w:r>
    </w:p>
    <w:p w14:paraId="5B444F72" w14:textId="77777777" w:rsidR="00CF0749" w:rsidRPr="001F1C4B" w:rsidRDefault="00C34165" w:rsidP="0018732E">
      <w:pPr>
        <w:pStyle w:val="a"/>
      </w:pPr>
      <w:r w:rsidRPr="001F1C4B">
        <w:t>Library Tree view. Style folder</w:t>
      </w:r>
    </w:p>
    <w:p w14:paraId="66A8AC24" w14:textId="77777777" w:rsidR="00C34165" w:rsidRPr="000479E1" w:rsidRDefault="00C34165" w:rsidP="00C936A3">
      <w:r w:rsidRPr="000479E1">
        <w:t xml:space="preserve">To read the details about </w:t>
      </w:r>
      <w:r w:rsidR="00986044" w:rsidRPr="000479E1">
        <w:t>ML</w:t>
      </w:r>
      <w:r w:rsidRPr="000479E1">
        <w:t xml:space="preserve"> Pattern library right-click on Pattern Library root folder, and select </w:t>
      </w:r>
      <w:r w:rsidR="00E52340">
        <w:t>Show</w:t>
      </w:r>
      <w:r w:rsidRPr="000479E1">
        <w:t xml:space="preserve"> Info item in </w:t>
      </w:r>
      <w:r w:rsidR="00C23597" w:rsidRPr="000479E1">
        <w:t>popup</w:t>
      </w:r>
      <w:r w:rsidRPr="000479E1">
        <w:t xml:space="preserve"> menu. </w:t>
      </w:r>
    </w:p>
    <w:p w14:paraId="6FE0D836" w14:textId="77777777" w:rsidR="00C34165" w:rsidRPr="000479E1" w:rsidRDefault="00C34165" w:rsidP="00AF5AD3">
      <w:pPr>
        <w:keepNext/>
      </w:pPr>
      <w:r w:rsidRPr="000479E1">
        <w:lastRenderedPageBreak/>
        <w:t xml:space="preserve">To read the additional information about Styles included with the Category right-click on Category folder and select </w:t>
      </w:r>
      <w:r w:rsidR="00F75896">
        <w:t>Show</w:t>
      </w:r>
      <w:r w:rsidRPr="000479E1">
        <w:t xml:space="preserve"> Info item in </w:t>
      </w:r>
      <w:r w:rsidR="00C23597" w:rsidRPr="000479E1">
        <w:t>popup</w:t>
      </w:r>
      <w:r w:rsidRPr="000479E1">
        <w:t xml:space="preserve"> menu:</w:t>
      </w:r>
    </w:p>
    <w:p w14:paraId="1FD3887B" w14:textId="00AD9C22" w:rsidR="00C34165" w:rsidRPr="000479E1" w:rsidRDefault="006625E6" w:rsidP="001F1C4B">
      <w:pPr>
        <w:jc w:val="center"/>
        <w:rPr>
          <w:lang w:val="ru-RU"/>
        </w:rPr>
      </w:pPr>
      <w:r>
        <w:rPr>
          <w:noProof/>
        </w:rPr>
        <w:drawing>
          <wp:inline distT="0" distB="0" distL="0" distR="0" wp14:anchorId="0E8DF52F" wp14:editId="00C42AE1">
            <wp:extent cx="2514600" cy="184785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2514600" cy="1847850"/>
                    </a:xfrm>
                    <a:prstGeom prst="rect">
                      <a:avLst/>
                    </a:prstGeom>
                    <a:noFill/>
                    <a:ln>
                      <a:noFill/>
                    </a:ln>
                  </pic:spPr>
                </pic:pic>
              </a:graphicData>
            </a:graphic>
          </wp:inline>
        </w:drawing>
      </w:r>
    </w:p>
    <w:p w14:paraId="112789B7" w14:textId="77777777" w:rsidR="00C34165" w:rsidRPr="000479E1" w:rsidRDefault="00C34165" w:rsidP="001F1C4B">
      <w:pPr>
        <w:pStyle w:val="Heading3"/>
      </w:pPr>
      <w:bookmarkStart w:id="284" w:name="_Toc126492835"/>
      <w:bookmarkStart w:id="285" w:name="_Toc308106881"/>
      <w:r w:rsidRPr="000479E1">
        <w:t>Selecting Category and Style</w:t>
      </w:r>
      <w:bookmarkEnd w:id="284"/>
      <w:bookmarkEnd w:id="285"/>
    </w:p>
    <w:p w14:paraId="34DAD958" w14:textId="77777777" w:rsidR="00C34165" w:rsidRPr="000479E1" w:rsidRDefault="00C34165" w:rsidP="00C936A3">
      <w:r w:rsidRPr="000479E1">
        <w:t xml:space="preserve">To find the appropriate pattern set in Pattern Library tree view choose Category folder and </w:t>
      </w:r>
      <w:r w:rsidR="005E0DC6" w:rsidRPr="000479E1">
        <w:t>double-click</w:t>
      </w:r>
      <w:r w:rsidRPr="000479E1">
        <w:t xml:space="preserve"> the folder </w:t>
      </w:r>
      <w:r w:rsidR="005E0DC6" w:rsidRPr="000479E1">
        <w:t xml:space="preserve">name </w:t>
      </w:r>
      <w:r w:rsidRPr="000479E1">
        <w:t xml:space="preserve">to get access to the included Styles. Click the appropriate Style </w:t>
      </w:r>
      <w:r w:rsidR="00285BC8" w:rsidRPr="000479E1">
        <w:t>name</w:t>
      </w:r>
      <w:r w:rsidRPr="000479E1">
        <w:t xml:space="preserve"> to load the available pattern set to Pattern List pane.</w:t>
      </w:r>
    </w:p>
    <w:p w14:paraId="4AD0D0B9" w14:textId="62049A4B" w:rsidR="00C34165" w:rsidRPr="000479E1" w:rsidRDefault="006625E6" w:rsidP="001F1C4B">
      <w:pPr>
        <w:jc w:val="center"/>
      </w:pPr>
      <w:r>
        <w:rPr>
          <w:noProof/>
        </w:rPr>
        <w:drawing>
          <wp:inline distT="0" distB="0" distL="0" distR="0" wp14:anchorId="7703D188" wp14:editId="7A4FC9FB">
            <wp:extent cx="5343525" cy="1847850"/>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343525" cy="1847850"/>
                    </a:xfrm>
                    <a:prstGeom prst="rect">
                      <a:avLst/>
                    </a:prstGeom>
                    <a:noFill/>
                    <a:ln>
                      <a:noFill/>
                    </a:ln>
                  </pic:spPr>
                </pic:pic>
              </a:graphicData>
            </a:graphic>
          </wp:inline>
        </w:drawing>
      </w:r>
    </w:p>
    <w:p w14:paraId="47E4152F" w14:textId="77777777" w:rsidR="00C34165" w:rsidRPr="001F1C4B" w:rsidRDefault="00C34165" w:rsidP="0018732E">
      <w:pPr>
        <w:pStyle w:val="a"/>
      </w:pPr>
      <w:r w:rsidRPr="001F1C4B">
        <w:t>Pattern List</w:t>
      </w:r>
    </w:p>
    <w:p w14:paraId="140D8CF6" w14:textId="77777777" w:rsidR="00C34165" w:rsidRPr="000479E1" w:rsidRDefault="00C34165" w:rsidP="00C936A3">
      <w:r w:rsidRPr="000479E1">
        <w:t xml:space="preserve">All patterns of </w:t>
      </w:r>
      <w:r w:rsidR="00986044" w:rsidRPr="000479E1">
        <w:t>ML</w:t>
      </w:r>
      <w:r w:rsidRPr="000479E1">
        <w:t xml:space="preserve"> Pattern Library have unique names containing brief information as well, so you can easily identify them when using outside the Style folder.</w:t>
      </w:r>
    </w:p>
    <w:p w14:paraId="66E56785" w14:textId="77777777" w:rsidR="00C34165" w:rsidRPr="000479E1" w:rsidRDefault="00C34165" w:rsidP="00C936A3">
      <w:r w:rsidRPr="000479E1">
        <w:t>For instance:</w:t>
      </w:r>
    </w:p>
    <w:p w14:paraId="09C15554" w14:textId="77777777" w:rsidR="00C34165" w:rsidRPr="000479E1" w:rsidRDefault="00E52340" w:rsidP="00C936A3">
      <w:r>
        <w:t>Pattern name</w:t>
      </w:r>
      <w:r w:rsidR="00C34165" w:rsidRPr="000479E1">
        <w:t xml:space="preserve"> </w:t>
      </w:r>
      <w:r w:rsidR="00C34165" w:rsidRPr="00E52340">
        <w:rPr>
          <w:i/>
        </w:rPr>
        <w:t>S13_Basic_4'4</w:t>
      </w:r>
      <w:r>
        <w:t xml:space="preserve"> </w:t>
      </w:r>
      <w:r w:rsidR="00C34165" w:rsidRPr="000479E1">
        <w:t>indicates strumming technique used (</w:t>
      </w:r>
      <w:r w:rsidR="00C34165" w:rsidRPr="00E52340">
        <w:rPr>
          <w:i/>
        </w:rPr>
        <w:t>S</w:t>
      </w:r>
      <w:r w:rsidR="00C34165" w:rsidRPr="000479E1">
        <w:t>), pattern number (</w:t>
      </w:r>
      <w:r w:rsidR="00C34165" w:rsidRPr="00E52340">
        <w:rPr>
          <w:i/>
        </w:rPr>
        <w:t>13</w:t>
      </w:r>
      <w:r w:rsidR="00C34165" w:rsidRPr="000479E1">
        <w:t>), and Style name (</w:t>
      </w:r>
      <w:r w:rsidR="00C34165" w:rsidRPr="00E52340">
        <w:rPr>
          <w:i/>
        </w:rPr>
        <w:t>Basic</w:t>
      </w:r>
      <w:r>
        <w:rPr>
          <w:i/>
        </w:rPr>
        <w:t xml:space="preserve"> </w:t>
      </w:r>
      <w:r w:rsidR="00C34165" w:rsidRPr="00E52340">
        <w:rPr>
          <w:i/>
        </w:rPr>
        <w:t>4'4</w:t>
      </w:r>
      <w:r w:rsidR="00C34165" w:rsidRPr="000479E1">
        <w:t>)</w:t>
      </w:r>
      <w:r>
        <w:t>.</w:t>
      </w:r>
    </w:p>
    <w:p w14:paraId="58F31C3B" w14:textId="77777777" w:rsidR="00C34165" w:rsidRPr="000479E1" w:rsidRDefault="00C34165" w:rsidP="001F1C4B">
      <w:pPr>
        <w:pStyle w:val="Heading3"/>
      </w:pPr>
      <w:bookmarkStart w:id="286" w:name="_Toc126492836"/>
      <w:bookmarkStart w:id="287" w:name="_Toc308106882"/>
      <w:r w:rsidRPr="000479E1">
        <w:t>Selecting pattern</w:t>
      </w:r>
      <w:bookmarkEnd w:id="286"/>
      <w:bookmarkEnd w:id="287"/>
    </w:p>
    <w:p w14:paraId="018EDD6D" w14:textId="77777777" w:rsidR="00C34165" w:rsidRPr="000479E1" w:rsidRDefault="00C34165" w:rsidP="00C936A3">
      <w:r w:rsidRPr="000479E1">
        <w:t>Click on pattern name in the list to select it - pattern rhythmic contents will appear in Pattern view and it is ready to play.</w:t>
      </w:r>
    </w:p>
    <w:p w14:paraId="60D157D7" w14:textId="77777777" w:rsidR="00C34165" w:rsidRPr="000479E1" w:rsidRDefault="00C34165" w:rsidP="007B17C5">
      <w:pPr>
        <w:keepNext/>
      </w:pPr>
      <w:r w:rsidRPr="000479E1">
        <w:t xml:space="preserve">Pattern view graphically presents measures/beats as well as guitar 'Strokes' used in the current rhythm pattern. Differently </w:t>
      </w:r>
      <w:proofErr w:type="spellStart"/>
      <w:r w:rsidRPr="000479E1">
        <w:t>colored</w:t>
      </w:r>
      <w:proofErr w:type="spellEnd"/>
      <w:r w:rsidRPr="000479E1">
        <w:t xml:space="preserve"> 'Piano Roll' type bars and their vertical position allow to easily identify the stroke types: green bars present Full strums, red </w:t>
      </w:r>
      <w:proofErr w:type="gramStart"/>
      <w:r w:rsidRPr="000479E1">
        <w:t>ones</w:t>
      </w:r>
      <w:proofErr w:type="gramEnd"/>
      <w:r w:rsidRPr="000479E1">
        <w:t xml:space="preserve"> present Muted strums, blue ones present Slow strums, light </w:t>
      </w:r>
      <w:r w:rsidRPr="000479E1">
        <w:lastRenderedPageBreak/>
        <w:t>green bars present Top strums, brown ones present individual 'string' picks (up strums bars of the same stroke type are in higher position than down strums):</w:t>
      </w:r>
    </w:p>
    <w:p w14:paraId="5A23CA9E" w14:textId="10432439" w:rsidR="00C34165" w:rsidRPr="001F1C4B" w:rsidRDefault="006625E6" w:rsidP="001F1C4B">
      <w:pPr>
        <w:jc w:val="center"/>
        <w:rPr>
          <w:i/>
        </w:rPr>
      </w:pPr>
      <w:r w:rsidRPr="001F1C4B">
        <w:rPr>
          <w:i/>
          <w:noProof/>
        </w:rPr>
        <w:drawing>
          <wp:inline distT="0" distB="0" distL="0" distR="0" wp14:anchorId="688A36DB" wp14:editId="5E80DA4A">
            <wp:extent cx="5257800" cy="1038225"/>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257800" cy="1038225"/>
                    </a:xfrm>
                    <a:prstGeom prst="rect">
                      <a:avLst/>
                    </a:prstGeom>
                    <a:noFill/>
                    <a:ln>
                      <a:noFill/>
                    </a:ln>
                  </pic:spPr>
                </pic:pic>
              </a:graphicData>
            </a:graphic>
          </wp:inline>
        </w:drawing>
      </w:r>
    </w:p>
    <w:p w14:paraId="2A20E9D7" w14:textId="77777777" w:rsidR="00C34165" w:rsidRPr="001F1C4B" w:rsidRDefault="00C34165" w:rsidP="0018732E">
      <w:pPr>
        <w:pStyle w:val="a"/>
        <w:rPr>
          <w:lang w:val="ru-RU"/>
        </w:rPr>
      </w:pPr>
      <w:r w:rsidRPr="001F1C4B">
        <w:t>Strumming Pattern</w:t>
      </w:r>
    </w:p>
    <w:p w14:paraId="4BB799CC" w14:textId="2EDDD141" w:rsidR="00C34165" w:rsidRPr="001F1C4B" w:rsidRDefault="006625E6" w:rsidP="001F1C4B">
      <w:pPr>
        <w:jc w:val="center"/>
        <w:rPr>
          <w:i/>
        </w:rPr>
      </w:pPr>
      <w:r w:rsidRPr="001F1C4B">
        <w:rPr>
          <w:i/>
          <w:noProof/>
        </w:rPr>
        <w:drawing>
          <wp:inline distT="0" distB="0" distL="0" distR="0" wp14:anchorId="1967517E" wp14:editId="2AC3A6AC">
            <wp:extent cx="5257800" cy="1038225"/>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257800" cy="1038225"/>
                    </a:xfrm>
                    <a:prstGeom prst="rect">
                      <a:avLst/>
                    </a:prstGeom>
                    <a:noFill/>
                    <a:ln>
                      <a:noFill/>
                    </a:ln>
                  </pic:spPr>
                </pic:pic>
              </a:graphicData>
            </a:graphic>
          </wp:inline>
        </w:drawing>
      </w:r>
    </w:p>
    <w:p w14:paraId="5D9405E4" w14:textId="77777777" w:rsidR="00C34165" w:rsidRPr="001F1C4B" w:rsidRDefault="00C34165" w:rsidP="0018732E">
      <w:pPr>
        <w:pStyle w:val="a"/>
        <w:rPr>
          <w:b/>
        </w:rPr>
      </w:pPr>
      <w:r w:rsidRPr="001F1C4B">
        <w:t>Picking Pattern</w:t>
      </w:r>
    </w:p>
    <w:p w14:paraId="12B2F36B" w14:textId="77777777" w:rsidR="00C34165" w:rsidRPr="00CF2529" w:rsidRDefault="00C34165" w:rsidP="001F1C4B">
      <w:pPr>
        <w:pStyle w:val="Heading3"/>
      </w:pPr>
      <w:bookmarkStart w:id="288" w:name="_Toc126492837"/>
      <w:bookmarkStart w:id="289" w:name="_Toc308106883"/>
      <w:r w:rsidRPr="00CF2529">
        <w:t>Auditioning Pattern</w:t>
      </w:r>
      <w:bookmarkEnd w:id="288"/>
      <w:bookmarkEnd w:id="289"/>
    </w:p>
    <w:p w14:paraId="7630FF73" w14:textId="77777777" w:rsidR="00C34165" w:rsidRPr="000479E1" w:rsidRDefault="00C34165" w:rsidP="00E52340">
      <w:pPr>
        <w:pStyle w:val="Heading4"/>
      </w:pPr>
      <w:r w:rsidRPr="000479E1">
        <w:t xml:space="preserve">Host sequencer in stop mode (or </w:t>
      </w:r>
      <w:r w:rsidR="00E1407A">
        <w:t>RealEight</w:t>
      </w:r>
      <w:r w:rsidRPr="000479E1">
        <w:t xml:space="preserve"> in standalone run)</w:t>
      </w:r>
    </w:p>
    <w:p w14:paraId="50C4C5BA" w14:textId="77777777" w:rsidR="00C34165" w:rsidRPr="000479E1" w:rsidRDefault="00C34165" w:rsidP="00C936A3">
      <w:r w:rsidRPr="000479E1">
        <w:t>Press chord on your MIDI keyboard to trigger pattern playback that will be visualized by position cursor moving along the Pattern view. Pattern will perform your chord(s) until you release the keys. Pattern stops when you release the keys and starts from the beginning when you press chord again. Pattern will continue playing if you change chords legato way (if at least one key is constantly pressed)</w:t>
      </w:r>
      <w:r w:rsidR="00BD4C42" w:rsidRPr="000479E1">
        <w:t>.</w:t>
      </w:r>
    </w:p>
    <w:p w14:paraId="27E26097" w14:textId="77777777" w:rsidR="00C34165" w:rsidRPr="000479E1" w:rsidRDefault="00C34165" w:rsidP="00C936A3">
      <w:r w:rsidRPr="000479E1">
        <w:t xml:space="preserve">Press </w:t>
      </w:r>
      <w:r w:rsidR="00012232" w:rsidRPr="000479E1">
        <w:t>Latch</w:t>
      </w:r>
      <w:r w:rsidRPr="000479E1">
        <w:t xml:space="preserve"> button or </w:t>
      </w:r>
      <w:r w:rsidR="00012232" w:rsidRPr="000479E1">
        <w:t xml:space="preserve">MIDI </w:t>
      </w:r>
      <w:r w:rsidRPr="000479E1">
        <w:t>Sustain Pedal to turn pattern playback to 'Latch' mode - in that case pattern will continue playing the last chord even if you release all chord keys.</w:t>
      </w:r>
    </w:p>
    <w:p w14:paraId="32A04989" w14:textId="77777777" w:rsidR="00C34165" w:rsidRPr="000479E1" w:rsidRDefault="00C34165" w:rsidP="00E52340">
      <w:pPr>
        <w:pStyle w:val="Heading4"/>
      </w:pPr>
      <w:r w:rsidRPr="000479E1">
        <w:t>Host sequencer in playback mode</w:t>
      </w:r>
    </w:p>
    <w:p w14:paraId="4A31EDF4" w14:textId="77777777" w:rsidR="00C34165" w:rsidRPr="000479E1" w:rsidRDefault="00C34165" w:rsidP="00C936A3">
      <w:r w:rsidRPr="000479E1">
        <w:t>Start your host sequencer. Now pattern will 'silently' follow host's playback until you press chord on a MIDI keyboard (or alternatively insert chord changes to MIDI track). Releasing chord keys mutes the performance. Pressing chord again will continue pattern playing</w:t>
      </w:r>
      <w:r w:rsidR="00012232" w:rsidRPr="000479E1">
        <w:t xml:space="preserve"> in synch with your host’s tempo/beats</w:t>
      </w:r>
      <w:r w:rsidRPr="000479E1">
        <w:t xml:space="preserve">. </w:t>
      </w:r>
    </w:p>
    <w:p w14:paraId="788273AB" w14:textId="77777777" w:rsidR="00C34165" w:rsidRPr="000479E1" w:rsidRDefault="00C34165" w:rsidP="00C936A3">
      <w:r w:rsidRPr="000479E1">
        <w:t xml:space="preserve">Press </w:t>
      </w:r>
      <w:r w:rsidR="00BD4C42" w:rsidRPr="000479E1">
        <w:t>Latch</w:t>
      </w:r>
      <w:r w:rsidRPr="000479E1">
        <w:t xml:space="preserve"> button or Sustain Pedal to turn pattern playback to 'Latch' mode - in that case pattern will continue playing the last chord even if you release all chord keys.</w:t>
      </w:r>
    </w:p>
    <w:p w14:paraId="3F9C52A5" w14:textId="77777777" w:rsidR="00C34165" w:rsidRPr="000479E1" w:rsidRDefault="00C34165" w:rsidP="00C936A3">
      <w:r w:rsidRPr="000479E1">
        <w:t>Note, that using sequencer in playback mode allows you to easily choose pattern(s) for your song by previously entering chords to a MIDI track and selecting patterns in Pattern Manager 'on the fly' along with the song.</w:t>
      </w:r>
    </w:p>
    <w:p w14:paraId="6B1B5097" w14:textId="77777777" w:rsidR="00C34165" w:rsidRPr="00CF2529" w:rsidRDefault="00C34165" w:rsidP="001F1C4B">
      <w:pPr>
        <w:pStyle w:val="Heading3"/>
      </w:pPr>
      <w:bookmarkStart w:id="290" w:name="_Toc126492838"/>
      <w:bookmarkStart w:id="291" w:name="_Toc308106884"/>
      <w:r w:rsidRPr="00CF2529">
        <w:lastRenderedPageBreak/>
        <w:t>Controlling pattern playback</w:t>
      </w:r>
      <w:bookmarkEnd w:id="290"/>
      <w:bookmarkEnd w:id="291"/>
    </w:p>
    <w:p w14:paraId="11EFAA18" w14:textId="77777777" w:rsidR="00C34165" w:rsidRPr="000479E1" w:rsidRDefault="00C34165" w:rsidP="00E52340">
      <w:pPr>
        <w:pStyle w:val="Heading4"/>
      </w:pPr>
      <w:r w:rsidRPr="000479E1">
        <w:t>Dynamics control</w:t>
      </w:r>
    </w:p>
    <w:p w14:paraId="325D0A4D" w14:textId="77777777" w:rsidR="00C34165" w:rsidRPr="000479E1" w:rsidRDefault="00C34165" w:rsidP="00C936A3">
      <w:r w:rsidRPr="000479E1">
        <w:t>Pattern Manager has powerful real time velocity control options allowing to drastically change pattern performance:</w:t>
      </w:r>
    </w:p>
    <w:p w14:paraId="3660EC90" w14:textId="65349A13" w:rsidR="00C34165" w:rsidRPr="000479E1" w:rsidRDefault="006625E6" w:rsidP="001F1C4B">
      <w:pPr>
        <w:jc w:val="center"/>
        <w:rPr>
          <w:lang w:val="ru-RU"/>
        </w:rPr>
      </w:pPr>
      <w:r>
        <w:rPr>
          <w:noProof/>
        </w:rPr>
        <w:drawing>
          <wp:inline distT="0" distB="0" distL="0" distR="0" wp14:anchorId="2BAE11C3" wp14:editId="0030A4F2">
            <wp:extent cx="4295775" cy="314325"/>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295775" cy="314325"/>
                    </a:xfrm>
                    <a:prstGeom prst="rect">
                      <a:avLst/>
                    </a:prstGeom>
                    <a:noFill/>
                    <a:ln>
                      <a:noFill/>
                    </a:ln>
                  </pic:spPr>
                </pic:pic>
              </a:graphicData>
            </a:graphic>
          </wp:inline>
        </w:drawing>
      </w:r>
    </w:p>
    <w:p w14:paraId="3F6019D1" w14:textId="77777777" w:rsidR="00C34165" w:rsidRPr="000479E1" w:rsidRDefault="006223CE" w:rsidP="00DB7475">
      <w:pPr>
        <w:numPr>
          <w:ilvl w:val="0"/>
          <w:numId w:val="30"/>
        </w:numPr>
      </w:pPr>
      <w:r w:rsidRPr="000479E1">
        <w:rPr>
          <w:b/>
        </w:rPr>
        <w:t xml:space="preserve">Velo </w:t>
      </w:r>
      <w:proofErr w:type="gramStart"/>
      <w:r w:rsidRPr="000479E1">
        <w:rPr>
          <w:b/>
        </w:rPr>
        <w:t>add</w:t>
      </w:r>
      <w:proofErr w:type="gramEnd"/>
      <w:r w:rsidR="00C34165" w:rsidRPr="000479E1">
        <w:rPr>
          <w:b/>
        </w:rPr>
        <w:t xml:space="preserve"> </w:t>
      </w:r>
      <w:r w:rsidR="00C34165" w:rsidRPr="000479E1">
        <w:t>- add/reduce velocity</w:t>
      </w:r>
    </w:p>
    <w:p w14:paraId="64CB4808" w14:textId="77777777" w:rsidR="00C34165" w:rsidRPr="000479E1" w:rsidRDefault="00C34165" w:rsidP="00DB7475">
      <w:pPr>
        <w:numPr>
          <w:ilvl w:val="0"/>
          <w:numId w:val="30"/>
        </w:numPr>
      </w:pPr>
      <w:r w:rsidRPr="000479E1">
        <w:rPr>
          <w:b/>
        </w:rPr>
        <w:t>Chord</w:t>
      </w:r>
      <w:r w:rsidRPr="000479E1">
        <w:tab/>
        <w:t>- check to apply velocity of trigger chord to pattern dynamics (+/- velocity)</w:t>
      </w:r>
    </w:p>
    <w:p w14:paraId="65974454" w14:textId="77777777" w:rsidR="00C34165" w:rsidRPr="000479E1" w:rsidRDefault="00C34165" w:rsidP="00DB7475">
      <w:pPr>
        <w:numPr>
          <w:ilvl w:val="0"/>
          <w:numId w:val="30"/>
        </w:numPr>
      </w:pPr>
      <w:r w:rsidRPr="000479E1">
        <w:rPr>
          <w:b/>
        </w:rPr>
        <w:t>P.B.</w:t>
      </w:r>
      <w:r w:rsidR="006223CE" w:rsidRPr="000479E1">
        <w:t xml:space="preserve"> </w:t>
      </w:r>
      <w:r w:rsidRPr="000479E1">
        <w:t>- check to assign +/- velocity to Pitch Bender controller for continuous dynamics changes</w:t>
      </w:r>
    </w:p>
    <w:p w14:paraId="77253A28" w14:textId="77777777" w:rsidR="00C34165" w:rsidRPr="000479E1" w:rsidRDefault="00C34165" w:rsidP="00DB7475">
      <w:pPr>
        <w:numPr>
          <w:ilvl w:val="0"/>
          <w:numId w:val="30"/>
        </w:numPr>
        <w:rPr>
          <w:b/>
        </w:rPr>
      </w:pPr>
      <w:r w:rsidRPr="000479E1">
        <w:rPr>
          <w:b/>
        </w:rPr>
        <w:t xml:space="preserve">Random </w:t>
      </w:r>
      <w:r w:rsidRPr="000479E1">
        <w:t>(velo</w:t>
      </w:r>
      <w:r w:rsidR="005C6D08" w:rsidRPr="000479E1">
        <w:t xml:space="preserve">city) </w:t>
      </w:r>
      <w:r w:rsidR="006223CE" w:rsidRPr="000479E1">
        <w:t>-</w:t>
      </w:r>
      <w:r w:rsidRPr="000479E1">
        <w:t xml:space="preserve"> check to switch randomization on</w:t>
      </w:r>
    </w:p>
    <w:p w14:paraId="6A350318" w14:textId="77777777" w:rsidR="006223CE" w:rsidRPr="000479E1" w:rsidRDefault="006223CE" w:rsidP="00C936A3">
      <w:pPr>
        <w:rPr>
          <w:b/>
        </w:rPr>
      </w:pPr>
      <w:r w:rsidRPr="000479E1">
        <w:t>Click</w:t>
      </w:r>
      <w:r w:rsidRPr="000479E1">
        <w:rPr>
          <w:b/>
        </w:rPr>
        <w:t xml:space="preserve"> </w:t>
      </w:r>
      <w:r w:rsidR="00D368CB" w:rsidRPr="000479E1">
        <w:t xml:space="preserve">Pattern </w:t>
      </w:r>
      <w:r w:rsidR="008C25FA" w:rsidRPr="000479E1">
        <w:t>Settings</w:t>
      </w:r>
      <w:r w:rsidRPr="000479E1">
        <w:rPr>
          <w:b/>
        </w:rPr>
        <w:t xml:space="preserve"> </w:t>
      </w:r>
      <w:r w:rsidR="00223146" w:rsidRPr="000479E1">
        <w:t xml:space="preserve">button </w:t>
      </w:r>
      <w:r w:rsidR="00D368CB" w:rsidRPr="000479E1">
        <w:t>(</w:t>
      </w:r>
      <w:r w:rsidR="006C73FB" w:rsidRPr="000479E1">
        <w:t>the one at the right w/</w:t>
      </w:r>
      <w:r w:rsidR="00D368CB" w:rsidRPr="000479E1">
        <w:t xml:space="preserve">three dots </w:t>
      </w:r>
      <w:r w:rsidR="006C73FB" w:rsidRPr="000479E1">
        <w:t>picture</w:t>
      </w:r>
      <w:r w:rsidR="00D368CB" w:rsidRPr="000479E1">
        <w:t xml:space="preserve">) </w:t>
      </w:r>
      <w:r w:rsidRPr="000479E1">
        <w:t xml:space="preserve">to </w:t>
      </w:r>
      <w:r w:rsidR="008C25FA" w:rsidRPr="000479E1">
        <w:t>adjust</w:t>
      </w:r>
      <w:r w:rsidRPr="000479E1">
        <w:rPr>
          <w:b/>
        </w:rPr>
        <w:t xml:space="preserve"> </w:t>
      </w:r>
      <w:r w:rsidR="00223146" w:rsidRPr="000479E1">
        <w:t xml:space="preserve">randomization </w:t>
      </w:r>
      <w:r w:rsidR="00A51FFF" w:rsidRPr="000479E1">
        <w:t>parameters</w:t>
      </w:r>
      <w:r w:rsidRPr="000479E1">
        <w:t>:</w:t>
      </w:r>
    </w:p>
    <w:p w14:paraId="0EC4A596" w14:textId="4C7117C9" w:rsidR="006223CE" w:rsidRPr="000479E1" w:rsidRDefault="006625E6" w:rsidP="001F1C4B">
      <w:pPr>
        <w:jc w:val="center"/>
      </w:pPr>
      <w:r>
        <w:rPr>
          <w:noProof/>
        </w:rPr>
        <w:drawing>
          <wp:inline distT="0" distB="0" distL="0" distR="0" wp14:anchorId="4FEC2827" wp14:editId="76D45FEE">
            <wp:extent cx="2047875" cy="847725"/>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2047875" cy="847725"/>
                    </a:xfrm>
                    <a:prstGeom prst="rect">
                      <a:avLst/>
                    </a:prstGeom>
                    <a:noFill/>
                    <a:ln>
                      <a:noFill/>
                    </a:ln>
                  </pic:spPr>
                </pic:pic>
              </a:graphicData>
            </a:graphic>
          </wp:inline>
        </w:drawing>
      </w:r>
    </w:p>
    <w:p w14:paraId="29111441" w14:textId="77777777" w:rsidR="00C34165" w:rsidRPr="000479E1" w:rsidRDefault="006223CE" w:rsidP="00DB7475">
      <w:pPr>
        <w:numPr>
          <w:ilvl w:val="0"/>
          <w:numId w:val="29"/>
        </w:numPr>
      </w:pPr>
      <w:r w:rsidRPr="000479E1">
        <w:rPr>
          <w:b/>
        </w:rPr>
        <w:t xml:space="preserve">min </w:t>
      </w:r>
      <w:r w:rsidRPr="000479E1">
        <w:t>box</w:t>
      </w:r>
      <w:r w:rsidR="00C34165" w:rsidRPr="000479E1">
        <w:t xml:space="preserve"> - </w:t>
      </w:r>
      <w:r w:rsidRPr="000479E1">
        <w:t xml:space="preserve">minimum </w:t>
      </w:r>
      <w:r w:rsidR="00C34165" w:rsidRPr="000479E1">
        <w:t>deviation range</w:t>
      </w:r>
    </w:p>
    <w:p w14:paraId="0F42D443" w14:textId="77777777" w:rsidR="00C34165" w:rsidRPr="000479E1" w:rsidRDefault="006223CE" w:rsidP="00DB7475">
      <w:pPr>
        <w:numPr>
          <w:ilvl w:val="0"/>
          <w:numId w:val="29"/>
        </w:numPr>
      </w:pPr>
      <w:r w:rsidRPr="000479E1">
        <w:rPr>
          <w:b/>
        </w:rPr>
        <w:t xml:space="preserve">max </w:t>
      </w:r>
      <w:r w:rsidRPr="000479E1">
        <w:t>box</w:t>
      </w:r>
      <w:r w:rsidR="00C34165" w:rsidRPr="000479E1">
        <w:t xml:space="preserve"> - </w:t>
      </w:r>
      <w:r w:rsidRPr="000479E1">
        <w:t xml:space="preserve">maximum </w:t>
      </w:r>
      <w:r w:rsidR="00C34165" w:rsidRPr="000479E1">
        <w:t>deviation range</w:t>
      </w:r>
    </w:p>
    <w:p w14:paraId="11D5CF3B" w14:textId="77777777" w:rsidR="00223146" w:rsidRPr="000479E1" w:rsidRDefault="00C34165" w:rsidP="00DB7475">
      <w:pPr>
        <w:numPr>
          <w:ilvl w:val="0"/>
          <w:numId w:val="29"/>
        </w:numPr>
      </w:pPr>
      <w:r w:rsidRPr="000479E1">
        <w:rPr>
          <w:b/>
        </w:rPr>
        <w:t>strength</w:t>
      </w:r>
      <w:r w:rsidRPr="000479E1">
        <w:t xml:space="preserve"> (%) - sensitivity of randomization, at 100% all pattern notes will be randomized</w:t>
      </w:r>
    </w:p>
    <w:p w14:paraId="527BC973" w14:textId="77777777" w:rsidR="006D04A6" w:rsidRPr="00E05A52" w:rsidRDefault="006D04A6" w:rsidP="00E52340">
      <w:pPr>
        <w:pStyle w:val="Heading4"/>
      </w:pPr>
      <w:bookmarkStart w:id="292" w:name="OLE_LINK3"/>
      <w:r w:rsidRPr="00E05A52">
        <w:t xml:space="preserve">Tempo Control </w:t>
      </w:r>
    </w:p>
    <w:bookmarkEnd w:id="292"/>
    <w:p w14:paraId="71EC1166" w14:textId="77777777" w:rsidR="00C34165" w:rsidRPr="000479E1" w:rsidRDefault="00C34165" w:rsidP="00C936A3">
      <w:r w:rsidRPr="000479E1">
        <w:t>Pattern Manager takes tempo value from the host sequencer, but you can make it twice lower or higher by simply selecting the appropriate item in Tempo combo box:</w:t>
      </w:r>
    </w:p>
    <w:p w14:paraId="086460FB" w14:textId="3D74955C" w:rsidR="00C34165" w:rsidRPr="00CF2529" w:rsidRDefault="006625E6" w:rsidP="001F1C4B">
      <w:pPr>
        <w:jc w:val="center"/>
        <w:rPr>
          <w:lang w:val="ru-RU"/>
        </w:rPr>
      </w:pPr>
      <w:r>
        <w:rPr>
          <w:noProof/>
        </w:rPr>
        <w:drawing>
          <wp:inline distT="0" distB="0" distL="0" distR="0" wp14:anchorId="31CD307E" wp14:editId="48DF66B9">
            <wp:extent cx="1133475" cy="87630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133475" cy="876300"/>
                    </a:xfrm>
                    <a:prstGeom prst="rect">
                      <a:avLst/>
                    </a:prstGeom>
                    <a:noFill/>
                    <a:ln>
                      <a:noFill/>
                    </a:ln>
                  </pic:spPr>
                </pic:pic>
              </a:graphicData>
            </a:graphic>
          </wp:inline>
        </w:drawing>
      </w:r>
    </w:p>
    <w:p w14:paraId="0DE93875" w14:textId="77777777" w:rsidR="00C34165" w:rsidRPr="00CF2529" w:rsidRDefault="00C34165" w:rsidP="001F1C4B">
      <w:pPr>
        <w:pStyle w:val="Heading3"/>
      </w:pPr>
      <w:bookmarkStart w:id="293" w:name="_Toc126492839"/>
      <w:bookmarkStart w:id="294" w:name="_Toc308106885"/>
      <w:r w:rsidRPr="00CF2529">
        <w:t>Transferring Pattern to host's MIDI Track</w:t>
      </w:r>
      <w:bookmarkEnd w:id="293"/>
      <w:bookmarkEnd w:id="294"/>
    </w:p>
    <w:p w14:paraId="4727879E" w14:textId="77777777" w:rsidR="00C34165" w:rsidRPr="006276E4" w:rsidRDefault="00C34165" w:rsidP="00C936A3">
      <w:r w:rsidRPr="006276E4">
        <w:t xml:space="preserve">If you want to use more than one rhythm pattern for your song you have to copy the chosen patterns from Pattern Manager to MIDI track of your host sequencer. There are two ways to do that: </w:t>
      </w:r>
    </w:p>
    <w:p w14:paraId="528A8B32" w14:textId="77777777" w:rsidR="00C34165" w:rsidRPr="00E05A52" w:rsidRDefault="00C34165" w:rsidP="007A09A4">
      <w:pPr>
        <w:pStyle w:val="Heading4"/>
      </w:pPr>
      <w:bookmarkStart w:id="295" w:name="_Toc308106886"/>
      <w:r w:rsidRPr="00E05A52">
        <w:lastRenderedPageBreak/>
        <w:t>Drag'n'Drop Pattern</w:t>
      </w:r>
      <w:bookmarkEnd w:id="295"/>
    </w:p>
    <w:p w14:paraId="280ACBFE" w14:textId="77777777" w:rsidR="00C34165" w:rsidRPr="006276E4" w:rsidRDefault="00C34165" w:rsidP="00C936A3">
      <w:r w:rsidRPr="006276E4">
        <w:t xml:space="preserve">The simplest way to copy pattern to MIDI track is to </w:t>
      </w:r>
      <w:proofErr w:type="spellStart"/>
      <w:r w:rsidRPr="006276E4">
        <w:t>drag'n'drop</w:t>
      </w:r>
      <w:proofErr w:type="spellEnd"/>
      <w:r w:rsidRPr="006276E4">
        <w:t xml:space="preserve"> the selected pattern directly from Pattern view. To do this click on Pattern view and drag the pattern to the needed measure of a MIDI track.</w:t>
      </w:r>
    </w:p>
    <w:p w14:paraId="4140860C" w14:textId="77777777" w:rsidR="00C34165" w:rsidRPr="006276E4" w:rsidRDefault="00C34165" w:rsidP="00C936A3">
      <w:r w:rsidRPr="006276E4">
        <w:t xml:space="preserve">You can automatically multiply pattern by the appropriate number of cycles if you previously set the desired number of repetitions in </w:t>
      </w:r>
      <w:proofErr w:type="spellStart"/>
      <w:r w:rsidRPr="006276E4">
        <w:t>D’n’D</w:t>
      </w:r>
      <w:proofErr w:type="spellEnd"/>
      <w:r w:rsidRPr="006276E4">
        <w:t xml:space="preserve"> Repeat box</w:t>
      </w:r>
      <w:r w:rsidR="00A51FFF" w:rsidRPr="006276E4">
        <w:t xml:space="preserve"> found on </w:t>
      </w:r>
      <w:r w:rsidR="00081038" w:rsidRPr="006276E4">
        <w:t xml:space="preserve">Pattern </w:t>
      </w:r>
      <w:r w:rsidR="00A51FFF" w:rsidRPr="006276E4">
        <w:t>Settings panel</w:t>
      </w:r>
      <w:r w:rsidRPr="006276E4">
        <w:t>:</w:t>
      </w:r>
    </w:p>
    <w:p w14:paraId="63634BBB" w14:textId="4576A1C9" w:rsidR="00C34165" w:rsidRPr="006276E4" w:rsidRDefault="006625E6" w:rsidP="001F1C4B">
      <w:pPr>
        <w:jc w:val="center"/>
      </w:pPr>
      <w:r w:rsidRPr="006276E4">
        <w:rPr>
          <w:noProof/>
        </w:rPr>
        <w:drawing>
          <wp:inline distT="0" distB="0" distL="0" distR="0" wp14:anchorId="27CA20D3" wp14:editId="59D11745">
            <wp:extent cx="1771650" cy="314325"/>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771650" cy="314325"/>
                    </a:xfrm>
                    <a:prstGeom prst="rect">
                      <a:avLst/>
                    </a:prstGeom>
                    <a:noFill/>
                    <a:ln>
                      <a:noFill/>
                    </a:ln>
                  </pic:spPr>
                </pic:pic>
              </a:graphicData>
            </a:graphic>
          </wp:inline>
        </w:drawing>
      </w:r>
    </w:p>
    <w:p w14:paraId="735D28CF" w14:textId="77777777" w:rsidR="00C34165" w:rsidRPr="001F1C4B" w:rsidRDefault="00FA130C" w:rsidP="00C936A3">
      <w:pPr>
        <w:rPr>
          <w:i/>
        </w:rPr>
      </w:pPr>
      <w:r w:rsidRPr="001F1C4B">
        <w:rPr>
          <w:i/>
        </w:rPr>
        <w:t xml:space="preserve">Note. </w:t>
      </w:r>
      <w:r w:rsidRPr="00E52340">
        <w:rPr>
          <w:i/>
        </w:rPr>
        <w:t xml:space="preserve">Velo </w:t>
      </w:r>
      <w:proofErr w:type="gramStart"/>
      <w:r w:rsidRPr="00E52340">
        <w:rPr>
          <w:i/>
        </w:rPr>
        <w:t>add</w:t>
      </w:r>
      <w:proofErr w:type="gramEnd"/>
      <w:r w:rsidR="00C34165" w:rsidRPr="001F1C4B">
        <w:rPr>
          <w:i/>
        </w:rPr>
        <w:t xml:space="preserve"> and </w:t>
      </w:r>
      <w:r w:rsidR="00C34165" w:rsidRPr="00E52340">
        <w:rPr>
          <w:i/>
        </w:rPr>
        <w:t>Random</w:t>
      </w:r>
      <w:r w:rsidR="00C34165" w:rsidRPr="001F1C4B">
        <w:rPr>
          <w:i/>
        </w:rPr>
        <w:t xml:space="preserve"> parameters will be also applied to the exported pattern (MIDI file).</w:t>
      </w:r>
    </w:p>
    <w:p w14:paraId="57F39245" w14:textId="77777777" w:rsidR="00C34165" w:rsidRPr="006276E4" w:rsidRDefault="00C34165" w:rsidP="007A09A4">
      <w:pPr>
        <w:pStyle w:val="Heading4"/>
      </w:pPr>
      <w:bookmarkStart w:id="296" w:name="_Toc308106887"/>
      <w:r w:rsidRPr="006276E4">
        <w:t>Import Pattern to MIDI Track</w:t>
      </w:r>
      <w:bookmarkEnd w:id="296"/>
    </w:p>
    <w:p w14:paraId="363F51AF" w14:textId="25CE9E73" w:rsidR="00C34165" w:rsidRPr="006276E4" w:rsidRDefault="00C34165" w:rsidP="00C936A3">
      <w:r w:rsidRPr="006276E4">
        <w:t xml:space="preserve">If your host doesn't support </w:t>
      </w:r>
      <w:proofErr w:type="spellStart"/>
      <w:r w:rsidRPr="006276E4">
        <w:t>drag'n'drop</w:t>
      </w:r>
      <w:proofErr w:type="spellEnd"/>
      <w:r w:rsidRPr="006276E4">
        <w:t xml:space="preserve"> MIDI data you can previously drag out pattern from Pattern view directly to Windows – it will be exported as a Standard MIDI file, and then import it to your sequencer.</w:t>
      </w:r>
      <w:r w:rsidR="00501D99" w:rsidRPr="006276E4">
        <w:t xml:space="preserve"> In Mac version: right-click on Pattern view and select 'Export to Desktop' in pop up menu.</w:t>
      </w:r>
      <w:r w:rsidR="00B736BB" w:rsidRPr="006276E4">
        <w:t xml:space="preserve"> </w:t>
      </w:r>
      <w:proofErr w:type="gramStart"/>
      <w:r w:rsidRPr="006276E4">
        <w:t>Alternatively</w:t>
      </w:r>
      <w:proofErr w:type="gramEnd"/>
      <w:r w:rsidRPr="006276E4">
        <w:t xml:space="preserve"> you can import pattern right from </w:t>
      </w:r>
      <w:r w:rsidR="00E1407A">
        <w:t>RealEight</w:t>
      </w:r>
      <w:r w:rsidRPr="006276E4">
        <w:t xml:space="preserve"> installation folder (by default: </w:t>
      </w:r>
      <w:r w:rsidRPr="00F75896">
        <w:rPr>
          <w:i/>
        </w:rPr>
        <w:t>C:/Program Files/MusicLab/</w:t>
      </w:r>
      <w:r w:rsidR="005D2891">
        <w:rPr>
          <w:i/>
        </w:rPr>
        <w:t>RealEight 6</w:t>
      </w:r>
      <w:r w:rsidRPr="00F75896">
        <w:rPr>
          <w:i/>
        </w:rPr>
        <w:t>/Loops/</w:t>
      </w:r>
      <w:r w:rsidR="00F75896">
        <w:rPr>
          <w:i/>
        </w:rPr>
        <w:t xml:space="preserve"> </w:t>
      </w:r>
      <w:r w:rsidRPr="00F75896">
        <w:rPr>
          <w:i/>
        </w:rPr>
        <w:t>Pattern Library</w:t>
      </w:r>
      <w:r w:rsidRPr="006276E4">
        <w:t>), but in that case you get single original pattern and you have to multiply it manually in a MIDI track of your host.</w:t>
      </w:r>
    </w:p>
    <w:p w14:paraId="362D80A4" w14:textId="77777777" w:rsidR="00C34165" w:rsidRPr="00CF2529" w:rsidRDefault="00C34165" w:rsidP="001F1C4B">
      <w:pPr>
        <w:pStyle w:val="Heading2"/>
      </w:pPr>
      <w:bookmarkStart w:id="297" w:name="_Toc126492840"/>
      <w:bookmarkStart w:id="298" w:name="_Toc308106888"/>
      <w:bookmarkStart w:id="299" w:name="_Toc62863266"/>
      <w:bookmarkStart w:id="300" w:name="_Toc62896035"/>
      <w:bookmarkStart w:id="301" w:name="_Toc108456264"/>
      <w:r w:rsidRPr="00CF2529">
        <w:t>Using Rhythm Patterns in a MIDI Track</w:t>
      </w:r>
      <w:bookmarkEnd w:id="297"/>
      <w:bookmarkEnd w:id="298"/>
      <w:bookmarkEnd w:id="299"/>
      <w:bookmarkEnd w:id="300"/>
      <w:bookmarkEnd w:id="301"/>
    </w:p>
    <w:p w14:paraId="0AACD3CC" w14:textId="77777777" w:rsidR="002B3263" w:rsidRPr="00CF2529" w:rsidRDefault="00C34165" w:rsidP="00C34165">
      <w:pPr>
        <w:keepNext/>
        <w:spacing w:before="120"/>
      </w:pPr>
      <w:r w:rsidRPr="00CF2529">
        <w:t>When the appropriate rhythm patterns for your song parts are successfully found in Pattern Manage</w:t>
      </w:r>
      <w:r w:rsidR="002B3263" w:rsidRPr="00CF2529">
        <w:t>r and copied to the host's MIDI</w:t>
      </w:r>
      <w:r w:rsidR="00F9367F" w:rsidRPr="00CF2529">
        <w:t xml:space="preserve"> track</w:t>
      </w:r>
      <w:r w:rsidR="002B3263" w:rsidRPr="00CF2529">
        <w:t>, press Track</w:t>
      </w:r>
      <w:r w:rsidRPr="00CF2529">
        <w:t xml:space="preserve"> button </w:t>
      </w:r>
      <w:r w:rsidR="002B3263" w:rsidRPr="00CF2529">
        <w:t xml:space="preserve">to cancel pattern loaded in Pattern Manager (it will be </w:t>
      </w:r>
      <w:proofErr w:type="spellStart"/>
      <w:r w:rsidR="002B3263" w:rsidRPr="00CF2529">
        <w:t>grayed</w:t>
      </w:r>
      <w:proofErr w:type="spellEnd"/>
      <w:r w:rsidR="002B3263" w:rsidRPr="00CF2529">
        <w:t xml:space="preserve"> out) </w:t>
      </w:r>
      <w:r w:rsidRPr="00CF2529">
        <w:t xml:space="preserve">and work with pattern </w:t>
      </w:r>
      <w:r w:rsidR="00F9367F" w:rsidRPr="00CF2529">
        <w:t xml:space="preserve">on </w:t>
      </w:r>
      <w:r w:rsidRPr="00CF2529">
        <w:t>MIDI track only</w:t>
      </w:r>
      <w:r w:rsidR="002B3263" w:rsidRPr="00CF2529">
        <w:t xml:space="preserve">. </w:t>
      </w:r>
    </w:p>
    <w:p w14:paraId="2345DFC6" w14:textId="3A7F29C5" w:rsidR="00A51FFF" w:rsidRPr="00CF2529" w:rsidRDefault="006625E6" w:rsidP="001F1C4B">
      <w:pPr>
        <w:jc w:val="center"/>
      </w:pPr>
      <w:r>
        <w:rPr>
          <w:noProof/>
        </w:rPr>
        <w:drawing>
          <wp:inline distT="0" distB="0" distL="0" distR="0" wp14:anchorId="105A0A55" wp14:editId="4F24312B">
            <wp:extent cx="5391150" cy="14668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391150" cy="1466850"/>
                    </a:xfrm>
                    <a:prstGeom prst="rect">
                      <a:avLst/>
                    </a:prstGeom>
                    <a:noFill/>
                    <a:ln>
                      <a:noFill/>
                    </a:ln>
                  </pic:spPr>
                </pic:pic>
              </a:graphicData>
            </a:graphic>
          </wp:inline>
        </w:drawing>
      </w:r>
    </w:p>
    <w:p w14:paraId="4AA67E47" w14:textId="77777777" w:rsidR="00C34165" w:rsidRPr="00CF2529" w:rsidRDefault="00C34165" w:rsidP="00C34165">
      <w:pPr>
        <w:keepNext/>
        <w:spacing w:before="120"/>
      </w:pPr>
      <w:r w:rsidRPr="00CF2529">
        <w:t xml:space="preserve">There are two ways of creating guitar part with the help of rhythm patterns playing from MIDI track to </w:t>
      </w:r>
      <w:r w:rsidR="00E1407A">
        <w:t>RealEight</w:t>
      </w:r>
      <w:r w:rsidRPr="00CF2529">
        <w:t xml:space="preserve">: real-time and </w:t>
      </w:r>
      <w:r w:rsidR="00B41115" w:rsidRPr="00CF2529">
        <w:t>non-real-time</w:t>
      </w:r>
      <w:r w:rsidRPr="00CF2529">
        <w:t xml:space="preserve"> methods.</w:t>
      </w:r>
    </w:p>
    <w:p w14:paraId="70475157" w14:textId="77777777" w:rsidR="00C34165" w:rsidRPr="006276E4" w:rsidRDefault="00C34165" w:rsidP="007A09A4">
      <w:pPr>
        <w:pStyle w:val="Heading4"/>
      </w:pPr>
      <w:bookmarkStart w:id="302" w:name="_Toc79224652"/>
      <w:bookmarkStart w:id="303" w:name="_Toc308106889"/>
      <w:proofErr w:type="gramStart"/>
      <w:r w:rsidRPr="006276E4">
        <w:t>Non real-time</w:t>
      </w:r>
      <w:proofErr w:type="gramEnd"/>
      <w:r w:rsidRPr="006276E4">
        <w:t xml:space="preserve"> method</w:t>
      </w:r>
      <w:bookmarkEnd w:id="302"/>
      <w:bookmarkEnd w:id="303"/>
    </w:p>
    <w:p w14:paraId="7B0877DA" w14:textId="77777777" w:rsidR="00C34165" w:rsidRPr="006276E4" w:rsidRDefault="00C34165" w:rsidP="00DB7475">
      <w:pPr>
        <w:numPr>
          <w:ilvl w:val="0"/>
          <w:numId w:val="32"/>
        </w:numPr>
      </w:pPr>
      <w:bookmarkStart w:id="304" w:name="_Toc79224653"/>
      <w:r w:rsidRPr="006276E4">
        <w:t xml:space="preserve">Create MIDI track for chords, output it to </w:t>
      </w:r>
      <w:r w:rsidR="00E1407A">
        <w:t>RealEight</w:t>
      </w:r>
      <w:r w:rsidRPr="006276E4">
        <w:t xml:space="preserve">, and enter chord changes for </w:t>
      </w:r>
      <w:proofErr w:type="gramStart"/>
      <w:r w:rsidRPr="006276E4">
        <w:t>you</w:t>
      </w:r>
      <w:proofErr w:type="gramEnd"/>
      <w:r w:rsidRPr="006276E4">
        <w:t xml:space="preserve"> guitar part (step record chords from your MIDI keyboard or manually enter notes via sequencer’s editor)</w:t>
      </w:r>
      <w:bookmarkEnd w:id="304"/>
    </w:p>
    <w:p w14:paraId="0EEAF324" w14:textId="77777777" w:rsidR="00C34165" w:rsidRPr="006276E4" w:rsidRDefault="00C34165" w:rsidP="00DB7475">
      <w:pPr>
        <w:numPr>
          <w:ilvl w:val="0"/>
          <w:numId w:val="32"/>
        </w:numPr>
      </w:pPr>
      <w:bookmarkStart w:id="305" w:name="_Toc79224656"/>
      <w:r w:rsidRPr="006276E4">
        <w:t>Start your sequencer to listen to the ready part.</w:t>
      </w:r>
      <w:bookmarkEnd w:id="305"/>
    </w:p>
    <w:p w14:paraId="667E52D0" w14:textId="77777777" w:rsidR="00C34165" w:rsidRPr="006276E4" w:rsidRDefault="00C34165" w:rsidP="007A09A4">
      <w:pPr>
        <w:pStyle w:val="Heading4"/>
      </w:pPr>
      <w:bookmarkStart w:id="306" w:name="_Toc79224657"/>
      <w:bookmarkStart w:id="307" w:name="_Toc308106890"/>
      <w:r w:rsidRPr="006276E4">
        <w:lastRenderedPageBreak/>
        <w:t>Real-time method</w:t>
      </w:r>
      <w:bookmarkEnd w:id="306"/>
      <w:bookmarkEnd w:id="307"/>
    </w:p>
    <w:p w14:paraId="173BF23F" w14:textId="77777777" w:rsidR="00C34165" w:rsidRPr="006276E4" w:rsidRDefault="00C34165" w:rsidP="00DB7475">
      <w:pPr>
        <w:numPr>
          <w:ilvl w:val="0"/>
          <w:numId w:val="33"/>
        </w:numPr>
      </w:pPr>
      <w:bookmarkStart w:id="308" w:name="_Toc79224659"/>
      <w:r w:rsidRPr="006276E4">
        <w:t xml:space="preserve">Create MIDI track for chords, output it to </w:t>
      </w:r>
      <w:r w:rsidR="00E1407A">
        <w:t>RealEight</w:t>
      </w:r>
      <w:bookmarkEnd w:id="308"/>
    </w:p>
    <w:p w14:paraId="71C917F3" w14:textId="77777777" w:rsidR="00C34165" w:rsidRPr="006276E4" w:rsidRDefault="00C34165" w:rsidP="00DB7475">
      <w:pPr>
        <w:numPr>
          <w:ilvl w:val="0"/>
          <w:numId w:val="33"/>
        </w:numPr>
      </w:pPr>
      <w:bookmarkStart w:id="309" w:name="_Toc79224660"/>
      <w:r w:rsidRPr="006276E4">
        <w:t xml:space="preserve">Start sequencer and play/record chord changes to </w:t>
      </w:r>
      <w:r w:rsidR="00E1407A">
        <w:t>RealEight</w:t>
      </w:r>
      <w:r w:rsidRPr="006276E4">
        <w:t xml:space="preserve"> from your MIDI keyboard</w:t>
      </w:r>
      <w:bookmarkEnd w:id="309"/>
    </w:p>
    <w:p w14:paraId="4AA8C6E7" w14:textId="77777777" w:rsidR="00C34165" w:rsidRPr="006276E4" w:rsidRDefault="00C34165" w:rsidP="00C936A3">
      <w:bookmarkStart w:id="310" w:name="_Toc79224661"/>
      <w:r w:rsidRPr="006276E4">
        <w:t>Real-time method is more intuitive and allows to control pattern playback adding various expressive adjustments to the performance.</w:t>
      </w:r>
      <w:bookmarkEnd w:id="310"/>
      <w:r w:rsidRPr="006276E4">
        <w:t xml:space="preserve"> </w:t>
      </w:r>
    </w:p>
    <w:p w14:paraId="47E36F0C" w14:textId="77777777" w:rsidR="00C34165" w:rsidRPr="00CF2529" w:rsidRDefault="00C34165" w:rsidP="001F1C4B">
      <w:pPr>
        <w:pStyle w:val="Heading3"/>
      </w:pPr>
      <w:bookmarkStart w:id="311" w:name="_Toc79224662"/>
      <w:bookmarkStart w:id="312" w:name="_Toc79224832"/>
      <w:bookmarkStart w:id="313" w:name="_Toc79224936"/>
      <w:bookmarkStart w:id="314" w:name="_Toc79226143"/>
      <w:bookmarkStart w:id="315" w:name="_Toc126492841"/>
      <w:bookmarkStart w:id="316" w:name="_Toc308106891"/>
      <w:r w:rsidRPr="00CF2529">
        <w:t>Controlling pattern playback</w:t>
      </w:r>
      <w:bookmarkEnd w:id="311"/>
      <w:bookmarkEnd w:id="312"/>
      <w:bookmarkEnd w:id="313"/>
      <w:bookmarkEnd w:id="314"/>
      <w:bookmarkEnd w:id="315"/>
      <w:bookmarkEnd w:id="316"/>
    </w:p>
    <w:p w14:paraId="7B28051C" w14:textId="77777777" w:rsidR="00C34165" w:rsidRPr="006276E4" w:rsidRDefault="00C34165" w:rsidP="00C936A3">
      <w:bookmarkStart w:id="317" w:name="_Toc79224663"/>
      <w:r w:rsidRPr="006276E4">
        <w:t xml:space="preserve">You can control pattern playing from MIDI track with the help of chords played on a MIDI keyboard by pressing and releasing keys, using </w:t>
      </w:r>
      <w:r w:rsidR="00012232" w:rsidRPr="006276E4">
        <w:t>Latch</w:t>
      </w:r>
      <w:r w:rsidRPr="006276E4">
        <w:t xml:space="preserve"> button (</w:t>
      </w:r>
      <w:r w:rsidR="00012232" w:rsidRPr="006276E4">
        <w:t xml:space="preserve">or </w:t>
      </w:r>
      <w:r w:rsidRPr="006276E4">
        <w:t>Sustain Pedal), and also by triggering Slow Strum (Velocity Switch FX).</w:t>
      </w:r>
      <w:bookmarkEnd w:id="317"/>
    </w:p>
    <w:p w14:paraId="4958F6A3" w14:textId="77777777" w:rsidR="00C34165" w:rsidRPr="006276E4" w:rsidRDefault="00012232" w:rsidP="007A09A4">
      <w:pPr>
        <w:pStyle w:val="Heading4"/>
      </w:pPr>
      <w:bookmarkStart w:id="318" w:name="_Toc79224664"/>
      <w:bookmarkStart w:id="319" w:name="_Toc79224833"/>
      <w:bookmarkStart w:id="320" w:name="_Toc79224937"/>
      <w:bookmarkStart w:id="321" w:name="_Toc308106892"/>
      <w:r w:rsidRPr="006276E4">
        <w:t>Latch</w:t>
      </w:r>
      <w:r w:rsidR="00C34165" w:rsidRPr="006276E4">
        <w:t xml:space="preserve"> </w:t>
      </w:r>
      <w:r w:rsidR="006C73FB" w:rsidRPr="006276E4">
        <w:t>Mode</w:t>
      </w:r>
      <w:r w:rsidR="00C34165" w:rsidRPr="006276E4">
        <w:t xml:space="preserve"> (Sustain Pedal)</w:t>
      </w:r>
      <w:bookmarkStart w:id="322" w:name="_Toc79224665"/>
      <w:bookmarkEnd w:id="318"/>
      <w:bookmarkEnd w:id="319"/>
      <w:bookmarkEnd w:id="320"/>
      <w:bookmarkEnd w:id="321"/>
    </w:p>
    <w:p w14:paraId="74FAA19B" w14:textId="77777777" w:rsidR="00C34165" w:rsidRPr="006276E4" w:rsidRDefault="00C34165" w:rsidP="00C34165">
      <w:pPr>
        <w:spacing w:before="120"/>
      </w:pPr>
      <w:r w:rsidRPr="006276E4">
        <w:t xml:space="preserve">With </w:t>
      </w:r>
      <w:r w:rsidR="002B3263" w:rsidRPr="006276E4">
        <w:t>Latch button disabled</w:t>
      </w:r>
      <w:r w:rsidRPr="006276E4">
        <w:t xml:space="preserve"> pattern will play only while you are holding the chord on your MIDI keyboard, and it will be muted when you release the keys. This allows you to play guitar pattern here and there along with the song. With </w:t>
      </w:r>
      <w:r w:rsidR="002B3263" w:rsidRPr="006276E4">
        <w:t>Latch</w:t>
      </w:r>
      <w:r w:rsidRPr="006276E4">
        <w:t xml:space="preserve"> button (or Sustain Pedal) pressed pattern will continue playing even if you release the keys.</w:t>
      </w:r>
      <w:bookmarkEnd w:id="322"/>
    </w:p>
    <w:p w14:paraId="4E16A1B5" w14:textId="77777777" w:rsidR="00C34165" w:rsidRPr="006276E4" w:rsidRDefault="00C34165" w:rsidP="007A09A4">
      <w:pPr>
        <w:pStyle w:val="Heading4"/>
      </w:pPr>
      <w:bookmarkStart w:id="323" w:name="_Toc308106893"/>
      <w:r w:rsidRPr="006276E4">
        <w:t>Slow Strum</w:t>
      </w:r>
      <w:bookmarkStart w:id="324" w:name="_Toc79224667"/>
      <w:bookmarkEnd w:id="323"/>
    </w:p>
    <w:p w14:paraId="554673E5" w14:textId="77777777" w:rsidR="00C34165" w:rsidRPr="006276E4" w:rsidRDefault="00C34165" w:rsidP="00C34165">
      <w:pPr>
        <w:spacing w:before="120"/>
      </w:pPr>
      <w:r w:rsidRPr="006276E4">
        <w:t xml:space="preserve">Use Slow Strum velocity switch FX to add </w:t>
      </w:r>
      <w:proofErr w:type="spellStart"/>
      <w:r w:rsidRPr="006276E4">
        <w:t>syncopes</w:t>
      </w:r>
      <w:proofErr w:type="spellEnd"/>
      <w:r w:rsidRPr="006276E4">
        <w:t xml:space="preserve"> and accents to pattern playback:</w:t>
      </w:r>
      <w:bookmarkStart w:id="325" w:name="_Toc79224668"/>
      <w:bookmarkEnd w:id="324"/>
    </w:p>
    <w:p w14:paraId="0AD8FB8D" w14:textId="77777777" w:rsidR="00C34165" w:rsidRPr="006276E4" w:rsidRDefault="00C34165" w:rsidP="00DB7475">
      <w:pPr>
        <w:numPr>
          <w:ilvl w:val="0"/>
          <w:numId w:val="12"/>
        </w:numPr>
        <w:spacing w:before="120"/>
      </w:pPr>
      <w:r w:rsidRPr="006276E4">
        <w:t xml:space="preserve">Temporarily mute pattern by triggering Slow </w:t>
      </w:r>
      <w:proofErr w:type="gramStart"/>
      <w:r w:rsidRPr="006276E4">
        <w:t>Strum  (</w:t>
      </w:r>
      <w:proofErr w:type="gramEnd"/>
      <w:r w:rsidRPr="006276E4">
        <w:t>the time window can be adjusted by '</w:t>
      </w:r>
      <w:proofErr w:type="spellStart"/>
      <w:r w:rsidRPr="006276E4">
        <w:t>SlowZone</w:t>
      </w:r>
      <w:proofErr w:type="spellEnd"/>
      <w:r w:rsidRPr="006276E4">
        <w:t>' Automation parameter)</w:t>
      </w:r>
      <w:bookmarkEnd w:id="325"/>
      <w:r w:rsidRPr="006276E4">
        <w:t xml:space="preserve"> </w:t>
      </w:r>
      <w:bookmarkStart w:id="326" w:name="_Toc79224669"/>
    </w:p>
    <w:p w14:paraId="4136FE27" w14:textId="77777777" w:rsidR="00C34165" w:rsidRPr="006276E4" w:rsidRDefault="00C34165" w:rsidP="00DB7475">
      <w:pPr>
        <w:numPr>
          <w:ilvl w:val="0"/>
          <w:numId w:val="12"/>
        </w:numPr>
        <w:spacing w:before="120"/>
      </w:pPr>
      <w:r w:rsidRPr="006276E4">
        <w:t xml:space="preserve">Completely stop pattern by triggering Slow Strum and quickly releasing the keys (to stop Slow Strum sound press the Mute key (Black) of the left Repeat zone). To continue pattern </w:t>
      </w:r>
      <w:proofErr w:type="gramStart"/>
      <w:r w:rsidRPr="006276E4">
        <w:t>playback</w:t>
      </w:r>
      <w:proofErr w:type="gramEnd"/>
      <w:r w:rsidRPr="006276E4">
        <w:t xml:space="preserve"> press the chord again.</w:t>
      </w:r>
      <w:bookmarkStart w:id="327" w:name="_Toc79224670"/>
      <w:bookmarkEnd w:id="326"/>
    </w:p>
    <w:p w14:paraId="75C10544" w14:textId="77777777" w:rsidR="00C34165" w:rsidRPr="001F1C4B" w:rsidRDefault="00C34165" w:rsidP="00F75896">
      <w:pPr>
        <w:pStyle w:val="a0"/>
      </w:pPr>
      <w:r w:rsidRPr="001F1C4B">
        <w:t>Note</w:t>
      </w:r>
      <w:r w:rsidR="00F75896">
        <w:t>,</w:t>
      </w:r>
      <w:r w:rsidRPr="001F1C4B">
        <w:t xml:space="preserve"> </w:t>
      </w:r>
      <w:r w:rsidR="00F75896">
        <w:t>w</w:t>
      </w:r>
      <w:r w:rsidRPr="001F1C4B">
        <w:t xml:space="preserve">ith </w:t>
      </w:r>
      <w:r w:rsidR="0048126E" w:rsidRPr="001F1C4B">
        <w:t>Latch button (Sustain</w:t>
      </w:r>
      <w:r w:rsidR="002B3263" w:rsidRPr="001F1C4B">
        <w:t xml:space="preserve"> Pedal</w:t>
      </w:r>
      <w:r w:rsidRPr="001F1C4B">
        <w:t>) pressed you can't completely stop pattern by triggering Slow Strum and releasing the keys.</w:t>
      </w:r>
      <w:bookmarkEnd w:id="327"/>
    </w:p>
    <w:p w14:paraId="08F3FF83" w14:textId="77777777" w:rsidR="00C34165" w:rsidRPr="00CF2529" w:rsidRDefault="00C34165" w:rsidP="001F1C4B">
      <w:pPr>
        <w:pStyle w:val="Heading2"/>
      </w:pPr>
      <w:bookmarkStart w:id="328" w:name="_Toc126492842"/>
      <w:bookmarkStart w:id="329" w:name="_Toc308106894"/>
      <w:bookmarkStart w:id="330" w:name="_Toc62863267"/>
      <w:bookmarkStart w:id="331" w:name="_Toc62896036"/>
      <w:bookmarkStart w:id="332" w:name="_Toc108456265"/>
      <w:bookmarkStart w:id="333" w:name="_Toc79224681"/>
      <w:bookmarkStart w:id="334" w:name="_Toc79224838"/>
      <w:bookmarkStart w:id="335" w:name="_Toc79224942"/>
      <w:bookmarkStart w:id="336" w:name="_Toc79226146"/>
      <w:r w:rsidRPr="00CF2529">
        <w:t>Creating Custom Styles for Pattern Library</w:t>
      </w:r>
      <w:bookmarkEnd w:id="328"/>
      <w:bookmarkEnd w:id="329"/>
      <w:bookmarkEnd w:id="330"/>
      <w:bookmarkEnd w:id="331"/>
      <w:bookmarkEnd w:id="332"/>
    </w:p>
    <w:p w14:paraId="139DF72B" w14:textId="77777777" w:rsidR="00C34165" w:rsidRPr="00CF2529" w:rsidRDefault="00C34165" w:rsidP="001F1C4B">
      <w:pPr>
        <w:pStyle w:val="Heading3"/>
      </w:pPr>
      <w:bookmarkStart w:id="337" w:name="_Toc126492843"/>
      <w:bookmarkStart w:id="338" w:name="_Toc308106895"/>
      <w:r w:rsidRPr="00CF2529">
        <w:t>Organizing Existing Patterns in Custom Styles</w:t>
      </w:r>
      <w:bookmarkEnd w:id="337"/>
      <w:bookmarkEnd w:id="338"/>
    </w:p>
    <w:p w14:paraId="2E1FF767" w14:textId="77777777" w:rsidR="00C34165" w:rsidRPr="006276E4" w:rsidRDefault="00C34165" w:rsidP="00C936A3">
      <w:r w:rsidRPr="006276E4">
        <w:t xml:space="preserve">You can create your own pattern sets by copying the </w:t>
      </w:r>
      <w:proofErr w:type="spellStart"/>
      <w:r w:rsidRPr="006276E4">
        <w:t>favorite</w:t>
      </w:r>
      <w:proofErr w:type="spellEnd"/>
      <w:r w:rsidRPr="006276E4">
        <w:t xml:space="preserve"> patterns taken from the </w:t>
      </w:r>
      <w:r w:rsidR="00986044" w:rsidRPr="006276E4">
        <w:t>ML</w:t>
      </w:r>
      <w:r w:rsidRPr="006276E4">
        <w:t xml:space="preserve"> Pattern Library and organizing them as custom Styles within Library tree view for future use:</w:t>
      </w:r>
    </w:p>
    <w:p w14:paraId="1B62E889" w14:textId="77777777" w:rsidR="00C34165" w:rsidRPr="006276E4" w:rsidRDefault="00C34165" w:rsidP="00DB7475">
      <w:pPr>
        <w:numPr>
          <w:ilvl w:val="0"/>
          <w:numId w:val="34"/>
        </w:numPr>
      </w:pPr>
      <w:r w:rsidRPr="006276E4">
        <w:t>Select pattern you are going to copy to your new Style - it will appear in Pattern view</w:t>
      </w:r>
    </w:p>
    <w:p w14:paraId="3C7F9980" w14:textId="77777777" w:rsidR="00C34165" w:rsidRPr="006276E4" w:rsidRDefault="00C34165" w:rsidP="00DB7475">
      <w:pPr>
        <w:numPr>
          <w:ilvl w:val="0"/>
          <w:numId w:val="34"/>
        </w:numPr>
      </w:pPr>
      <w:r w:rsidRPr="006276E4">
        <w:t>Right-click on a Category folder or Style subfolder of the Tree view and select Add Style in pop up menu. Name the newly created empty folder (the Pattern List pane will be empty)</w:t>
      </w:r>
    </w:p>
    <w:p w14:paraId="06309327" w14:textId="2CAD02F0" w:rsidR="00C34165" w:rsidRPr="006276E4" w:rsidRDefault="006625E6" w:rsidP="001F1C4B">
      <w:pPr>
        <w:jc w:val="center"/>
      </w:pPr>
      <w:r>
        <w:rPr>
          <w:noProof/>
        </w:rPr>
        <w:lastRenderedPageBreak/>
        <w:drawing>
          <wp:inline distT="0" distB="0" distL="0" distR="0" wp14:anchorId="694B23E3" wp14:editId="2C00904F">
            <wp:extent cx="2505075" cy="2057400"/>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505075" cy="2057400"/>
                    </a:xfrm>
                    <a:prstGeom prst="rect">
                      <a:avLst/>
                    </a:prstGeom>
                    <a:noFill/>
                    <a:ln>
                      <a:noFill/>
                    </a:ln>
                  </pic:spPr>
                </pic:pic>
              </a:graphicData>
            </a:graphic>
          </wp:inline>
        </w:drawing>
      </w:r>
    </w:p>
    <w:p w14:paraId="1089F5DE" w14:textId="77777777" w:rsidR="00C34165" w:rsidRPr="006276E4" w:rsidRDefault="00C34165" w:rsidP="00DB7475">
      <w:pPr>
        <w:numPr>
          <w:ilvl w:val="0"/>
          <w:numId w:val="35"/>
        </w:numPr>
      </w:pPr>
      <w:r w:rsidRPr="006276E4">
        <w:t>Press 'Add' button under Pattern List pane to copy the current pattern to your new Style folder</w:t>
      </w:r>
    </w:p>
    <w:p w14:paraId="17AA100E" w14:textId="77777777" w:rsidR="00C34165" w:rsidRPr="006276E4" w:rsidRDefault="00C34165" w:rsidP="00DB7475">
      <w:pPr>
        <w:numPr>
          <w:ilvl w:val="0"/>
          <w:numId w:val="35"/>
        </w:numPr>
      </w:pPr>
      <w:r w:rsidRPr="006276E4">
        <w:t xml:space="preserve">Find and audition other patterns, and copy them one by one to the new Style using the same method  </w:t>
      </w:r>
    </w:p>
    <w:p w14:paraId="7236AAB8" w14:textId="77777777" w:rsidR="00C34165" w:rsidRDefault="00C34165" w:rsidP="00C936A3">
      <w:r w:rsidRPr="006276E4">
        <w:t xml:space="preserve">You can also delete/rename Style folders by right-clicking on it and selecting the appropriate item in </w:t>
      </w:r>
      <w:r w:rsidR="00C23597" w:rsidRPr="006276E4">
        <w:t>popup</w:t>
      </w:r>
      <w:r w:rsidRPr="006276E4">
        <w:t xml:space="preserve"> menu.</w:t>
      </w:r>
    </w:p>
    <w:p w14:paraId="3640598B" w14:textId="77777777" w:rsidR="00056B39" w:rsidRPr="008D38F7" w:rsidRDefault="00056B39" w:rsidP="00056B39">
      <w:pPr>
        <w:pStyle w:val="Heading3"/>
      </w:pPr>
      <w:bookmarkStart w:id="339" w:name="_Toc126492844"/>
      <w:bookmarkStart w:id="340" w:name="_Toc308106896"/>
      <w:bookmarkStart w:id="341" w:name="_Toc20763305"/>
      <w:bookmarkStart w:id="342" w:name="_Toc62840893"/>
      <w:r w:rsidRPr="008D38F7">
        <w:t>Creating Custom Patterns</w:t>
      </w:r>
      <w:bookmarkEnd w:id="339"/>
      <w:bookmarkEnd w:id="340"/>
      <w:bookmarkEnd w:id="341"/>
      <w:bookmarkEnd w:id="342"/>
    </w:p>
    <w:p w14:paraId="5DB7F758" w14:textId="59078FD8" w:rsidR="00056B39" w:rsidRPr="008D38F7" w:rsidRDefault="00056B39" w:rsidP="00056B39">
      <w:r w:rsidRPr="008D38F7">
        <w:t>Real</w:t>
      </w:r>
      <w:r w:rsidR="00DB332F">
        <w:t>Eight</w:t>
      </w:r>
      <w:r w:rsidRPr="008D38F7">
        <w:t xml:space="preserve"> rhythm patterns are single track Standard MIDI files (SMF format 0) recorded with special Stroke Map notes, so advanced users can edit the existing patterns or create their own patterns from scratch in the host's MIDI track, and then save/export them as SMF directly to Pattern Library folder for future use (</w:t>
      </w:r>
      <w:r w:rsidRPr="008D38F7">
        <w:rPr>
          <w:i/>
        </w:rPr>
        <w:t>C:\Program Files\MusicLab\Real</w:t>
      </w:r>
      <w:r w:rsidR="00DB332F">
        <w:rPr>
          <w:i/>
        </w:rPr>
        <w:t>Eight</w:t>
      </w:r>
      <w:r w:rsidRPr="008D38F7">
        <w:rPr>
          <w:i/>
        </w:rPr>
        <w:t>\Loops</w:t>
      </w:r>
      <w:r w:rsidRPr="008D38F7">
        <w:t>).</w:t>
      </w:r>
    </w:p>
    <w:p w14:paraId="7598E09A" w14:textId="5FB9ABF4" w:rsidR="00056B39" w:rsidRPr="008D38F7" w:rsidRDefault="00056B39" w:rsidP="00056B39">
      <w:pPr>
        <w:keepNext/>
        <w:rPr>
          <w:rStyle w:val="Heading2Char"/>
          <w:rFonts w:ascii="Times New Roman" w:hAnsi="Times New Roman"/>
          <w:sz w:val="24"/>
        </w:rPr>
      </w:pPr>
      <w:r w:rsidRPr="008D38F7">
        <w:t>Guitar Stroke Map incorporated in Real</w:t>
      </w:r>
      <w:r w:rsidR="00DB332F">
        <w:t>Eight</w:t>
      </w:r>
      <w:r w:rsidRPr="008D38F7">
        <w:t xml:space="preserve"> allows to use up to 22 MIDI notes in the lowest octave range (from C#-2 to A#-1) for emulating a number of guitar techniques (Strokes) within a MIDI rhythm pattern. So, you can use the Stroke Map notes for creating your own rhythm patterns including various guitar 'Strokes', such as chord strums (up/down), slow strums (up/down), individual string picks, bass note pick, muted strums (up/down), chord slides (using chromatic strums), etc.</w:t>
      </w:r>
      <w:r w:rsidRPr="008D38F7">
        <w:rPr>
          <w:rStyle w:val="Heading2Char"/>
          <w:rFonts w:ascii="Times New Roman" w:hAnsi="Times New Roman"/>
          <w:sz w:val="24"/>
        </w:rPr>
        <w:t xml:space="preserve"> </w:t>
      </w:r>
    </w:p>
    <w:p w14:paraId="04ED7AE5" w14:textId="167CD2C6" w:rsidR="00056B39" w:rsidRPr="008D38F7" w:rsidRDefault="006625E6" w:rsidP="00056B39">
      <w:pPr>
        <w:pStyle w:val="a"/>
      </w:pPr>
      <w:r w:rsidRPr="00BE1478">
        <w:rPr>
          <w:noProof/>
        </w:rPr>
        <w:drawing>
          <wp:inline distT="0" distB="0" distL="0" distR="0" wp14:anchorId="0424BF24" wp14:editId="10AEA1AB">
            <wp:extent cx="6115050" cy="1771650"/>
            <wp:effectExtent l="0" t="0" r="0" b="0"/>
            <wp:docPr id="105" name="Picture 57" descr="MIDI Patte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MIDI Pattern"/>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6115050" cy="1771650"/>
                    </a:xfrm>
                    <a:prstGeom prst="rect">
                      <a:avLst/>
                    </a:prstGeom>
                    <a:noFill/>
                    <a:ln>
                      <a:noFill/>
                    </a:ln>
                  </pic:spPr>
                </pic:pic>
              </a:graphicData>
            </a:graphic>
          </wp:inline>
        </w:drawing>
      </w:r>
      <w:r w:rsidR="00056B39" w:rsidRPr="008D38F7">
        <w:t>Strumming Pattern in MIDI track</w:t>
      </w:r>
    </w:p>
    <w:p w14:paraId="25905BEA" w14:textId="77777777" w:rsidR="00C34165" w:rsidRPr="007A220D" w:rsidRDefault="00E1407A" w:rsidP="007A220D">
      <w:pPr>
        <w:pStyle w:val="Heading2"/>
        <w:pageBreakBefore/>
      </w:pPr>
      <w:bookmarkStart w:id="343" w:name="_Toc126492845"/>
      <w:bookmarkStart w:id="344" w:name="_Toc308106897"/>
      <w:bookmarkStart w:id="345" w:name="_Toc62863269"/>
      <w:bookmarkStart w:id="346" w:name="_Toc62896037"/>
      <w:bookmarkStart w:id="347" w:name="_Toc108456266"/>
      <w:r>
        <w:lastRenderedPageBreak/>
        <w:t>RealEight</w:t>
      </w:r>
      <w:r w:rsidR="00C34165" w:rsidRPr="007A220D">
        <w:t xml:space="preserve"> Stroke Map</w:t>
      </w:r>
      <w:bookmarkEnd w:id="333"/>
      <w:bookmarkEnd w:id="334"/>
      <w:bookmarkEnd w:id="335"/>
      <w:bookmarkEnd w:id="336"/>
      <w:bookmarkEnd w:id="343"/>
      <w:bookmarkEnd w:id="344"/>
      <w:bookmarkEnd w:id="345"/>
      <w:bookmarkEnd w:id="346"/>
      <w:bookmarkEnd w:id="347"/>
    </w:p>
    <w:tbl>
      <w:tblPr>
        <w:tblW w:w="0" w:type="auto"/>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993"/>
        <w:gridCol w:w="1701"/>
        <w:gridCol w:w="6662"/>
      </w:tblGrid>
      <w:tr w:rsidR="007A220D" w:rsidRPr="000B4E89" w14:paraId="60E4C122" w14:textId="77777777" w:rsidTr="007A220D">
        <w:tc>
          <w:tcPr>
            <w:tcW w:w="993" w:type="dxa"/>
          </w:tcPr>
          <w:p w14:paraId="2E22E6BE" w14:textId="77777777" w:rsidR="00C34165" w:rsidRPr="000B4E89" w:rsidRDefault="00C34165" w:rsidP="000B4E89">
            <w:pPr>
              <w:spacing w:before="60" w:after="60"/>
              <w:rPr>
                <w:b/>
              </w:rPr>
            </w:pPr>
            <w:bookmarkStart w:id="348" w:name="_Toc79224682"/>
            <w:r w:rsidRPr="000B4E89">
              <w:rPr>
                <w:b/>
              </w:rPr>
              <w:t>Note #</w:t>
            </w:r>
            <w:bookmarkEnd w:id="348"/>
          </w:p>
        </w:tc>
        <w:tc>
          <w:tcPr>
            <w:tcW w:w="1701" w:type="dxa"/>
          </w:tcPr>
          <w:p w14:paraId="0BFACC7C" w14:textId="77777777" w:rsidR="00C34165" w:rsidRPr="000B4E89" w:rsidRDefault="00C34165" w:rsidP="000B4E89">
            <w:pPr>
              <w:spacing w:before="60" w:after="60"/>
              <w:rPr>
                <w:b/>
              </w:rPr>
            </w:pPr>
            <w:bookmarkStart w:id="349" w:name="_Toc79224683"/>
            <w:r w:rsidRPr="000B4E89">
              <w:rPr>
                <w:b/>
              </w:rPr>
              <w:t>Note</w:t>
            </w:r>
            <w:bookmarkEnd w:id="349"/>
            <w:r w:rsidRPr="000B4E89">
              <w:rPr>
                <w:b/>
              </w:rPr>
              <w:t xml:space="preserve"> name</w:t>
            </w:r>
          </w:p>
        </w:tc>
        <w:tc>
          <w:tcPr>
            <w:tcW w:w="6662" w:type="dxa"/>
          </w:tcPr>
          <w:p w14:paraId="2F837323" w14:textId="77777777" w:rsidR="00C34165" w:rsidRPr="000B4E89" w:rsidRDefault="00C34165" w:rsidP="000B4E89">
            <w:pPr>
              <w:spacing w:before="60" w:after="60"/>
              <w:rPr>
                <w:b/>
              </w:rPr>
            </w:pPr>
            <w:bookmarkStart w:id="350" w:name="_Toc79224684"/>
            <w:r w:rsidRPr="000B4E89">
              <w:rPr>
                <w:b/>
              </w:rPr>
              <w:t>Stroke name</w:t>
            </w:r>
            <w:bookmarkEnd w:id="350"/>
          </w:p>
        </w:tc>
      </w:tr>
      <w:tr w:rsidR="007A220D" w:rsidRPr="006276E4" w14:paraId="56CB63D0" w14:textId="77777777" w:rsidTr="000B4E89">
        <w:tc>
          <w:tcPr>
            <w:tcW w:w="993" w:type="dxa"/>
          </w:tcPr>
          <w:p w14:paraId="42D210C4" w14:textId="77777777" w:rsidR="00C34165" w:rsidRPr="006276E4" w:rsidRDefault="00C34165" w:rsidP="000B4E89">
            <w:pPr>
              <w:spacing w:before="60" w:after="60"/>
            </w:pPr>
            <w:bookmarkStart w:id="351" w:name="_Toc79224685"/>
            <w:r w:rsidRPr="006276E4">
              <w:t>22</w:t>
            </w:r>
            <w:bookmarkEnd w:id="351"/>
          </w:p>
        </w:tc>
        <w:tc>
          <w:tcPr>
            <w:tcW w:w="1701" w:type="dxa"/>
          </w:tcPr>
          <w:p w14:paraId="0FD9F9C3" w14:textId="77777777" w:rsidR="00C34165" w:rsidRPr="006276E4" w:rsidRDefault="00C34165" w:rsidP="000B4E89">
            <w:pPr>
              <w:spacing w:before="60" w:after="60"/>
            </w:pPr>
            <w:bookmarkStart w:id="352" w:name="_Toc79224686"/>
            <w:r w:rsidRPr="006276E4">
              <w:t>A#-1</w:t>
            </w:r>
            <w:bookmarkEnd w:id="352"/>
            <w:r w:rsidRPr="006276E4">
              <w:t xml:space="preserve">  </w:t>
            </w:r>
          </w:p>
        </w:tc>
        <w:tc>
          <w:tcPr>
            <w:tcW w:w="6662" w:type="dxa"/>
          </w:tcPr>
          <w:p w14:paraId="384F570D" w14:textId="77777777" w:rsidR="00C34165" w:rsidRPr="006276E4" w:rsidRDefault="00C34165" w:rsidP="000B4E89">
            <w:pPr>
              <w:spacing w:before="60" w:after="60"/>
            </w:pPr>
            <w:bookmarkStart w:id="353" w:name="_Toc79224687"/>
            <w:r w:rsidRPr="006276E4">
              <w:t xml:space="preserve">"Slow </w:t>
            </w:r>
            <w:proofErr w:type="spellStart"/>
            <w:r w:rsidRPr="006276E4">
              <w:t>Upstrum</w:t>
            </w:r>
            <w:proofErr w:type="spellEnd"/>
            <w:r w:rsidRPr="006276E4">
              <w:t>"</w:t>
            </w:r>
            <w:bookmarkEnd w:id="353"/>
          </w:p>
        </w:tc>
      </w:tr>
      <w:tr w:rsidR="007A220D" w:rsidRPr="006276E4" w14:paraId="41A4BAD0" w14:textId="77777777" w:rsidTr="000B4E89">
        <w:tc>
          <w:tcPr>
            <w:tcW w:w="993" w:type="dxa"/>
          </w:tcPr>
          <w:p w14:paraId="53C11773" w14:textId="77777777" w:rsidR="00C34165" w:rsidRPr="006276E4" w:rsidRDefault="00C34165" w:rsidP="000B4E89">
            <w:pPr>
              <w:spacing w:before="60" w:after="60"/>
            </w:pPr>
            <w:bookmarkStart w:id="354" w:name="_Toc79224688"/>
            <w:r w:rsidRPr="006276E4">
              <w:t>21</w:t>
            </w:r>
            <w:bookmarkEnd w:id="354"/>
          </w:p>
        </w:tc>
        <w:tc>
          <w:tcPr>
            <w:tcW w:w="1701" w:type="dxa"/>
          </w:tcPr>
          <w:p w14:paraId="31AD7E68" w14:textId="77777777" w:rsidR="00C34165" w:rsidRPr="006276E4" w:rsidRDefault="00C34165" w:rsidP="000B4E89">
            <w:pPr>
              <w:spacing w:before="60" w:after="60"/>
            </w:pPr>
            <w:bookmarkStart w:id="355" w:name="_Toc79224689"/>
            <w:r w:rsidRPr="006276E4">
              <w:t>A -1</w:t>
            </w:r>
            <w:bookmarkEnd w:id="355"/>
          </w:p>
        </w:tc>
        <w:tc>
          <w:tcPr>
            <w:tcW w:w="6662" w:type="dxa"/>
          </w:tcPr>
          <w:p w14:paraId="67D71746" w14:textId="77777777" w:rsidR="00C34165" w:rsidRPr="006276E4" w:rsidRDefault="00C34165" w:rsidP="000B4E89">
            <w:pPr>
              <w:spacing w:before="60" w:after="60"/>
            </w:pPr>
            <w:bookmarkStart w:id="356" w:name="_Toc79224690"/>
            <w:r w:rsidRPr="006276E4">
              <w:t xml:space="preserve">"Slow </w:t>
            </w:r>
            <w:proofErr w:type="spellStart"/>
            <w:r w:rsidRPr="006276E4">
              <w:t>Downstrum</w:t>
            </w:r>
            <w:proofErr w:type="spellEnd"/>
            <w:r w:rsidRPr="006276E4">
              <w:t>"</w:t>
            </w:r>
            <w:bookmarkEnd w:id="356"/>
          </w:p>
        </w:tc>
      </w:tr>
      <w:tr w:rsidR="007A220D" w:rsidRPr="006276E4" w14:paraId="5243843F" w14:textId="77777777" w:rsidTr="000B4E89">
        <w:tc>
          <w:tcPr>
            <w:tcW w:w="993" w:type="dxa"/>
          </w:tcPr>
          <w:p w14:paraId="679F83FE" w14:textId="77777777" w:rsidR="00C34165" w:rsidRPr="006276E4" w:rsidRDefault="00C34165" w:rsidP="000B4E89">
            <w:pPr>
              <w:spacing w:before="60" w:after="60"/>
            </w:pPr>
            <w:bookmarkStart w:id="357" w:name="_Toc79224691"/>
            <w:r w:rsidRPr="006276E4">
              <w:t>20</w:t>
            </w:r>
            <w:bookmarkEnd w:id="357"/>
          </w:p>
        </w:tc>
        <w:tc>
          <w:tcPr>
            <w:tcW w:w="1701" w:type="dxa"/>
          </w:tcPr>
          <w:p w14:paraId="6D979D95" w14:textId="77777777" w:rsidR="00C34165" w:rsidRPr="006276E4" w:rsidRDefault="00C34165" w:rsidP="000B4E89">
            <w:pPr>
              <w:spacing w:before="60" w:after="60"/>
            </w:pPr>
            <w:bookmarkStart w:id="358" w:name="_Toc79224692"/>
            <w:r w:rsidRPr="006276E4">
              <w:t>G#-1</w:t>
            </w:r>
            <w:bookmarkEnd w:id="358"/>
          </w:p>
        </w:tc>
        <w:tc>
          <w:tcPr>
            <w:tcW w:w="6662" w:type="dxa"/>
          </w:tcPr>
          <w:p w14:paraId="6C855610" w14:textId="77777777" w:rsidR="00C34165" w:rsidRPr="006276E4" w:rsidRDefault="00C34165" w:rsidP="000B4E89">
            <w:pPr>
              <w:spacing w:before="60" w:after="60"/>
            </w:pPr>
            <w:bookmarkStart w:id="359" w:name="_Toc79224693"/>
            <w:r w:rsidRPr="006276E4">
              <w:t xml:space="preserve">"Muted </w:t>
            </w:r>
            <w:proofErr w:type="spellStart"/>
            <w:r w:rsidRPr="006276E4">
              <w:t>Upstrum</w:t>
            </w:r>
            <w:proofErr w:type="spellEnd"/>
            <w:r w:rsidRPr="006276E4">
              <w:t>"</w:t>
            </w:r>
            <w:bookmarkEnd w:id="359"/>
          </w:p>
        </w:tc>
      </w:tr>
      <w:tr w:rsidR="007A220D" w:rsidRPr="006276E4" w14:paraId="6BF284B6" w14:textId="77777777" w:rsidTr="000B4E89">
        <w:tc>
          <w:tcPr>
            <w:tcW w:w="993" w:type="dxa"/>
          </w:tcPr>
          <w:p w14:paraId="0335360A" w14:textId="77777777" w:rsidR="00C34165" w:rsidRPr="006276E4" w:rsidRDefault="00C34165" w:rsidP="000B4E89">
            <w:pPr>
              <w:spacing w:before="60" w:after="60"/>
            </w:pPr>
            <w:bookmarkStart w:id="360" w:name="_Toc79224694"/>
            <w:r w:rsidRPr="006276E4">
              <w:t>19</w:t>
            </w:r>
            <w:bookmarkEnd w:id="360"/>
          </w:p>
        </w:tc>
        <w:tc>
          <w:tcPr>
            <w:tcW w:w="1701" w:type="dxa"/>
          </w:tcPr>
          <w:p w14:paraId="2B66C63F" w14:textId="77777777" w:rsidR="00C34165" w:rsidRPr="006276E4" w:rsidRDefault="00C34165" w:rsidP="000B4E89">
            <w:pPr>
              <w:spacing w:before="60" w:after="60"/>
            </w:pPr>
            <w:bookmarkStart w:id="361" w:name="_Toc79224695"/>
            <w:r w:rsidRPr="006276E4">
              <w:t>G -1</w:t>
            </w:r>
            <w:bookmarkEnd w:id="361"/>
          </w:p>
        </w:tc>
        <w:tc>
          <w:tcPr>
            <w:tcW w:w="6662" w:type="dxa"/>
          </w:tcPr>
          <w:p w14:paraId="20D0239A" w14:textId="77777777" w:rsidR="00C34165" w:rsidRPr="006276E4" w:rsidRDefault="00C34165" w:rsidP="000B4E89">
            <w:pPr>
              <w:spacing w:before="60" w:after="60"/>
            </w:pPr>
            <w:bookmarkStart w:id="362" w:name="_Toc79224696"/>
            <w:r w:rsidRPr="006276E4">
              <w:t xml:space="preserve">"Muted </w:t>
            </w:r>
            <w:proofErr w:type="spellStart"/>
            <w:r w:rsidRPr="006276E4">
              <w:t>Downstrum</w:t>
            </w:r>
            <w:proofErr w:type="spellEnd"/>
            <w:r w:rsidRPr="006276E4">
              <w:t>"</w:t>
            </w:r>
            <w:bookmarkEnd w:id="362"/>
          </w:p>
        </w:tc>
      </w:tr>
      <w:tr w:rsidR="007A220D" w:rsidRPr="006276E4" w14:paraId="7EFE77A5" w14:textId="77777777" w:rsidTr="000B4E89">
        <w:tc>
          <w:tcPr>
            <w:tcW w:w="993" w:type="dxa"/>
          </w:tcPr>
          <w:p w14:paraId="51DA3C0B" w14:textId="77777777" w:rsidR="00C34165" w:rsidRPr="006276E4" w:rsidRDefault="00C34165" w:rsidP="000B4E89">
            <w:pPr>
              <w:spacing w:before="60" w:after="60"/>
              <w:rPr>
                <w:lang w:val="ru-RU"/>
              </w:rPr>
            </w:pPr>
            <w:bookmarkStart w:id="363" w:name="_Toc79224697"/>
            <w:r w:rsidRPr="006276E4">
              <w:t>18</w:t>
            </w:r>
            <w:bookmarkEnd w:id="363"/>
          </w:p>
        </w:tc>
        <w:tc>
          <w:tcPr>
            <w:tcW w:w="1701" w:type="dxa"/>
          </w:tcPr>
          <w:p w14:paraId="3C3E4AA3" w14:textId="77777777" w:rsidR="00C34165" w:rsidRPr="006276E4" w:rsidRDefault="00C34165" w:rsidP="000B4E89">
            <w:pPr>
              <w:spacing w:before="60" w:after="60"/>
            </w:pPr>
            <w:bookmarkStart w:id="364" w:name="_Toc79224698"/>
            <w:r w:rsidRPr="006276E4">
              <w:t>F#-1</w:t>
            </w:r>
            <w:bookmarkEnd w:id="364"/>
          </w:p>
        </w:tc>
        <w:tc>
          <w:tcPr>
            <w:tcW w:w="6662" w:type="dxa"/>
          </w:tcPr>
          <w:p w14:paraId="3CC2247C" w14:textId="77777777" w:rsidR="00C34165" w:rsidRPr="006276E4" w:rsidRDefault="00C34165" w:rsidP="000B4E89">
            <w:pPr>
              <w:spacing w:before="60" w:after="60"/>
            </w:pPr>
            <w:bookmarkStart w:id="365" w:name="_Toc79224699"/>
            <w:r w:rsidRPr="006276E4">
              <w:t xml:space="preserve">"Full </w:t>
            </w:r>
            <w:proofErr w:type="spellStart"/>
            <w:r w:rsidRPr="006276E4">
              <w:t>Upstrum</w:t>
            </w:r>
            <w:proofErr w:type="spellEnd"/>
            <w:r w:rsidRPr="006276E4">
              <w:t>"</w:t>
            </w:r>
            <w:bookmarkEnd w:id="365"/>
          </w:p>
        </w:tc>
      </w:tr>
      <w:tr w:rsidR="007A220D" w:rsidRPr="006276E4" w14:paraId="686864C0" w14:textId="77777777" w:rsidTr="000B4E89">
        <w:tc>
          <w:tcPr>
            <w:tcW w:w="993" w:type="dxa"/>
          </w:tcPr>
          <w:p w14:paraId="0340E38A" w14:textId="77777777" w:rsidR="00C34165" w:rsidRPr="006276E4" w:rsidRDefault="00C34165" w:rsidP="000B4E89">
            <w:pPr>
              <w:spacing w:before="60" w:after="60"/>
              <w:rPr>
                <w:lang w:val="ru-RU"/>
              </w:rPr>
            </w:pPr>
            <w:bookmarkStart w:id="366" w:name="_Toc79224700"/>
            <w:r w:rsidRPr="006276E4">
              <w:t>17</w:t>
            </w:r>
            <w:bookmarkEnd w:id="366"/>
          </w:p>
        </w:tc>
        <w:tc>
          <w:tcPr>
            <w:tcW w:w="1701" w:type="dxa"/>
          </w:tcPr>
          <w:p w14:paraId="6B65DC81" w14:textId="77777777" w:rsidR="00C34165" w:rsidRPr="006276E4" w:rsidRDefault="00C34165" w:rsidP="000B4E89">
            <w:pPr>
              <w:spacing w:before="60" w:after="60"/>
              <w:rPr>
                <w:lang w:val="ru-RU"/>
              </w:rPr>
            </w:pPr>
            <w:bookmarkStart w:id="367" w:name="_Toc79224701"/>
            <w:r w:rsidRPr="006276E4">
              <w:t>F -1</w:t>
            </w:r>
            <w:bookmarkEnd w:id="367"/>
          </w:p>
        </w:tc>
        <w:tc>
          <w:tcPr>
            <w:tcW w:w="6662" w:type="dxa"/>
          </w:tcPr>
          <w:p w14:paraId="3DC9239F" w14:textId="77777777" w:rsidR="00C34165" w:rsidRPr="006276E4" w:rsidRDefault="00C34165" w:rsidP="000B4E89">
            <w:pPr>
              <w:spacing w:before="60" w:after="60"/>
            </w:pPr>
            <w:bookmarkStart w:id="368" w:name="_Toc79224702"/>
            <w:r w:rsidRPr="006276E4">
              <w:t xml:space="preserve">"Full </w:t>
            </w:r>
            <w:proofErr w:type="spellStart"/>
            <w:r w:rsidRPr="006276E4">
              <w:t>Downstrum</w:t>
            </w:r>
            <w:proofErr w:type="spellEnd"/>
            <w:r w:rsidRPr="006276E4">
              <w:t>"</w:t>
            </w:r>
            <w:bookmarkEnd w:id="368"/>
          </w:p>
        </w:tc>
      </w:tr>
      <w:tr w:rsidR="007A220D" w:rsidRPr="006276E4" w14:paraId="3B8A152A" w14:textId="77777777" w:rsidTr="000B4E89">
        <w:tc>
          <w:tcPr>
            <w:tcW w:w="993" w:type="dxa"/>
          </w:tcPr>
          <w:p w14:paraId="07EDF95D" w14:textId="77777777" w:rsidR="00C34165" w:rsidRPr="006276E4" w:rsidRDefault="00C34165" w:rsidP="000B4E89">
            <w:pPr>
              <w:spacing w:before="60" w:after="60"/>
              <w:rPr>
                <w:lang w:val="ru-RU"/>
              </w:rPr>
            </w:pPr>
            <w:bookmarkStart w:id="369" w:name="_Toc79224703"/>
            <w:r w:rsidRPr="006276E4">
              <w:t>16</w:t>
            </w:r>
            <w:bookmarkEnd w:id="369"/>
          </w:p>
        </w:tc>
        <w:tc>
          <w:tcPr>
            <w:tcW w:w="1701" w:type="dxa"/>
          </w:tcPr>
          <w:p w14:paraId="4F840F92" w14:textId="77777777" w:rsidR="00C34165" w:rsidRPr="006276E4" w:rsidRDefault="00C34165" w:rsidP="000B4E89">
            <w:pPr>
              <w:spacing w:before="60" w:after="60"/>
              <w:rPr>
                <w:lang w:val="ru-RU"/>
              </w:rPr>
            </w:pPr>
            <w:bookmarkStart w:id="370" w:name="_Toc79224704"/>
            <w:r w:rsidRPr="006276E4">
              <w:t>E -1</w:t>
            </w:r>
            <w:bookmarkEnd w:id="370"/>
          </w:p>
        </w:tc>
        <w:tc>
          <w:tcPr>
            <w:tcW w:w="6662" w:type="dxa"/>
          </w:tcPr>
          <w:p w14:paraId="18562304" w14:textId="77777777" w:rsidR="00C34165" w:rsidRPr="006276E4" w:rsidRDefault="00C34165" w:rsidP="000B4E89">
            <w:pPr>
              <w:spacing w:before="60" w:after="60"/>
            </w:pPr>
            <w:bookmarkStart w:id="371" w:name="_Toc79224705"/>
            <w:r w:rsidRPr="006276E4">
              <w:t xml:space="preserve">"Full </w:t>
            </w:r>
            <w:proofErr w:type="spellStart"/>
            <w:r w:rsidRPr="006276E4">
              <w:t>Downstrum</w:t>
            </w:r>
            <w:proofErr w:type="spellEnd"/>
            <w:r w:rsidRPr="006276E4">
              <w:t xml:space="preserve"> 1 semi-tone lower"</w:t>
            </w:r>
            <w:bookmarkEnd w:id="371"/>
          </w:p>
        </w:tc>
      </w:tr>
      <w:tr w:rsidR="007A220D" w:rsidRPr="006276E4" w14:paraId="7CD7C4DE" w14:textId="77777777" w:rsidTr="000B4E89">
        <w:tc>
          <w:tcPr>
            <w:tcW w:w="993" w:type="dxa"/>
          </w:tcPr>
          <w:p w14:paraId="3B5AB563" w14:textId="77777777" w:rsidR="00C34165" w:rsidRPr="006276E4" w:rsidRDefault="00C34165" w:rsidP="000B4E89">
            <w:pPr>
              <w:spacing w:before="60" w:after="60"/>
              <w:rPr>
                <w:lang w:val="ru-RU"/>
              </w:rPr>
            </w:pPr>
            <w:bookmarkStart w:id="372" w:name="_Toc79224706"/>
            <w:r w:rsidRPr="006276E4">
              <w:t>15</w:t>
            </w:r>
            <w:bookmarkEnd w:id="372"/>
          </w:p>
        </w:tc>
        <w:tc>
          <w:tcPr>
            <w:tcW w:w="1701" w:type="dxa"/>
          </w:tcPr>
          <w:p w14:paraId="21ED7B98" w14:textId="77777777" w:rsidR="00C34165" w:rsidRPr="006276E4" w:rsidRDefault="00C34165" w:rsidP="000B4E89">
            <w:pPr>
              <w:spacing w:before="60" w:after="60"/>
            </w:pPr>
            <w:bookmarkStart w:id="373" w:name="_Toc79224707"/>
            <w:r w:rsidRPr="006276E4">
              <w:t>D#-1</w:t>
            </w:r>
            <w:bookmarkEnd w:id="373"/>
          </w:p>
        </w:tc>
        <w:tc>
          <w:tcPr>
            <w:tcW w:w="6662" w:type="dxa"/>
          </w:tcPr>
          <w:p w14:paraId="2EAB4DE3" w14:textId="77777777" w:rsidR="00C34165" w:rsidRPr="006276E4" w:rsidRDefault="00C34165" w:rsidP="000B4E89">
            <w:pPr>
              <w:spacing w:before="60" w:after="60"/>
            </w:pPr>
            <w:bookmarkStart w:id="374" w:name="_Toc79224708"/>
            <w:r w:rsidRPr="006276E4">
              <w:t xml:space="preserve">"Full </w:t>
            </w:r>
            <w:proofErr w:type="spellStart"/>
            <w:r w:rsidRPr="006276E4">
              <w:t>Downstrum</w:t>
            </w:r>
            <w:proofErr w:type="spellEnd"/>
            <w:r w:rsidRPr="006276E4">
              <w:t xml:space="preserve"> 2 semi-tones lower"</w:t>
            </w:r>
            <w:bookmarkEnd w:id="374"/>
          </w:p>
        </w:tc>
      </w:tr>
      <w:tr w:rsidR="007A220D" w:rsidRPr="006276E4" w14:paraId="665F6279" w14:textId="77777777" w:rsidTr="000B4E89">
        <w:tc>
          <w:tcPr>
            <w:tcW w:w="993" w:type="dxa"/>
          </w:tcPr>
          <w:p w14:paraId="7CA87CD2" w14:textId="77777777" w:rsidR="00C34165" w:rsidRPr="006276E4" w:rsidRDefault="00C34165" w:rsidP="000B4E89">
            <w:pPr>
              <w:spacing w:before="60" w:after="60"/>
              <w:rPr>
                <w:lang w:val="ru-RU"/>
              </w:rPr>
            </w:pPr>
            <w:bookmarkStart w:id="375" w:name="_Toc79224709"/>
            <w:r w:rsidRPr="006276E4">
              <w:t>14</w:t>
            </w:r>
            <w:bookmarkEnd w:id="375"/>
          </w:p>
        </w:tc>
        <w:tc>
          <w:tcPr>
            <w:tcW w:w="1701" w:type="dxa"/>
          </w:tcPr>
          <w:p w14:paraId="66C96E03" w14:textId="77777777" w:rsidR="00C34165" w:rsidRPr="006276E4" w:rsidRDefault="00C34165" w:rsidP="000B4E89">
            <w:pPr>
              <w:spacing w:before="60" w:after="60"/>
              <w:rPr>
                <w:lang w:val="ru-RU"/>
              </w:rPr>
            </w:pPr>
            <w:bookmarkStart w:id="376" w:name="_Toc79224710"/>
            <w:r w:rsidRPr="006276E4">
              <w:t>D -1</w:t>
            </w:r>
            <w:bookmarkEnd w:id="376"/>
          </w:p>
        </w:tc>
        <w:tc>
          <w:tcPr>
            <w:tcW w:w="6662" w:type="dxa"/>
          </w:tcPr>
          <w:p w14:paraId="588E4E51" w14:textId="77777777" w:rsidR="00C34165" w:rsidRPr="006276E4" w:rsidRDefault="00C34165" w:rsidP="000B4E89">
            <w:pPr>
              <w:spacing w:before="60" w:after="60"/>
            </w:pPr>
            <w:bookmarkStart w:id="377" w:name="_Toc79224711"/>
            <w:r w:rsidRPr="006276E4">
              <w:t xml:space="preserve">"Full </w:t>
            </w:r>
            <w:proofErr w:type="spellStart"/>
            <w:r w:rsidRPr="006276E4">
              <w:t>Downstrum</w:t>
            </w:r>
            <w:proofErr w:type="spellEnd"/>
            <w:r w:rsidRPr="006276E4">
              <w:t xml:space="preserve"> 3 semi-tones lower"</w:t>
            </w:r>
            <w:bookmarkEnd w:id="377"/>
          </w:p>
        </w:tc>
      </w:tr>
      <w:tr w:rsidR="007A220D" w:rsidRPr="006276E4" w14:paraId="3AB26D32" w14:textId="77777777" w:rsidTr="000B4E89">
        <w:tc>
          <w:tcPr>
            <w:tcW w:w="993" w:type="dxa"/>
          </w:tcPr>
          <w:p w14:paraId="7451AF1E" w14:textId="77777777" w:rsidR="00C34165" w:rsidRPr="006276E4" w:rsidRDefault="00C34165" w:rsidP="000B4E89">
            <w:pPr>
              <w:spacing w:before="60" w:after="60"/>
              <w:rPr>
                <w:lang w:val="ru-RU"/>
              </w:rPr>
            </w:pPr>
            <w:bookmarkStart w:id="378" w:name="_Toc79224712"/>
            <w:r w:rsidRPr="006276E4">
              <w:t>13</w:t>
            </w:r>
            <w:bookmarkEnd w:id="378"/>
          </w:p>
        </w:tc>
        <w:tc>
          <w:tcPr>
            <w:tcW w:w="1701" w:type="dxa"/>
          </w:tcPr>
          <w:p w14:paraId="7CB81911" w14:textId="77777777" w:rsidR="00C34165" w:rsidRPr="006276E4" w:rsidRDefault="00C34165" w:rsidP="000B4E89">
            <w:pPr>
              <w:spacing w:before="60" w:after="60"/>
              <w:rPr>
                <w:lang w:val="ru-RU"/>
              </w:rPr>
            </w:pPr>
            <w:bookmarkStart w:id="379" w:name="_Toc79224713"/>
            <w:r w:rsidRPr="006276E4">
              <w:t>C#-1</w:t>
            </w:r>
            <w:bookmarkEnd w:id="379"/>
          </w:p>
        </w:tc>
        <w:tc>
          <w:tcPr>
            <w:tcW w:w="6662" w:type="dxa"/>
          </w:tcPr>
          <w:p w14:paraId="3DA69517" w14:textId="77777777" w:rsidR="00C34165" w:rsidRPr="006276E4" w:rsidRDefault="00C34165" w:rsidP="000B4E89">
            <w:pPr>
              <w:spacing w:before="60" w:after="60"/>
            </w:pPr>
            <w:bookmarkStart w:id="380" w:name="_Toc79224714"/>
            <w:r w:rsidRPr="006276E4">
              <w:t>"1st string"</w:t>
            </w:r>
            <w:bookmarkEnd w:id="380"/>
          </w:p>
        </w:tc>
      </w:tr>
      <w:tr w:rsidR="007A220D" w:rsidRPr="006276E4" w14:paraId="452E9285" w14:textId="77777777" w:rsidTr="000B4E89">
        <w:tc>
          <w:tcPr>
            <w:tcW w:w="993" w:type="dxa"/>
          </w:tcPr>
          <w:p w14:paraId="6A13E8D5" w14:textId="77777777" w:rsidR="00C34165" w:rsidRPr="006276E4" w:rsidRDefault="00C34165" w:rsidP="000B4E89">
            <w:pPr>
              <w:spacing w:before="60" w:after="60"/>
              <w:rPr>
                <w:lang w:val="ru-RU"/>
              </w:rPr>
            </w:pPr>
            <w:bookmarkStart w:id="381" w:name="_Toc79224715"/>
            <w:r w:rsidRPr="006276E4">
              <w:t>12</w:t>
            </w:r>
            <w:bookmarkEnd w:id="381"/>
          </w:p>
        </w:tc>
        <w:tc>
          <w:tcPr>
            <w:tcW w:w="1701" w:type="dxa"/>
          </w:tcPr>
          <w:p w14:paraId="18D83322" w14:textId="77777777" w:rsidR="00C34165" w:rsidRPr="006276E4" w:rsidRDefault="00C34165" w:rsidP="000B4E89">
            <w:pPr>
              <w:spacing w:before="60" w:after="60"/>
              <w:rPr>
                <w:lang w:val="ru-RU"/>
              </w:rPr>
            </w:pPr>
            <w:bookmarkStart w:id="382" w:name="_Toc79224716"/>
            <w:r w:rsidRPr="006276E4">
              <w:t>C -1</w:t>
            </w:r>
            <w:bookmarkEnd w:id="382"/>
          </w:p>
        </w:tc>
        <w:tc>
          <w:tcPr>
            <w:tcW w:w="6662" w:type="dxa"/>
          </w:tcPr>
          <w:p w14:paraId="392E6D94" w14:textId="77777777" w:rsidR="00C34165" w:rsidRPr="006276E4" w:rsidRDefault="00C34165" w:rsidP="000B4E89">
            <w:pPr>
              <w:spacing w:before="60" w:after="60"/>
            </w:pPr>
            <w:bookmarkStart w:id="383" w:name="_Toc79224717"/>
            <w:r w:rsidRPr="006276E4">
              <w:t>"2nd string"</w:t>
            </w:r>
            <w:bookmarkEnd w:id="383"/>
          </w:p>
        </w:tc>
      </w:tr>
      <w:tr w:rsidR="007A220D" w:rsidRPr="006276E4" w14:paraId="68C5A0DE" w14:textId="77777777" w:rsidTr="000B4E89">
        <w:tc>
          <w:tcPr>
            <w:tcW w:w="993" w:type="dxa"/>
          </w:tcPr>
          <w:p w14:paraId="26B7C44C" w14:textId="77777777" w:rsidR="00C34165" w:rsidRPr="006276E4" w:rsidRDefault="00C34165" w:rsidP="000B4E89">
            <w:pPr>
              <w:spacing w:before="60" w:after="60"/>
              <w:rPr>
                <w:lang w:val="ru-RU"/>
              </w:rPr>
            </w:pPr>
            <w:bookmarkStart w:id="384" w:name="_Toc79224718"/>
            <w:r w:rsidRPr="006276E4">
              <w:t>11</w:t>
            </w:r>
            <w:bookmarkEnd w:id="384"/>
          </w:p>
        </w:tc>
        <w:tc>
          <w:tcPr>
            <w:tcW w:w="1701" w:type="dxa"/>
          </w:tcPr>
          <w:p w14:paraId="72F25220" w14:textId="77777777" w:rsidR="00C34165" w:rsidRPr="006276E4" w:rsidRDefault="00C34165" w:rsidP="000B4E89">
            <w:pPr>
              <w:spacing w:before="60" w:after="60"/>
            </w:pPr>
            <w:bookmarkStart w:id="385" w:name="_Toc79224719"/>
            <w:r w:rsidRPr="006276E4">
              <w:t>B -2</w:t>
            </w:r>
            <w:bookmarkEnd w:id="385"/>
          </w:p>
        </w:tc>
        <w:tc>
          <w:tcPr>
            <w:tcW w:w="6662" w:type="dxa"/>
          </w:tcPr>
          <w:p w14:paraId="55459082" w14:textId="77777777" w:rsidR="00C34165" w:rsidRPr="006276E4" w:rsidRDefault="00C34165" w:rsidP="000B4E89">
            <w:pPr>
              <w:spacing w:before="60" w:after="60"/>
            </w:pPr>
            <w:bookmarkStart w:id="386" w:name="_Toc79224720"/>
            <w:r w:rsidRPr="006276E4">
              <w:t>"3rd string"</w:t>
            </w:r>
            <w:bookmarkEnd w:id="386"/>
          </w:p>
        </w:tc>
      </w:tr>
      <w:tr w:rsidR="007A220D" w:rsidRPr="006276E4" w14:paraId="7E8AD760" w14:textId="77777777" w:rsidTr="000B4E89">
        <w:tc>
          <w:tcPr>
            <w:tcW w:w="993" w:type="dxa"/>
          </w:tcPr>
          <w:p w14:paraId="00B95618" w14:textId="77777777" w:rsidR="00C34165" w:rsidRPr="006276E4" w:rsidRDefault="00C34165" w:rsidP="000B4E89">
            <w:pPr>
              <w:spacing w:before="60" w:after="60"/>
              <w:rPr>
                <w:lang w:val="ru-RU"/>
              </w:rPr>
            </w:pPr>
            <w:bookmarkStart w:id="387" w:name="_Toc79224721"/>
            <w:r w:rsidRPr="006276E4">
              <w:t>10</w:t>
            </w:r>
            <w:bookmarkEnd w:id="387"/>
          </w:p>
        </w:tc>
        <w:tc>
          <w:tcPr>
            <w:tcW w:w="1701" w:type="dxa"/>
          </w:tcPr>
          <w:p w14:paraId="61288A58" w14:textId="77777777" w:rsidR="00C34165" w:rsidRPr="006276E4" w:rsidRDefault="00C34165" w:rsidP="000B4E89">
            <w:pPr>
              <w:spacing w:before="60" w:after="60"/>
            </w:pPr>
            <w:bookmarkStart w:id="388" w:name="_Toc79224722"/>
            <w:r w:rsidRPr="006276E4">
              <w:t>A#-2</w:t>
            </w:r>
            <w:bookmarkEnd w:id="388"/>
          </w:p>
        </w:tc>
        <w:tc>
          <w:tcPr>
            <w:tcW w:w="6662" w:type="dxa"/>
          </w:tcPr>
          <w:p w14:paraId="6B503193" w14:textId="77777777" w:rsidR="00C34165" w:rsidRPr="006276E4" w:rsidRDefault="00C34165" w:rsidP="000B4E89">
            <w:pPr>
              <w:spacing w:before="60" w:after="60"/>
            </w:pPr>
            <w:bookmarkStart w:id="389" w:name="_Toc79224723"/>
            <w:r w:rsidRPr="006276E4">
              <w:t>"4th string"</w:t>
            </w:r>
            <w:bookmarkEnd w:id="389"/>
          </w:p>
        </w:tc>
      </w:tr>
      <w:tr w:rsidR="007A220D" w:rsidRPr="006276E4" w14:paraId="179BC8C9" w14:textId="77777777" w:rsidTr="000B4E89">
        <w:tc>
          <w:tcPr>
            <w:tcW w:w="993" w:type="dxa"/>
          </w:tcPr>
          <w:p w14:paraId="2F756B32" w14:textId="77777777" w:rsidR="00C34165" w:rsidRPr="006276E4" w:rsidRDefault="00C34165" w:rsidP="000B4E89">
            <w:pPr>
              <w:spacing w:before="60" w:after="60"/>
              <w:rPr>
                <w:lang w:val="ru-RU"/>
              </w:rPr>
            </w:pPr>
            <w:bookmarkStart w:id="390" w:name="_Toc79224724"/>
            <w:r w:rsidRPr="006276E4">
              <w:t>09</w:t>
            </w:r>
            <w:bookmarkEnd w:id="390"/>
          </w:p>
        </w:tc>
        <w:tc>
          <w:tcPr>
            <w:tcW w:w="1701" w:type="dxa"/>
          </w:tcPr>
          <w:p w14:paraId="469E379A" w14:textId="77777777" w:rsidR="00C34165" w:rsidRPr="006276E4" w:rsidRDefault="00C34165" w:rsidP="000B4E89">
            <w:pPr>
              <w:spacing w:before="60" w:after="60"/>
            </w:pPr>
            <w:bookmarkStart w:id="391" w:name="_Toc79224725"/>
            <w:r w:rsidRPr="006276E4">
              <w:t>A -2</w:t>
            </w:r>
            <w:bookmarkEnd w:id="391"/>
          </w:p>
        </w:tc>
        <w:tc>
          <w:tcPr>
            <w:tcW w:w="6662" w:type="dxa"/>
          </w:tcPr>
          <w:p w14:paraId="3EC7F200" w14:textId="77777777" w:rsidR="00C34165" w:rsidRPr="006276E4" w:rsidRDefault="00C34165" w:rsidP="000B4E89">
            <w:pPr>
              <w:spacing w:before="60" w:after="60"/>
            </w:pPr>
            <w:bookmarkStart w:id="392" w:name="_Toc79224726"/>
            <w:r w:rsidRPr="006276E4">
              <w:t>"Bass I"</w:t>
            </w:r>
            <w:bookmarkEnd w:id="392"/>
          </w:p>
        </w:tc>
      </w:tr>
      <w:tr w:rsidR="007A220D" w:rsidRPr="006276E4" w14:paraId="56223894" w14:textId="77777777" w:rsidTr="000B4E89">
        <w:tc>
          <w:tcPr>
            <w:tcW w:w="993" w:type="dxa"/>
          </w:tcPr>
          <w:p w14:paraId="4E72983E" w14:textId="77777777" w:rsidR="00C34165" w:rsidRPr="006276E4" w:rsidRDefault="00C34165" w:rsidP="000B4E89">
            <w:pPr>
              <w:spacing w:before="60" w:after="60"/>
              <w:rPr>
                <w:lang w:val="ru-RU"/>
              </w:rPr>
            </w:pPr>
            <w:bookmarkStart w:id="393" w:name="_Toc79224727"/>
            <w:r w:rsidRPr="006276E4">
              <w:t>08</w:t>
            </w:r>
            <w:bookmarkEnd w:id="393"/>
          </w:p>
        </w:tc>
        <w:tc>
          <w:tcPr>
            <w:tcW w:w="1701" w:type="dxa"/>
          </w:tcPr>
          <w:p w14:paraId="1D475878" w14:textId="77777777" w:rsidR="00C34165" w:rsidRPr="006276E4" w:rsidRDefault="00C34165" w:rsidP="000B4E89">
            <w:pPr>
              <w:spacing w:before="60" w:after="60"/>
            </w:pPr>
            <w:bookmarkStart w:id="394" w:name="_Toc79224728"/>
            <w:r w:rsidRPr="006276E4">
              <w:t>G#-2</w:t>
            </w:r>
            <w:bookmarkEnd w:id="394"/>
          </w:p>
        </w:tc>
        <w:tc>
          <w:tcPr>
            <w:tcW w:w="6662" w:type="dxa"/>
          </w:tcPr>
          <w:p w14:paraId="5519B42E" w14:textId="77777777" w:rsidR="00C34165" w:rsidRPr="006276E4" w:rsidRDefault="00C34165" w:rsidP="000B4E89">
            <w:pPr>
              <w:spacing w:before="60" w:after="60"/>
            </w:pPr>
            <w:bookmarkStart w:id="395" w:name="_Toc79224729"/>
            <w:r w:rsidRPr="006276E4">
              <w:t>"Bass II"</w:t>
            </w:r>
            <w:bookmarkEnd w:id="395"/>
          </w:p>
        </w:tc>
      </w:tr>
      <w:tr w:rsidR="007A220D" w:rsidRPr="006276E4" w14:paraId="1AF3752B" w14:textId="77777777" w:rsidTr="000B4E89">
        <w:tc>
          <w:tcPr>
            <w:tcW w:w="993" w:type="dxa"/>
          </w:tcPr>
          <w:p w14:paraId="79E166DF" w14:textId="77777777" w:rsidR="00C34165" w:rsidRPr="006276E4" w:rsidRDefault="00C34165" w:rsidP="000B4E89">
            <w:pPr>
              <w:spacing w:before="60" w:after="60"/>
              <w:rPr>
                <w:lang w:val="ru-RU"/>
              </w:rPr>
            </w:pPr>
            <w:bookmarkStart w:id="396" w:name="_Toc79224730"/>
            <w:r w:rsidRPr="006276E4">
              <w:t>07</w:t>
            </w:r>
            <w:bookmarkEnd w:id="396"/>
          </w:p>
        </w:tc>
        <w:tc>
          <w:tcPr>
            <w:tcW w:w="1701" w:type="dxa"/>
          </w:tcPr>
          <w:p w14:paraId="5734626F" w14:textId="77777777" w:rsidR="00C34165" w:rsidRPr="006276E4" w:rsidRDefault="00C34165" w:rsidP="000B4E89">
            <w:pPr>
              <w:spacing w:before="60" w:after="60"/>
              <w:rPr>
                <w:lang w:val="ru-RU"/>
              </w:rPr>
            </w:pPr>
            <w:bookmarkStart w:id="397" w:name="_Toc79224731"/>
            <w:r w:rsidRPr="006276E4">
              <w:t>G -2</w:t>
            </w:r>
            <w:bookmarkEnd w:id="397"/>
          </w:p>
        </w:tc>
        <w:tc>
          <w:tcPr>
            <w:tcW w:w="6662" w:type="dxa"/>
          </w:tcPr>
          <w:p w14:paraId="0FB12C0C" w14:textId="77777777" w:rsidR="00C34165" w:rsidRPr="006276E4" w:rsidRDefault="00C34165" w:rsidP="000B4E89">
            <w:pPr>
              <w:spacing w:before="60" w:after="60"/>
            </w:pPr>
            <w:bookmarkStart w:id="398" w:name="_Toc79224732"/>
            <w:r w:rsidRPr="006276E4">
              <w:t xml:space="preserve">"Muted Top </w:t>
            </w:r>
            <w:proofErr w:type="spellStart"/>
            <w:r w:rsidRPr="006276E4">
              <w:t>Upstrum</w:t>
            </w:r>
            <w:proofErr w:type="spellEnd"/>
            <w:r w:rsidRPr="006276E4">
              <w:t>"</w:t>
            </w:r>
            <w:bookmarkEnd w:id="398"/>
          </w:p>
        </w:tc>
      </w:tr>
      <w:tr w:rsidR="007A220D" w:rsidRPr="006276E4" w14:paraId="3FC4A2A5" w14:textId="77777777" w:rsidTr="000B4E89">
        <w:tc>
          <w:tcPr>
            <w:tcW w:w="993" w:type="dxa"/>
          </w:tcPr>
          <w:p w14:paraId="08E2BDED" w14:textId="77777777" w:rsidR="00C34165" w:rsidRPr="006276E4" w:rsidRDefault="00C34165" w:rsidP="000B4E89">
            <w:pPr>
              <w:spacing w:before="60" w:after="60"/>
              <w:rPr>
                <w:lang w:val="ru-RU"/>
              </w:rPr>
            </w:pPr>
            <w:bookmarkStart w:id="399" w:name="_Toc79224733"/>
            <w:r w:rsidRPr="006276E4">
              <w:t>06</w:t>
            </w:r>
            <w:bookmarkEnd w:id="399"/>
          </w:p>
        </w:tc>
        <w:tc>
          <w:tcPr>
            <w:tcW w:w="1701" w:type="dxa"/>
          </w:tcPr>
          <w:p w14:paraId="7D9CF5A0" w14:textId="77777777" w:rsidR="00C34165" w:rsidRPr="006276E4" w:rsidRDefault="00C34165" w:rsidP="000B4E89">
            <w:pPr>
              <w:spacing w:before="60" w:after="60"/>
            </w:pPr>
            <w:bookmarkStart w:id="400" w:name="_Toc79224734"/>
            <w:r w:rsidRPr="006276E4">
              <w:t>F#-2</w:t>
            </w:r>
            <w:bookmarkEnd w:id="400"/>
          </w:p>
        </w:tc>
        <w:tc>
          <w:tcPr>
            <w:tcW w:w="6662" w:type="dxa"/>
          </w:tcPr>
          <w:p w14:paraId="0987F4BD" w14:textId="77777777" w:rsidR="00C34165" w:rsidRPr="006276E4" w:rsidRDefault="00C34165" w:rsidP="000B4E89">
            <w:pPr>
              <w:spacing w:before="60" w:after="60"/>
            </w:pPr>
            <w:bookmarkStart w:id="401" w:name="_Toc79224735"/>
            <w:r w:rsidRPr="006276E4">
              <w:t xml:space="preserve">"Muted Top </w:t>
            </w:r>
            <w:proofErr w:type="spellStart"/>
            <w:r w:rsidRPr="006276E4">
              <w:t>Downstrum</w:t>
            </w:r>
            <w:proofErr w:type="spellEnd"/>
            <w:r w:rsidRPr="006276E4">
              <w:t>"</w:t>
            </w:r>
            <w:bookmarkEnd w:id="401"/>
          </w:p>
        </w:tc>
      </w:tr>
      <w:tr w:rsidR="007A220D" w:rsidRPr="006276E4" w14:paraId="5766093E" w14:textId="77777777" w:rsidTr="000B4E89">
        <w:tc>
          <w:tcPr>
            <w:tcW w:w="993" w:type="dxa"/>
          </w:tcPr>
          <w:p w14:paraId="75A05F51" w14:textId="77777777" w:rsidR="00C34165" w:rsidRPr="006276E4" w:rsidRDefault="00C34165" w:rsidP="000B4E89">
            <w:pPr>
              <w:spacing w:before="60" w:after="60"/>
              <w:rPr>
                <w:lang w:val="ru-RU"/>
              </w:rPr>
            </w:pPr>
            <w:bookmarkStart w:id="402" w:name="_Toc79224736"/>
            <w:r w:rsidRPr="006276E4">
              <w:t>05</w:t>
            </w:r>
            <w:bookmarkEnd w:id="402"/>
          </w:p>
        </w:tc>
        <w:tc>
          <w:tcPr>
            <w:tcW w:w="1701" w:type="dxa"/>
          </w:tcPr>
          <w:p w14:paraId="24759C4A" w14:textId="77777777" w:rsidR="00C34165" w:rsidRPr="006276E4" w:rsidRDefault="00C34165" w:rsidP="000B4E89">
            <w:pPr>
              <w:spacing w:before="60" w:after="60"/>
            </w:pPr>
            <w:bookmarkStart w:id="403" w:name="_Toc79224737"/>
            <w:r w:rsidRPr="006276E4">
              <w:t>F -2</w:t>
            </w:r>
            <w:bookmarkEnd w:id="403"/>
          </w:p>
        </w:tc>
        <w:tc>
          <w:tcPr>
            <w:tcW w:w="6662" w:type="dxa"/>
          </w:tcPr>
          <w:p w14:paraId="4EF99215" w14:textId="77777777" w:rsidR="00C34165" w:rsidRPr="006276E4" w:rsidRDefault="00C34165" w:rsidP="000B4E89">
            <w:pPr>
              <w:spacing w:before="60" w:after="60"/>
            </w:pPr>
            <w:bookmarkStart w:id="404" w:name="_Toc79224738"/>
            <w:r w:rsidRPr="006276E4">
              <w:t xml:space="preserve">"Top </w:t>
            </w:r>
            <w:proofErr w:type="spellStart"/>
            <w:r w:rsidRPr="006276E4">
              <w:t>Upstrum</w:t>
            </w:r>
            <w:proofErr w:type="spellEnd"/>
            <w:r w:rsidRPr="006276E4">
              <w:t>"</w:t>
            </w:r>
            <w:bookmarkEnd w:id="404"/>
          </w:p>
        </w:tc>
      </w:tr>
      <w:tr w:rsidR="007A220D" w:rsidRPr="006276E4" w14:paraId="1F8ED707" w14:textId="77777777" w:rsidTr="000B4E89">
        <w:tc>
          <w:tcPr>
            <w:tcW w:w="993" w:type="dxa"/>
          </w:tcPr>
          <w:p w14:paraId="007D72A8" w14:textId="77777777" w:rsidR="00C34165" w:rsidRPr="006276E4" w:rsidRDefault="00C34165" w:rsidP="000B4E89">
            <w:pPr>
              <w:spacing w:before="60" w:after="60"/>
              <w:rPr>
                <w:lang w:val="ru-RU"/>
              </w:rPr>
            </w:pPr>
            <w:bookmarkStart w:id="405" w:name="_Toc79224739"/>
            <w:r w:rsidRPr="006276E4">
              <w:t>04</w:t>
            </w:r>
            <w:bookmarkEnd w:id="405"/>
          </w:p>
        </w:tc>
        <w:tc>
          <w:tcPr>
            <w:tcW w:w="1701" w:type="dxa"/>
          </w:tcPr>
          <w:p w14:paraId="67A4566B" w14:textId="77777777" w:rsidR="00C34165" w:rsidRPr="006276E4" w:rsidRDefault="00C34165" w:rsidP="000B4E89">
            <w:pPr>
              <w:spacing w:before="60" w:after="60"/>
            </w:pPr>
            <w:bookmarkStart w:id="406" w:name="_Toc79224740"/>
            <w:r w:rsidRPr="006276E4">
              <w:t>E -2</w:t>
            </w:r>
            <w:bookmarkEnd w:id="406"/>
          </w:p>
        </w:tc>
        <w:tc>
          <w:tcPr>
            <w:tcW w:w="6662" w:type="dxa"/>
          </w:tcPr>
          <w:p w14:paraId="26943A57" w14:textId="77777777" w:rsidR="00C34165" w:rsidRPr="006276E4" w:rsidRDefault="00C34165" w:rsidP="000B4E89">
            <w:pPr>
              <w:spacing w:before="60" w:after="60"/>
            </w:pPr>
            <w:bookmarkStart w:id="407" w:name="_Toc79224741"/>
            <w:r w:rsidRPr="006276E4">
              <w:t xml:space="preserve">"Top </w:t>
            </w:r>
            <w:proofErr w:type="spellStart"/>
            <w:r w:rsidRPr="006276E4">
              <w:t>Downstrum</w:t>
            </w:r>
            <w:proofErr w:type="spellEnd"/>
            <w:r w:rsidRPr="006276E4">
              <w:t>"</w:t>
            </w:r>
            <w:bookmarkEnd w:id="407"/>
          </w:p>
        </w:tc>
      </w:tr>
      <w:tr w:rsidR="007A220D" w:rsidRPr="006276E4" w14:paraId="7CF5FEF4" w14:textId="77777777" w:rsidTr="000B4E89">
        <w:tc>
          <w:tcPr>
            <w:tcW w:w="993" w:type="dxa"/>
          </w:tcPr>
          <w:p w14:paraId="45DBDC98" w14:textId="77777777" w:rsidR="00C34165" w:rsidRPr="006276E4" w:rsidRDefault="00C34165" w:rsidP="000B4E89">
            <w:pPr>
              <w:spacing w:before="60" w:after="60"/>
              <w:rPr>
                <w:lang w:val="ru-RU"/>
              </w:rPr>
            </w:pPr>
            <w:bookmarkStart w:id="408" w:name="_Toc79224742"/>
            <w:r w:rsidRPr="006276E4">
              <w:t>03</w:t>
            </w:r>
            <w:bookmarkEnd w:id="408"/>
          </w:p>
        </w:tc>
        <w:tc>
          <w:tcPr>
            <w:tcW w:w="1701" w:type="dxa"/>
          </w:tcPr>
          <w:p w14:paraId="1EAA7DC6" w14:textId="77777777" w:rsidR="00C34165" w:rsidRPr="006276E4" w:rsidRDefault="00C34165" w:rsidP="000B4E89">
            <w:pPr>
              <w:spacing w:before="60" w:after="60"/>
            </w:pPr>
            <w:bookmarkStart w:id="409" w:name="_Toc79224743"/>
            <w:r w:rsidRPr="006276E4">
              <w:t>D#-2</w:t>
            </w:r>
            <w:bookmarkEnd w:id="409"/>
          </w:p>
        </w:tc>
        <w:tc>
          <w:tcPr>
            <w:tcW w:w="6662" w:type="dxa"/>
          </w:tcPr>
          <w:p w14:paraId="0DA7E482" w14:textId="77777777" w:rsidR="00C34165" w:rsidRPr="006276E4" w:rsidRDefault="00C34165" w:rsidP="000B4E89">
            <w:pPr>
              <w:spacing w:before="60" w:after="60"/>
            </w:pPr>
            <w:bookmarkStart w:id="410" w:name="_Toc79224744"/>
            <w:r w:rsidRPr="006276E4">
              <w:t xml:space="preserve">"Top </w:t>
            </w:r>
            <w:proofErr w:type="spellStart"/>
            <w:r w:rsidRPr="006276E4">
              <w:t>Downstrum</w:t>
            </w:r>
            <w:proofErr w:type="spellEnd"/>
            <w:r w:rsidRPr="006276E4">
              <w:t xml:space="preserve"> 1 semi-tone lower"</w:t>
            </w:r>
            <w:bookmarkEnd w:id="410"/>
          </w:p>
        </w:tc>
      </w:tr>
      <w:tr w:rsidR="007A220D" w:rsidRPr="006276E4" w14:paraId="6558DF33" w14:textId="77777777" w:rsidTr="000B4E89">
        <w:tc>
          <w:tcPr>
            <w:tcW w:w="993" w:type="dxa"/>
          </w:tcPr>
          <w:p w14:paraId="0442CB88" w14:textId="77777777" w:rsidR="00C34165" w:rsidRPr="006276E4" w:rsidRDefault="00C34165" w:rsidP="000B4E89">
            <w:pPr>
              <w:spacing w:before="60" w:after="60"/>
              <w:rPr>
                <w:lang w:val="ru-RU"/>
              </w:rPr>
            </w:pPr>
            <w:bookmarkStart w:id="411" w:name="_Toc79224745"/>
            <w:r w:rsidRPr="006276E4">
              <w:t>02</w:t>
            </w:r>
            <w:bookmarkEnd w:id="411"/>
          </w:p>
        </w:tc>
        <w:tc>
          <w:tcPr>
            <w:tcW w:w="1701" w:type="dxa"/>
          </w:tcPr>
          <w:p w14:paraId="1186E1AC" w14:textId="77777777" w:rsidR="00C34165" w:rsidRPr="006276E4" w:rsidRDefault="00C34165" w:rsidP="000B4E89">
            <w:pPr>
              <w:spacing w:before="60" w:after="60"/>
            </w:pPr>
            <w:bookmarkStart w:id="412" w:name="_Toc79224746"/>
            <w:r w:rsidRPr="006276E4">
              <w:t>D -2</w:t>
            </w:r>
            <w:bookmarkEnd w:id="412"/>
          </w:p>
        </w:tc>
        <w:tc>
          <w:tcPr>
            <w:tcW w:w="6662" w:type="dxa"/>
          </w:tcPr>
          <w:p w14:paraId="7E8C3EF9" w14:textId="77777777" w:rsidR="00C34165" w:rsidRPr="006276E4" w:rsidRDefault="00C34165" w:rsidP="000B4E89">
            <w:pPr>
              <w:spacing w:before="60" w:after="60"/>
            </w:pPr>
            <w:bookmarkStart w:id="413" w:name="_Toc79224747"/>
            <w:r w:rsidRPr="006276E4">
              <w:t xml:space="preserve">"Top </w:t>
            </w:r>
            <w:proofErr w:type="spellStart"/>
            <w:r w:rsidRPr="006276E4">
              <w:t>Downstrum</w:t>
            </w:r>
            <w:proofErr w:type="spellEnd"/>
            <w:r w:rsidRPr="006276E4">
              <w:t xml:space="preserve"> 2 semi-tones lower"</w:t>
            </w:r>
            <w:bookmarkEnd w:id="413"/>
          </w:p>
        </w:tc>
      </w:tr>
      <w:tr w:rsidR="007A220D" w:rsidRPr="006276E4" w14:paraId="14C5C5F1" w14:textId="77777777" w:rsidTr="000B4E89">
        <w:tc>
          <w:tcPr>
            <w:tcW w:w="993" w:type="dxa"/>
          </w:tcPr>
          <w:p w14:paraId="1D779467" w14:textId="77777777" w:rsidR="00C34165" w:rsidRPr="006276E4" w:rsidRDefault="00C34165" w:rsidP="000B4E89">
            <w:pPr>
              <w:spacing w:before="60" w:after="60"/>
              <w:rPr>
                <w:lang w:val="ru-RU"/>
              </w:rPr>
            </w:pPr>
            <w:bookmarkStart w:id="414" w:name="_Toc79224748"/>
            <w:r w:rsidRPr="006276E4">
              <w:t>01</w:t>
            </w:r>
            <w:bookmarkEnd w:id="414"/>
          </w:p>
        </w:tc>
        <w:tc>
          <w:tcPr>
            <w:tcW w:w="1701" w:type="dxa"/>
          </w:tcPr>
          <w:p w14:paraId="0F84E3FA" w14:textId="77777777" w:rsidR="00C34165" w:rsidRPr="006276E4" w:rsidRDefault="00C34165" w:rsidP="000B4E89">
            <w:pPr>
              <w:spacing w:before="60" w:after="60"/>
              <w:rPr>
                <w:lang w:val="ru-RU"/>
              </w:rPr>
            </w:pPr>
            <w:bookmarkStart w:id="415" w:name="_Toc79224749"/>
            <w:r w:rsidRPr="006276E4">
              <w:t>C#-2</w:t>
            </w:r>
            <w:bookmarkEnd w:id="415"/>
          </w:p>
        </w:tc>
        <w:tc>
          <w:tcPr>
            <w:tcW w:w="6662" w:type="dxa"/>
          </w:tcPr>
          <w:p w14:paraId="782A95E7" w14:textId="77777777" w:rsidR="00C34165" w:rsidRPr="006276E4" w:rsidRDefault="00C34165" w:rsidP="000B4E89">
            <w:pPr>
              <w:spacing w:before="60" w:after="60"/>
            </w:pPr>
            <w:bookmarkStart w:id="416" w:name="_Toc79224750"/>
            <w:r w:rsidRPr="006276E4">
              <w:t xml:space="preserve">"Top </w:t>
            </w:r>
            <w:proofErr w:type="spellStart"/>
            <w:r w:rsidRPr="006276E4">
              <w:t>Downstrum</w:t>
            </w:r>
            <w:proofErr w:type="spellEnd"/>
            <w:r w:rsidRPr="006276E4">
              <w:t xml:space="preserve"> 3 semi-tones lower"</w:t>
            </w:r>
            <w:bookmarkEnd w:id="416"/>
          </w:p>
        </w:tc>
      </w:tr>
    </w:tbl>
    <w:p w14:paraId="02476E52" w14:textId="77777777" w:rsidR="00C34165" w:rsidRPr="000B4E89" w:rsidRDefault="00C34165" w:rsidP="000B4E89">
      <w:pPr>
        <w:spacing w:before="120" w:after="0"/>
        <w:rPr>
          <w:i/>
        </w:rPr>
      </w:pPr>
      <w:bookmarkStart w:id="417" w:name="_Toc79224754"/>
      <w:r w:rsidRPr="000B4E89">
        <w:rPr>
          <w:i/>
        </w:rPr>
        <w:t>Top strum - strum on the 3-4 higher strings (Bass strings omitted)</w:t>
      </w:r>
      <w:bookmarkEnd w:id="417"/>
    </w:p>
    <w:p w14:paraId="095FE302" w14:textId="77777777" w:rsidR="000E1C1A" w:rsidRPr="00B14F6B" w:rsidRDefault="000E1C1A" w:rsidP="00352E1D">
      <w:pPr>
        <w:pStyle w:val="Heading1"/>
      </w:pPr>
      <w:bookmarkStart w:id="418" w:name="_Toc307260057"/>
      <w:bookmarkStart w:id="419" w:name="_Toc307260263"/>
      <w:bookmarkStart w:id="420" w:name="_Toc308106900"/>
      <w:bookmarkStart w:id="421" w:name="_Toc62863270"/>
      <w:bookmarkStart w:id="422" w:name="_Toc62896038"/>
      <w:bookmarkStart w:id="423" w:name="_Toc108456267"/>
      <w:bookmarkStart w:id="424" w:name="_Toc79224760"/>
      <w:bookmarkStart w:id="425" w:name="_Toc79224840"/>
      <w:bookmarkStart w:id="426" w:name="_Toc79224944"/>
      <w:bookmarkStart w:id="427" w:name="_Toc79226148"/>
      <w:bookmarkEnd w:id="271"/>
      <w:r w:rsidRPr="00B14F6B">
        <w:lastRenderedPageBreak/>
        <w:t>Song Global Mode</w:t>
      </w:r>
      <w:bookmarkEnd w:id="418"/>
      <w:bookmarkEnd w:id="419"/>
      <w:bookmarkEnd w:id="420"/>
      <w:bookmarkEnd w:id="421"/>
      <w:bookmarkEnd w:id="422"/>
      <w:bookmarkEnd w:id="423"/>
    </w:p>
    <w:p w14:paraId="3E948571" w14:textId="72878958" w:rsidR="000E1C1A" w:rsidRPr="00AC12AB" w:rsidRDefault="006625E6" w:rsidP="004A0D41">
      <w:pPr>
        <w:jc w:val="center"/>
      </w:pPr>
      <w:r>
        <w:rPr>
          <w:noProof/>
        </w:rPr>
        <w:drawing>
          <wp:inline distT="0" distB="0" distL="0" distR="0" wp14:anchorId="10C579D5" wp14:editId="05358DA4">
            <wp:extent cx="6115050" cy="2543175"/>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6115050" cy="2543175"/>
                    </a:xfrm>
                    <a:prstGeom prst="rect">
                      <a:avLst/>
                    </a:prstGeom>
                    <a:noFill/>
                    <a:ln>
                      <a:noFill/>
                    </a:ln>
                  </pic:spPr>
                </pic:pic>
              </a:graphicData>
            </a:graphic>
          </wp:inline>
        </w:drawing>
      </w:r>
    </w:p>
    <w:p w14:paraId="62D015FB" w14:textId="77777777" w:rsidR="000E1C1A" w:rsidRPr="00E1728B" w:rsidRDefault="000E1C1A" w:rsidP="0018732E">
      <w:pPr>
        <w:pStyle w:val="a"/>
      </w:pPr>
      <w:r w:rsidRPr="00E1728B">
        <w:t>Song mode window</w:t>
      </w:r>
    </w:p>
    <w:p w14:paraId="63E83C36" w14:textId="0583AB6E" w:rsidR="000E1C1A" w:rsidRPr="00E1728B" w:rsidRDefault="000E1C1A" w:rsidP="000E1C1A">
      <w:r w:rsidRPr="00E1728B">
        <w:t xml:space="preserve">Song mode turns </w:t>
      </w:r>
      <w:r w:rsidR="005D2891">
        <w:t>RealEight 6</w:t>
      </w:r>
      <w:r w:rsidRPr="00E1728B">
        <w:t xml:space="preserve"> into a powerful and easy-to-use </w:t>
      </w:r>
      <w:proofErr w:type="spellStart"/>
      <w:r w:rsidRPr="00E1728B">
        <w:t>songwriting</w:t>
      </w:r>
      <w:proofErr w:type="spellEnd"/>
      <w:r w:rsidRPr="00E1728B">
        <w:t xml:space="preserve"> tool allowing you in no time create perfect guitar backing tracks for your songs. Insert chord symbols in the needed measures of the built-in Song Track, browse and drag and drop patterns into it - and your guitar part is ready!</w:t>
      </w:r>
    </w:p>
    <w:p w14:paraId="5F5AD163" w14:textId="77777777" w:rsidR="000E1C1A" w:rsidRPr="00E1728B" w:rsidRDefault="000E1C1A" w:rsidP="000E1C1A">
      <w:r w:rsidRPr="00E1728B">
        <w:t xml:space="preserve">At the bottom is the Song track section where you can insert chords and patterns to construct your guitar part. </w:t>
      </w:r>
    </w:p>
    <w:p w14:paraId="3A1FA0C7" w14:textId="77777777" w:rsidR="000E1C1A" w:rsidRDefault="000E1C1A" w:rsidP="00352E1D">
      <w:pPr>
        <w:pStyle w:val="Heading2"/>
      </w:pPr>
      <w:bookmarkStart w:id="428" w:name="_Toc307260058"/>
      <w:bookmarkStart w:id="429" w:name="_Toc307260264"/>
      <w:bookmarkStart w:id="430" w:name="_Toc308106901"/>
      <w:bookmarkStart w:id="431" w:name="_Toc62863271"/>
      <w:bookmarkStart w:id="432" w:name="_Toc62896039"/>
      <w:bookmarkStart w:id="433" w:name="_Toc108456268"/>
      <w:r>
        <w:lastRenderedPageBreak/>
        <w:t>Working with Patterns</w:t>
      </w:r>
      <w:bookmarkEnd w:id="428"/>
      <w:bookmarkEnd w:id="429"/>
      <w:bookmarkEnd w:id="430"/>
      <w:bookmarkEnd w:id="431"/>
      <w:bookmarkEnd w:id="432"/>
      <w:bookmarkEnd w:id="433"/>
    </w:p>
    <w:p w14:paraId="6A67B5A7" w14:textId="77777777" w:rsidR="000E1C1A" w:rsidRPr="001D4020" w:rsidRDefault="000E1C1A" w:rsidP="00352E1D">
      <w:pPr>
        <w:pStyle w:val="Heading3"/>
      </w:pPr>
      <w:bookmarkStart w:id="434" w:name="_Toc307260059"/>
      <w:bookmarkStart w:id="435" w:name="_Toc307260265"/>
      <w:bookmarkStart w:id="436" w:name="_Toc308106902"/>
      <w:r w:rsidRPr="001D4020">
        <w:t>Pattern Library Browser</w:t>
      </w:r>
      <w:bookmarkEnd w:id="434"/>
      <w:bookmarkEnd w:id="435"/>
      <w:bookmarkEnd w:id="436"/>
    </w:p>
    <w:p w14:paraId="27B0ACD3" w14:textId="7C65FE0A" w:rsidR="000E1C1A" w:rsidRPr="0022700A" w:rsidRDefault="006625E6" w:rsidP="000E1C1A">
      <w:pPr>
        <w:jc w:val="center"/>
      </w:pPr>
      <w:r>
        <w:rPr>
          <w:noProof/>
        </w:rPr>
        <w:drawing>
          <wp:inline distT="0" distB="0" distL="0" distR="0" wp14:anchorId="02DFAB3D" wp14:editId="454ED59F">
            <wp:extent cx="6115050" cy="4791075"/>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6115050" cy="4791075"/>
                    </a:xfrm>
                    <a:prstGeom prst="rect">
                      <a:avLst/>
                    </a:prstGeom>
                    <a:noFill/>
                    <a:ln>
                      <a:noFill/>
                    </a:ln>
                  </pic:spPr>
                </pic:pic>
              </a:graphicData>
            </a:graphic>
          </wp:inline>
        </w:drawing>
      </w:r>
    </w:p>
    <w:p w14:paraId="3FE2D65F" w14:textId="77777777" w:rsidR="00984D1C" w:rsidRPr="00E1728B" w:rsidRDefault="00984D1C" w:rsidP="00984D1C">
      <w:bookmarkStart w:id="437" w:name="_Toc307260060"/>
      <w:bookmarkStart w:id="438" w:name="_Toc307260266"/>
      <w:bookmarkStart w:id="439" w:name="_Toc308106903"/>
      <w:r w:rsidRPr="0022700A">
        <w:t>Click the ‘Library’ button to open Pattern Library browser.</w:t>
      </w:r>
      <w:r w:rsidRPr="00E1728B">
        <w:t xml:space="preserve"> </w:t>
      </w:r>
    </w:p>
    <w:p w14:paraId="7C46CB6E" w14:textId="77777777" w:rsidR="000E1C1A" w:rsidRDefault="000E1C1A" w:rsidP="00352E1D">
      <w:pPr>
        <w:pStyle w:val="Heading3"/>
      </w:pPr>
      <w:r>
        <w:t>Style Filter</w:t>
      </w:r>
      <w:bookmarkEnd w:id="437"/>
      <w:bookmarkEnd w:id="438"/>
      <w:bookmarkEnd w:id="439"/>
    </w:p>
    <w:p w14:paraId="42F741C2" w14:textId="77777777" w:rsidR="000E1C1A" w:rsidRPr="00E1728B" w:rsidRDefault="000E1C1A" w:rsidP="000E1C1A">
      <w:r w:rsidRPr="00E1728B">
        <w:t xml:space="preserve">Pattern Library includes 1250 guitar rhythm patterns organized in various musical categories and styles (folders and subfolders). To let you easily find the suitable patterns for your song we have developed the powerful Style Filter allowing to automatically select pattern sets by musical criteria: tempo range, meter, playing technique, and rhythm feel. </w:t>
      </w:r>
    </w:p>
    <w:p w14:paraId="22A280A0" w14:textId="17564377" w:rsidR="000E1C1A" w:rsidRDefault="006625E6" w:rsidP="000E1C1A">
      <w:pPr>
        <w:jc w:val="center"/>
      </w:pPr>
      <w:r>
        <w:rPr>
          <w:noProof/>
        </w:rPr>
        <w:drawing>
          <wp:inline distT="0" distB="0" distL="0" distR="0" wp14:anchorId="59B8E1E1" wp14:editId="36B6A149">
            <wp:extent cx="4143375" cy="1266825"/>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143375" cy="1266825"/>
                    </a:xfrm>
                    <a:prstGeom prst="rect">
                      <a:avLst/>
                    </a:prstGeom>
                    <a:noFill/>
                    <a:ln>
                      <a:noFill/>
                    </a:ln>
                  </pic:spPr>
                </pic:pic>
              </a:graphicData>
            </a:graphic>
          </wp:inline>
        </w:drawing>
      </w:r>
    </w:p>
    <w:p w14:paraId="4F2D4919" w14:textId="77777777" w:rsidR="000E1C1A" w:rsidRPr="00E1728B" w:rsidRDefault="000E1C1A" w:rsidP="000E1C1A">
      <w:r w:rsidRPr="00E1728B">
        <w:lastRenderedPageBreak/>
        <w:t xml:space="preserve">Simply press Filter button to switch it on, select the needed item in popup menu of the appropriate Filter combo boxes, and the Filter will hide folders and patterns not matching the required criteria. </w:t>
      </w:r>
    </w:p>
    <w:p w14:paraId="175A2F28" w14:textId="77777777" w:rsidR="000E1C1A" w:rsidRPr="00E1728B" w:rsidRDefault="000E1C1A" w:rsidP="000E1C1A">
      <w:r w:rsidRPr="00E1728B">
        <w:t xml:space="preserve">Selecting the folder or subfolder of the Pattern Library tree view will load the available set of patterns into Pattern list pane at the right. </w:t>
      </w:r>
    </w:p>
    <w:p w14:paraId="79CFDAA8" w14:textId="77777777" w:rsidR="000E1C1A" w:rsidRPr="00E1728B" w:rsidRDefault="000E1C1A" w:rsidP="000E1C1A">
      <w:r w:rsidRPr="00E1728B">
        <w:t>Select pattern name in the list to load pattern to Pattern view strip and press Play button at the left of Pattern view to audition the selected pattern. Navigate through the pattern list by clicking arrow buttons at the right of Pattern view or alternatively use Up/Down Arrow keys of the computer keyboard.</w:t>
      </w:r>
    </w:p>
    <w:p w14:paraId="36046A06" w14:textId="391513D7" w:rsidR="000E1C1A" w:rsidRDefault="006625E6" w:rsidP="000E1C1A">
      <w:pPr>
        <w:jc w:val="center"/>
      </w:pPr>
      <w:r>
        <w:rPr>
          <w:noProof/>
        </w:rPr>
        <w:drawing>
          <wp:inline distT="0" distB="0" distL="0" distR="0" wp14:anchorId="24BE60B7" wp14:editId="4549BE44">
            <wp:extent cx="6143625" cy="342900"/>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6143625" cy="342900"/>
                    </a:xfrm>
                    <a:prstGeom prst="rect">
                      <a:avLst/>
                    </a:prstGeom>
                    <a:noFill/>
                    <a:ln>
                      <a:noFill/>
                    </a:ln>
                  </pic:spPr>
                </pic:pic>
              </a:graphicData>
            </a:graphic>
          </wp:inline>
        </w:drawing>
      </w:r>
    </w:p>
    <w:p w14:paraId="62643FEB" w14:textId="77777777" w:rsidR="000E1C1A" w:rsidRPr="00AC12AB" w:rsidRDefault="000E1C1A" w:rsidP="00AC12AB">
      <w:r w:rsidRPr="00E1728B">
        <w:t>To the left of Pattern view is the Tempo combo box allowing you to make pattern tempo twice lower or higher by simply selecting the appropriate item in popup menu. Note, that pattern inserted into the Song Track will play in the current tempo selection.</w:t>
      </w:r>
    </w:p>
    <w:p w14:paraId="3AF50F1C" w14:textId="77777777" w:rsidR="000E1C1A" w:rsidRPr="00AC12AB" w:rsidRDefault="00984D1C" w:rsidP="00AC12AB">
      <w:r w:rsidRPr="0022700A">
        <w:t>In case you find pattern that you want to keep for future use, drag it from the Pattern list to the ‘</w:t>
      </w:r>
      <w:proofErr w:type="spellStart"/>
      <w:r w:rsidRPr="0022700A">
        <w:t>Favorites</w:t>
      </w:r>
      <w:proofErr w:type="spellEnd"/>
      <w:r w:rsidRPr="0022700A">
        <w:t xml:space="preserve">’ section, or alternatively right click the pattern and select ‘Add to </w:t>
      </w:r>
      <w:proofErr w:type="spellStart"/>
      <w:r w:rsidRPr="0022700A">
        <w:t>favorites’</w:t>
      </w:r>
      <w:proofErr w:type="spellEnd"/>
      <w:r w:rsidRPr="0022700A">
        <w:t xml:space="preserve"> in popup menu.</w:t>
      </w:r>
    </w:p>
    <w:p w14:paraId="66517EDC" w14:textId="3D6DB5E9" w:rsidR="000E1C1A" w:rsidRPr="00AC12AB" w:rsidRDefault="006625E6" w:rsidP="0018732E">
      <w:pPr>
        <w:jc w:val="center"/>
      </w:pPr>
      <w:r w:rsidRPr="00AC12AB">
        <w:rPr>
          <w:noProof/>
        </w:rPr>
        <w:drawing>
          <wp:inline distT="0" distB="0" distL="0" distR="0" wp14:anchorId="36910D25" wp14:editId="236D9159">
            <wp:extent cx="3543300" cy="1228725"/>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3543300" cy="1228725"/>
                    </a:xfrm>
                    <a:prstGeom prst="rect">
                      <a:avLst/>
                    </a:prstGeom>
                    <a:noFill/>
                    <a:ln>
                      <a:noFill/>
                    </a:ln>
                  </pic:spPr>
                </pic:pic>
              </a:graphicData>
            </a:graphic>
          </wp:inline>
        </w:drawing>
      </w:r>
    </w:p>
    <w:p w14:paraId="5F7CA805" w14:textId="77777777" w:rsidR="000E1C1A" w:rsidRPr="00E1728B" w:rsidRDefault="000E1C1A" w:rsidP="000E1C1A">
      <w:r w:rsidRPr="00E1728B">
        <w:t xml:space="preserve">Once you find the </w:t>
      </w:r>
      <w:r w:rsidR="00984D1C">
        <w:t>needed</w:t>
      </w:r>
      <w:r w:rsidRPr="00E1728B">
        <w:t xml:space="preserve"> pattern simply drag and drop it into the Pattern track located in the lower part of the Song track. You can drag patterns from Pattern view, Pattern list, ‘</w:t>
      </w:r>
      <w:proofErr w:type="spellStart"/>
      <w:r w:rsidRPr="00E1728B">
        <w:t>Favorites</w:t>
      </w:r>
      <w:proofErr w:type="spellEnd"/>
      <w:r w:rsidRPr="00E1728B">
        <w:t>’, and ‘Used in the track’ sections.</w:t>
      </w:r>
    </w:p>
    <w:p w14:paraId="4C46A973" w14:textId="77777777" w:rsidR="000E1C1A" w:rsidRDefault="000E1C1A" w:rsidP="00352E1D">
      <w:pPr>
        <w:pStyle w:val="Heading3"/>
      </w:pPr>
      <w:bookmarkStart w:id="440" w:name="_Toc307260061"/>
      <w:bookmarkStart w:id="441" w:name="_Toc307260267"/>
      <w:bookmarkStart w:id="442" w:name="_Toc308106904"/>
      <w:r>
        <w:t>Pattern Track</w:t>
      </w:r>
      <w:bookmarkEnd w:id="440"/>
      <w:bookmarkEnd w:id="441"/>
      <w:bookmarkEnd w:id="442"/>
    </w:p>
    <w:p w14:paraId="4DDF6E41" w14:textId="77777777" w:rsidR="000E1C1A" w:rsidRPr="0022700A" w:rsidRDefault="000E1C1A" w:rsidP="000E1C1A">
      <w:r w:rsidRPr="00E1728B">
        <w:t xml:space="preserve">Pattern inserted into the Song track will automatically appear in ‘Used in the track’ section, which allows you to easily use it in other places of the song by dragging it directly </w:t>
      </w:r>
      <w:r w:rsidRPr="0022700A">
        <w:t xml:space="preserve">from ‘Used in the track’ section. </w:t>
      </w:r>
    </w:p>
    <w:p w14:paraId="0F95866A" w14:textId="77777777" w:rsidR="00984D1C" w:rsidRPr="0022700A" w:rsidRDefault="00984D1C" w:rsidP="00984D1C">
      <w:r w:rsidRPr="0022700A">
        <w:t>You can shorten or multiply pattern in the Song track by simply dragging its right boundary.</w:t>
      </w:r>
    </w:p>
    <w:p w14:paraId="765238F7" w14:textId="55B29584" w:rsidR="000E1C1A" w:rsidRPr="0022700A" w:rsidRDefault="006625E6" w:rsidP="003C0DFD">
      <w:pPr>
        <w:jc w:val="center"/>
      </w:pPr>
      <w:r w:rsidRPr="0022700A">
        <w:rPr>
          <w:noProof/>
        </w:rPr>
        <w:drawing>
          <wp:inline distT="0" distB="0" distL="0" distR="0" wp14:anchorId="75B214E9" wp14:editId="396E40A4">
            <wp:extent cx="4133850" cy="1171575"/>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4133850" cy="1171575"/>
                    </a:xfrm>
                    <a:prstGeom prst="rect">
                      <a:avLst/>
                    </a:prstGeom>
                    <a:noFill/>
                    <a:ln>
                      <a:noFill/>
                    </a:ln>
                  </pic:spPr>
                </pic:pic>
              </a:graphicData>
            </a:graphic>
          </wp:inline>
        </w:drawing>
      </w:r>
    </w:p>
    <w:p w14:paraId="4B605F3B" w14:textId="77777777" w:rsidR="00984D1C" w:rsidRPr="0085066A" w:rsidRDefault="00984D1C" w:rsidP="00984D1C">
      <w:r w:rsidRPr="0022700A">
        <w:lastRenderedPageBreak/>
        <w:t>Right-click the song pattern to open a context menu allowing you to copy/paste/delete pattern(s), or split and chop the multiplied pattern, as well as get access to Pattern Properties panel.</w:t>
      </w:r>
      <w:r w:rsidRPr="0085066A">
        <w:t xml:space="preserve"> </w:t>
      </w:r>
    </w:p>
    <w:p w14:paraId="4B322BE1" w14:textId="77777777" w:rsidR="000E1C1A" w:rsidRPr="00AC12AB" w:rsidRDefault="000E1C1A" w:rsidP="003C0DFD">
      <w:pPr>
        <w:keepNext/>
      </w:pPr>
      <w:r w:rsidRPr="00AC12AB">
        <w:t>Properties panel displays the pattern name and allows modifying the dynamics of the pattern by adding/reducing the output velocity of pattern notes.</w:t>
      </w:r>
    </w:p>
    <w:p w14:paraId="5ECA4196" w14:textId="7F13B1E0" w:rsidR="000E1C1A" w:rsidRPr="00920559" w:rsidRDefault="006625E6" w:rsidP="000E1C1A">
      <w:pPr>
        <w:jc w:val="center"/>
      </w:pPr>
      <w:r w:rsidRPr="00F2246E">
        <w:rPr>
          <w:noProof/>
        </w:rPr>
        <w:drawing>
          <wp:inline distT="0" distB="0" distL="0" distR="0" wp14:anchorId="4BD931FE" wp14:editId="1E961797">
            <wp:extent cx="2809875" cy="1133475"/>
            <wp:effectExtent l="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809875" cy="1133475"/>
                    </a:xfrm>
                    <a:prstGeom prst="rect">
                      <a:avLst/>
                    </a:prstGeom>
                    <a:noFill/>
                    <a:ln>
                      <a:noFill/>
                    </a:ln>
                  </pic:spPr>
                </pic:pic>
              </a:graphicData>
            </a:graphic>
          </wp:inline>
        </w:drawing>
      </w:r>
    </w:p>
    <w:p w14:paraId="1042F215" w14:textId="77777777" w:rsidR="000E1C1A" w:rsidRPr="00E1728B" w:rsidRDefault="000E1C1A" w:rsidP="000E1C1A">
      <w:r w:rsidRPr="00E1728B">
        <w:t>Double-clicking song pattern will reveal it in Pattern Library, alternatively you may right-click the pattern and select ‘Find in Library’ item in popup menu.</w:t>
      </w:r>
    </w:p>
    <w:p w14:paraId="734DDA41" w14:textId="77777777" w:rsidR="000E1C1A" w:rsidRDefault="000E1C1A" w:rsidP="00352E1D">
      <w:pPr>
        <w:pStyle w:val="Heading3"/>
      </w:pPr>
      <w:bookmarkStart w:id="443" w:name="_Toc307260062"/>
      <w:bookmarkStart w:id="444" w:name="_Toc307260268"/>
      <w:bookmarkStart w:id="445" w:name="_Toc308106905"/>
      <w:r>
        <w:t>Inserting Single Strum</w:t>
      </w:r>
      <w:bookmarkEnd w:id="443"/>
      <w:bookmarkEnd w:id="444"/>
      <w:bookmarkEnd w:id="445"/>
    </w:p>
    <w:p w14:paraId="0CBAEC86" w14:textId="77777777" w:rsidR="000E1C1A" w:rsidRPr="00E1728B" w:rsidRDefault="000E1C1A" w:rsidP="000E1C1A">
      <w:r w:rsidRPr="00E1728B">
        <w:t xml:space="preserve">It is possible to insert a single strum directly into the Pattern track rather than finding it in the </w:t>
      </w:r>
      <w:proofErr w:type="gramStart"/>
      <w:r w:rsidRPr="00E1728B">
        <w:t>Library</w:t>
      </w:r>
      <w:proofErr w:type="gramEnd"/>
      <w:r w:rsidRPr="00E1728B">
        <w:t>. Right-click the Pattern track in the needed place and select Insert Strum or Insert Slow Strum in popup menu.</w:t>
      </w:r>
    </w:p>
    <w:p w14:paraId="7A107C5C" w14:textId="37EEEC07" w:rsidR="000E1C1A" w:rsidRPr="00AA5F00" w:rsidRDefault="006625E6" w:rsidP="000E1C1A">
      <w:pPr>
        <w:jc w:val="center"/>
      </w:pPr>
      <w:r>
        <w:rPr>
          <w:noProof/>
        </w:rPr>
        <w:drawing>
          <wp:inline distT="0" distB="0" distL="0" distR="0" wp14:anchorId="665FC725" wp14:editId="0A569DC3">
            <wp:extent cx="2867025" cy="1552575"/>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867025" cy="1552575"/>
                    </a:xfrm>
                    <a:prstGeom prst="rect">
                      <a:avLst/>
                    </a:prstGeom>
                    <a:noFill/>
                    <a:ln>
                      <a:noFill/>
                    </a:ln>
                  </pic:spPr>
                </pic:pic>
              </a:graphicData>
            </a:graphic>
          </wp:inline>
        </w:drawing>
      </w:r>
    </w:p>
    <w:p w14:paraId="657FD1A7" w14:textId="77777777" w:rsidR="000E1C1A" w:rsidRPr="00AC12AB" w:rsidRDefault="000E1C1A" w:rsidP="00AC12AB"/>
    <w:p w14:paraId="739AD3CC" w14:textId="77777777" w:rsidR="000E1C1A" w:rsidRDefault="000E1C1A" w:rsidP="00352E1D">
      <w:pPr>
        <w:pStyle w:val="Heading2"/>
      </w:pPr>
      <w:bookmarkStart w:id="446" w:name="_Toc307260063"/>
      <w:bookmarkStart w:id="447" w:name="_Toc307260269"/>
      <w:bookmarkStart w:id="448" w:name="_Toc308106906"/>
      <w:bookmarkStart w:id="449" w:name="_Toc62863272"/>
      <w:bookmarkStart w:id="450" w:name="_Toc62896040"/>
      <w:bookmarkStart w:id="451" w:name="_Toc108456269"/>
      <w:r>
        <w:t>Working with Chords</w:t>
      </w:r>
      <w:bookmarkEnd w:id="446"/>
      <w:bookmarkEnd w:id="447"/>
      <w:bookmarkEnd w:id="448"/>
      <w:bookmarkEnd w:id="449"/>
      <w:bookmarkEnd w:id="450"/>
      <w:bookmarkEnd w:id="451"/>
    </w:p>
    <w:p w14:paraId="15BC3B0A" w14:textId="77777777" w:rsidR="000E1C1A" w:rsidRDefault="000E1C1A" w:rsidP="00352E1D">
      <w:pPr>
        <w:pStyle w:val="Heading3"/>
      </w:pPr>
      <w:bookmarkStart w:id="452" w:name="_Toc307260064"/>
      <w:bookmarkStart w:id="453" w:name="_Toc307260270"/>
      <w:bookmarkStart w:id="454" w:name="_Toc308106907"/>
      <w:r>
        <w:t>Chord Selector</w:t>
      </w:r>
      <w:bookmarkEnd w:id="452"/>
      <w:bookmarkEnd w:id="453"/>
      <w:bookmarkEnd w:id="454"/>
    </w:p>
    <w:p w14:paraId="7131A0E8" w14:textId="5C40C60B" w:rsidR="000E1C1A" w:rsidRDefault="006625E6" w:rsidP="000E1C1A">
      <w:pPr>
        <w:jc w:val="center"/>
      </w:pPr>
      <w:r>
        <w:rPr>
          <w:noProof/>
        </w:rPr>
        <w:drawing>
          <wp:inline distT="0" distB="0" distL="0" distR="0" wp14:anchorId="0367C989" wp14:editId="72A5C343">
            <wp:extent cx="1714500" cy="1905000"/>
            <wp:effectExtent l="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1714500" cy="1905000"/>
                    </a:xfrm>
                    <a:prstGeom prst="rect">
                      <a:avLst/>
                    </a:prstGeom>
                    <a:noFill/>
                    <a:ln>
                      <a:noFill/>
                    </a:ln>
                  </pic:spPr>
                </pic:pic>
              </a:graphicData>
            </a:graphic>
          </wp:inline>
        </w:drawing>
      </w:r>
    </w:p>
    <w:p w14:paraId="17F6DFEA" w14:textId="77777777" w:rsidR="00984D1C" w:rsidRPr="0022700A" w:rsidRDefault="00984D1C" w:rsidP="00984D1C">
      <w:r w:rsidRPr="0022700A">
        <w:t xml:space="preserve">Double-click the chord track to open the Chord Selector based on the Circle of Fifths (alternatively right-click and select ‘Insert chord’ in popup menu, or press </w:t>
      </w:r>
      <w:r w:rsidRPr="0022700A">
        <w:lastRenderedPageBreak/>
        <w:t xml:space="preserve">Enter on computer keyboard). Chord Circle provides all major and minor chords and displays a Key </w:t>
      </w:r>
      <w:proofErr w:type="spellStart"/>
      <w:r w:rsidRPr="0022700A">
        <w:t>Center</w:t>
      </w:r>
      <w:proofErr w:type="spellEnd"/>
      <w:r w:rsidRPr="0022700A">
        <w:t xml:space="preserve"> including six relative chords at the top. To change the Key </w:t>
      </w:r>
      <w:proofErr w:type="spellStart"/>
      <w:r w:rsidRPr="0022700A">
        <w:t>Center</w:t>
      </w:r>
      <w:proofErr w:type="spellEnd"/>
      <w:r w:rsidRPr="0022700A">
        <w:t xml:space="preserve"> simply right-click the appropriate major or minor chord name in the circle.  </w:t>
      </w:r>
    </w:p>
    <w:p w14:paraId="74F8E2C1" w14:textId="77777777" w:rsidR="00984D1C" w:rsidRDefault="00984D1C" w:rsidP="00984D1C">
      <w:r w:rsidRPr="0022700A">
        <w:t>Click chord name button to select minor or major chord. Buttons on the upper panel allow selecting other chord types and/or extensions.</w:t>
      </w:r>
    </w:p>
    <w:p w14:paraId="0B2002A6" w14:textId="77777777" w:rsidR="000E1C1A" w:rsidRPr="00AC12AB" w:rsidRDefault="000E1C1A" w:rsidP="00AC12AB">
      <w:r w:rsidRPr="00AC12AB">
        <w:t>You can change Chord Position (inversion) of the chord by clicking the upper segment of inner circle and selecting the needed position number in popup list.</w:t>
      </w:r>
    </w:p>
    <w:p w14:paraId="66124995" w14:textId="52D002E4" w:rsidR="000E1C1A" w:rsidRPr="00AC12AB" w:rsidRDefault="006625E6" w:rsidP="003C0DFD">
      <w:pPr>
        <w:jc w:val="center"/>
      </w:pPr>
      <w:r w:rsidRPr="00AC12AB">
        <w:rPr>
          <w:noProof/>
        </w:rPr>
        <w:drawing>
          <wp:inline distT="0" distB="0" distL="0" distR="0" wp14:anchorId="3FAB403F" wp14:editId="1275F8A1">
            <wp:extent cx="1733550" cy="1924050"/>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1733550" cy="1924050"/>
                    </a:xfrm>
                    <a:prstGeom prst="rect">
                      <a:avLst/>
                    </a:prstGeom>
                    <a:noFill/>
                    <a:ln>
                      <a:noFill/>
                    </a:ln>
                  </pic:spPr>
                </pic:pic>
              </a:graphicData>
            </a:graphic>
          </wp:inline>
        </w:drawing>
      </w:r>
    </w:p>
    <w:p w14:paraId="669DCA91" w14:textId="77777777" w:rsidR="000E1C1A" w:rsidRPr="00AC12AB" w:rsidRDefault="000E1C1A" w:rsidP="00AC12AB">
      <w:r w:rsidRPr="00AC12AB">
        <w:t>If you want to create slash bass chord you can add alternative bass note to the chord by clicking the lower segment of the inner circle and selecting the needed note in popup list.</w:t>
      </w:r>
    </w:p>
    <w:p w14:paraId="4E711D07" w14:textId="2BA7B3F7" w:rsidR="000E1C1A" w:rsidRPr="00AC12AB" w:rsidRDefault="006625E6" w:rsidP="0018732E">
      <w:pPr>
        <w:jc w:val="center"/>
      </w:pPr>
      <w:r w:rsidRPr="00AC12AB">
        <w:rPr>
          <w:noProof/>
        </w:rPr>
        <w:drawing>
          <wp:inline distT="0" distB="0" distL="0" distR="0" wp14:anchorId="27CC828F" wp14:editId="47E808D5">
            <wp:extent cx="1752600" cy="4248150"/>
            <wp:effectExtent l="0" t="0" r="0"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1752600" cy="4248150"/>
                    </a:xfrm>
                    <a:prstGeom prst="rect">
                      <a:avLst/>
                    </a:prstGeom>
                    <a:noFill/>
                    <a:ln>
                      <a:noFill/>
                    </a:ln>
                  </pic:spPr>
                </pic:pic>
              </a:graphicData>
            </a:graphic>
          </wp:inline>
        </w:drawing>
      </w:r>
    </w:p>
    <w:p w14:paraId="64737526" w14:textId="77777777" w:rsidR="000E1C1A" w:rsidRPr="00E1728B" w:rsidRDefault="000E1C1A" w:rsidP="000E1C1A">
      <w:r w:rsidRPr="00E1728B">
        <w:lastRenderedPageBreak/>
        <w:t xml:space="preserve">To insert the selected chord into the chord track </w:t>
      </w:r>
      <w:proofErr w:type="gramStart"/>
      <w:r w:rsidRPr="00E1728B">
        <w:t>press</w:t>
      </w:r>
      <w:proofErr w:type="gramEnd"/>
      <w:r w:rsidRPr="00E1728B">
        <w:t xml:space="preserve"> Enter key on computer keyboard, or alternatively click the </w:t>
      </w:r>
      <w:proofErr w:type="spellStart"/>
      <w:r w:rsidRPr="00E1728B">
        <w:t>center</w:t>
      </w:r>
      <w:proofErr w:type="spellEnd"/>
      <w:r w:rsidRPr="00E1728B">
        <w:t xml:space="preserve"> part of Chord Selector. To cancel inserting press Esc key.</w:t>
      </w:r>
    </w:p>
    <w:p w14:paraId="3C622A51" w14:textId="77777777" w:rsidR="000E1C1A" w:rsidRDefault="000E1C1A" w:rsidP="00352E1D">
      <w:pPr>
        <w:pStyle w:val="Heading3"/>
      </w:pPr>
      <w:bookmarkStart w:id="455" w:name="_Toc307260065"/>
      <w:bookmarkStart w:id="456" w:name="_Toc307260271"/>
      <w:bookmarkStart w:id="457" w:name="_Toc308106908"/>
      <w:r>
        <w:t>Editing Chords</w:t>
      </w:r>
      <w:bookmarkEnd w:id="455"/>
      <w:bookmarkEnd w:id="456"/>
      <w:bookmarkEnd w:id="457"/>
    </w:p>
    <w:p w14:paraId="1CFE3467" w14:textId="77777777" w:rsidR="000E1C1A" w:rsidRPr="00E1728B" w:rsidRDefault="000E1C1A" w:rsidP="000E1C1A">
      <w:r w:rsidRPr="00E1728B">
        <w:t xml:space="preserve">Select the chord and press Enter, or simply double-click it, or alternatively right-click the chord and select Edit Chord in popup menu to bring up the Chord Selector. When the edits are done press Enter to confirm the changes. To cancel </w:t>
      </w:r>
      <w:proofErr w:type="gramStart"/>
      <w:r w:rsidRPr="00E1728B">
        <w:t>edits</w:t>
      </w:r>
      <w:proofErr w:type="gramEnd"/>
      <w:r w:rsidRPr="00E1728B">
        <w:t xml:space="preserve"> press Esc key.</w:t>
      </w:r>
    </w:p>
    <w:p w14:paraId="5F2D1820" w14:textId="77777777" w:rsidR="000E1C1A" w:rsidRPr="00AC12AB" w:rsidRDefault="000E1C1A" w:rsidP="00AC12AB">
      <w:r w:rsidRPr="00AC12AB">
        <w:t xml:space="preserve">Right-clicking the chord will bring up a menu for copying and pasting of chord(s), deleting selected chord(s), bringing up Chord Selector to edit a chord, as well as getting access to Chord Properties panel. </w:t>
      </w:r>
    </w:p>
    <w:p w14:paraId="6003731E" w14:textId="2F9CAA9E" w:rsidR="000E1C1A" w:rsidRPr="00AC12AB" w:rsidRDefault="006625E6" w:rsidP="00AC12AB">
      <w:pPr>
        <w:jc w:val="center"/>
      </w:pPr>
      <w:r w:rsidRPr="00AC12AB">
        <w:rPr>
          <w:noProof/>
        </w:rPr>
        <w:drawing>
          <wp:inline distT="0" distB="0" distL="0" distR="0" wp14:anchorId="6BB98156" wp14:editId="128912A3">
            <wp:extent cx="2047875" cy="876300"/>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047875" cy="876300"/>
                    </a:xfrm>
                    <a:prstGeom prst="rect">
                      <a:avLst/>
                    </a:prstGeom>
                    <a:noFill/>
                    <a:ln>
                      <a:noFill/>
                    </a:ln>
                  </pic:spPr>
                </pic:pic>
              </a:graphicData>
            </a:graphic>
          </wp:inline>
        </w:drawing>
      </w:r>
    </w:p>
    <w:p w14:paraId="7F642A86" w14:textId="77777777" w:rsidR="000E1C1A" w:rsidRPr="00AC12AB" w:rsidRDefault="000E1C1A" w:rsidP="00AC12AB">
      <w:r w:rsidRPr="00AC12AB">
        <w:t xml:space="preserve">Clicking on Up/Down buttons will transpose chord(s) by semitones (alternatively use +/- computer keys), as well as change chord position (alternatively use Ctrl </w:t>
      </w:r>
      <w:proofErr w:type="gramStart"/>
      <w:r w:rsidRPr="00AC12AB">
        <w:t>+ ’</w:t>
      </w:r>
      <w:proofErr w:type="gramEnd"/>
      <w:r w:rsidRPr="00AC12AB">
        <w:t>+/-‘ computer keys)</w:t>
      </w:r>
      <w:r w:rsidR="00AC12AB">
        <w:t>.</w:t>
      </w:r>
    </w:p>
    <w:p w14:paraId="40C054B6" w14:textId="77777777" w:rsidR="000E1C1A" w:rsidRPr="00E1728B" w:rsidRDefault="000E1C1A" w:rsidP="000E1C1A">
      <w:r w:rsidRPr="00E1728B">
        <w:t>You can also change ‘#’</w:t>
      </w:r>
      <w:r w:rsidR="005E286A">
        <w:t xml:space="preserve"> (sharp)</w:t>
      </w:r>
      <w:r w:rsidRPr="00E1728B">
        <w:t xml:space="preserve"> to ‘b’</w:t>
      </w:r>
      <w:r w:rsidR="005E286A">
        <w:t xml:space="preserve"> (flat)</w:t>
      </w:r>
      <w:r w:rsidRPr="00E1728B">
        <w:t xml:space="preserve"> and v</w:t>
      </w:r>
      <w:r w:rsidR="005E286A">
        <w:t xml:space="preserve">ice </w:t>
      </w:r>
      <w:r w:rsidRPr="00E1728B">
        <w:t>v</w:t>
      </w:r>
      <w:r w:rsidR="005E286A">
        <w:t>ersa</w:t>
      </w:r>
      <w:r w:rsidRPr="00E1728B">
        <w:t xml:space="preserve"> in the chord name by right-clicking the chord and selecting ‘Enharmonic shift’ item in popup menu, or alternatively press ‘*’ computer key. </w:t>
      </w:r>
    </w:p>
    <w:p w14:paraId="2D7E91AD" w14:textId="77777777" w:rsidR="000E1C1A" w:rsidRDefault="000E1C1A" w:rsidP="00352E1D">
      <w:pPr>
        <w:pStyle w:val="Heading3"/>
      </w:pPr>
      <w:bookmarkStart w:id="458" w:name="_Toc307260066"/>
      <w:bookmarkStart w:id="459" w:name="_Toc307260272"/>
      <w:bookmarkStart w:id="460" w:name="_Toc308106909"/>
      <w:r>
        <w:t>‘Favorites’ Section</w:t>
      </w:r>
      <w:bookmarkEnd w:id="458"/>
      <w:bookmarkEnd w:id="459"/>
      <w:bookmarkEnd w:id="460"/>
    </w:p>
    <w:p w14:paraId="6BA75F3B" w14:textId="77777777" w:rsidR="000E1C1A" w:rsidRPr="00E1728B" w:rsidRDefault="000E1C1A" w:rsidP="000E1C1A">
      <w:r w:rsidRPr="00E1728B">
        <w:t xml:space="preserve">This section allows you to reserve the chord set you are going to further use in a song and then simply drag them to the needed measures of the Chord track. </w:t>
      </w:r>
    </w:p>
    <w:p w14:paraId="0EFD3BEB" w14:textId="77777777" w:rsidR="0078282F" w:rsidRDefault="0078282F" w:rsidP="0078282F">
      <w:r>
        <w:t>There are three ways to put chords into the ‘</w:t>
      </w:r>
      <w:proofErr w:type="spellStart"/>
      <w:r>
        <w:t>Favorites</w:t>
      </w:r>
      <w:proofErr w:type="spellEnd"/>
      <w:r>
        <w:t>’ section:</w:t>
      </w:r>
    </w:p>
    <w:p w14:paraId="23F065FD" w14:textId="77777777" w:rsidR="0078282F" w:rsidRDefault="0078282F" w:rsidP="00DB7475">
      <w:pPr>
        <w:numPr>
          <w:ilvl w:val="0"/>
          <w:numId w:val="19"/>
        </w:numPr>
        <w:spacing w:after="160"/>
      </w:pPr>
      <w:r>
        <w:t>Import the chord set from the WEB page by simply dragging the selected text directly to ‘</w:t>
      </w:r>
      <w:proofErr w:type="spellStart"/>
      <w:r>
        <w:t>Favorites</w:t>
      </w:r>
      <w:proofErr w:type="spellEnd"/>
      <w:r>
        <w:t>’ section</w:t>
      </w:r>
    </w:p>
    <w:p w14:paraId="5885568D" w14:textId="77777777" w:rsidR="0078282F" w:rsidRDefault="0078282F" w:rsidP="00DB7475">
      <w:pPr>
        <w:numPr>
          <w:ilvl w:val="0"/>
          <w:numId w:val="19"/>
        </w:numPr>
        <w:spacing w:after="160"/>
      </w:pPr>
      <w:r>
        <w:t>Import the chord set from any standard chords/lyrics Text Document file containing chord names.</w:t>
      </w:r>
    </w:p>
    <w:p w14:paraId="0E564F8B" w14:textId="77777777" w:rsidR="0078282F" w:rsidRDefault="0078282F" w:rsidP="00DB7475">
      <w:pPr>
        <w:numPr>
          <w:ilvl w:val="0"/>
          <w:numId w:val="19"/>
        </w:numPr>
        <w:spacing w:after="160"/>
      </w:pPr>
      <w:r>
        <w:t>Insert chords one-by-one using Chord Selector (double-click to open Chord Selector, or alternatively right-click and select ‘Add chord’ in popup menu)</w:t>
      </w:r>
    </w:p>
    <w:p w14:paraId="203645B0" w14:textId="77777777" w:rsidR="0078282F" w:rsidRDefault="0078282F" w:rsidP="002874CC">
      <w:pPr>
        <w:pStyle w:val="Heading4"/>
        <w:pageBreakBefore/>
      </w:pPr>
      <w:r>
        <w:lastRenderedPageBreak/>
        <w:t>Importing chords from the WEB page</w:t>
      </w:r>
    </w:p>
    <w:p w14:paraId="5D1C41A2" w14:textId="77777777" w:rsidR="0078282F" w:rsidRDefault="0078282F" w:rsidP="0078282F">
      <w:r>
        <w:t>Find chords/lyrics content of the needed song on any site, such as Ultimate Guitar</w:t>
      </w:r>
      <w:r w:rsidR="00C20153">
        <w:t xml:space="preserve"> </w:t>
      </w:r>
      <w:hyperlink r:id="rId134" w:history="1">
        <w:r w:rsidRPr="00CF6A31">
          <w:rPr>
            <w:rStyle w:val="Hyperlink"/>
            <w:i/>
          </w:rPr>
          <w:t>http://www.ultimate-guitar.com</w:t>
        </w:r>
      </w:hyperlink>
      <w:r>
        <w:t xml:space="preserve">, </w:t>
      </w:r>
      <w:proofErr w:type="spellStart"/>
      <w:r>
        <w:t>Chordie</w:t>
      </w:r>
      <w:proofErr w:type="spellEnd"/>
      <w:r w:rsidR="00C20153">
        <w:t xml:space="preserve"> </w:t>
      </w:r>
      <w:hyperlink r:id="rId135" w:history="1">
        <w:r w:rsidRPr="00CF6A31">
          <w:rPr>
            <w:rStyle w:val="Hyperlink"/>
            <w:i/>
          </w:rPr>
          <w:t>http://www.chordie.com</w:t>
        </w:r>
      </w:hyperlink>
      <w:r>
        <w:t xml:space="preserve">, </w:t>
      </w:r>
      <w:r w:rsidR="00C20153">
        <w:t xml:space="preserve">Heartwood Guitar Instruction </w:t>
      </w:r>
      <w:hyperlink r:id="rId136" w:history="1">
        <w:r w:rsidRPr="00CF6A31">
          <w:rPr>
            <w:rStyle w:val="Hyperlink"/>
            <w:i/>
          </w:rPr>
          <w:t>http://www.heartwoodguitar.com</w:t>
        </w:r>
      </w:hyperlink>
      <w:r>
        <w:t xml:space="preserve">, Guitar Chords and Lyrics </w:t>
      </w:r>
      <w:hyperlink r:id="rId137" w:history="1">
        <w:r w:rsidRPr="00CF6A31">
          <w:rPr>
            <w:rStyle w:val="Hyperlink"/>
            <w:i/>
          </w:rPr>
          <w:t>http://www.guitarsongs.info</w:t>
        </w:r>
      </w:hyperlink>
      <w:r w:rsidR="0044712C">
        <w:t xml:space="preserve"> </w:t>
      </w:r>
      <w:r w:rsidR="0044712C" w:rsidRPr="0044712C">
        <w:t>to name a few</w:t>
      </w:r>
      <w:r w:rsidR="0044712C">
        <w:t>.</w:t>
      </w:r>
      <w:r>
        <w:t xml:space="preserve"> </w:t>
      </w:r>
    </w:p>
    <w:p w14:paraId="200ED5BF" w14:textId="77777777" w:rsidR="0078282F" w:rsidRDefault="0078282F" w:rsidP="000E1C19">
      <w:pPr>
        <w:keepNext/>
      </w:pPr>
      <w:r>
        <w:t xml:space="preserve">Select the text with a mouse, </w:t>
      </w:r>
    </w:p>
    <w:p w14:paraId="742AB775" w14:textId="454250EC" w:rsidR="001B3FFF" w:rsidRDefault="006625E6" w:rsidP="0078282F">
      <w:r>
        <w:rPr>
          <w:noProof/>
        </w:rPr>
        <w:drawing>
          <wp:inline distT="0" distB="0" distL="0" distR="0" wp14:anchorId="46A3B4D5" wp14:editId="608ABB5A">
            <wp:extent cx="5981700" cy="3667125"/>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981700" cy="3667125"/>
                    </a:xfrm>
                    <a:prstGeom prst="rect">
                      <a:avLst/>
                    </a:prstGeom>
                    <a:noFill/>
                    <a:ln>
                      <a:noFill/>
                    </a:ln>
                  </pic:spPr>
                </pic:pic>
              </a:graphicData>
            </a:graphic>
          </wp:inline>
        </w:drawing>
      </w:r>
    </w:p>
    <w:p w14:paraId="25CCF0C0" w14:textId="77777777" w:rsidR="000E1C19" w:rsidRDefault="000E1C19" w:rsidP="000E1C19">
      <w:r>
        <w:t>drag and drop it directly into ‘</w:t>
      </w:r>
      <w:proofErr w:type="spellStart"/>
      <w:r>
        <w:t>Favorites</w:t>
      </w:r>
      <w:proofErr w:type="spellEnd"/>
      <w:r>
        <w:t>’ section,</w:t>
      </w:r>
    </w:p>
    <w:p w14:paraId="423CC94C" w14:textId="2C87C472" w:rsidR="00705F90" w:rsidRDefault="006625E6" w:rsidP="00705F90">
      <w:pPr>
        <w:jc w:val="center"/>
      </w:pPr>
      <w:r>
        <w:rPr>
          <w:noProof/>
        </w:rPr>
        <w:drawing>
          <wp:inline distT="0" distB="0" distL="0" distR="0" wp14:anchorId="115D1B22" wp14:editId="39C3EDD5">
            <wp:extent cx="1590675" cy="1400175"/>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1590675" cy="1400175"/>
                    </a:xfrm>
                    <a:prstGeom prst="rect">
                      <a:avLst/>
                    </a:prstGeom>
                    <a:noFill/>
                    <a:ln>
                      <a:noFill/>
                    </a:ln>
                  </pic:spPr>
                </pic:pic>
              </a:graphicData>
            </a:graphic>
          </wp:inline>
        </w:drawing>
      </w:r>
      <w:r w:rsidR="0078282F" w:rsidRPr="00AC28BC">
        <w:t xml:space="preserve"> </w:t>
      </w:r>
      <w:r w:rsidR="0078282F">
        <w:t xml:space="preserve"> </w:t>
      </w:r>
    </w:p>
    <w:p w14:paraId="31033064" w14:textId="77777777" w:rsidR="000E1C19" w:rsidRDefault="000E1C19" w:rsidP="000E1C19">
      <w:r>
        <w:t>and instantly get ready to use chord set for your song!</w:t>
      </w:r>
    </w:p>
    <w:p w14:paraId="6264469D" w14:textId="4B4CAFCB" w:rsidR="00705F90" w:rsidRDefault="006625E6" w:rsidP="00705F90">
      <w:pPr>
        <w:jc w:val="center"/>
      </w:pPr>
      <w:r>
        <w:rPr>
          <w:noProof/>
        </w:rPr>
        <w:drawing>
          <wp:inline distT="0" distB="0" distL="0" distR="0" wp14:anchorId="3BE6B354" wp14:editId="5B00DDE0">
            <wp:extent cx="1590675" cy="1714500"/>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1590675" cy="1714500"/>
                    </a:xfrm>
                    <a:prstGeom prst="rect">
                      <a:avLst/>
                    </a:prstGeom>
                    <a:noFill/>
                    <a:ln>
                      <a:noFill/>
                    </a:ln>
                  </pic:spPr>
                </pic:pic>
              </a:graphicData>
            </a:graphic>
          </wp:inline>
        </w:drawing>
      </w:r>
    </w:p>
    <w:p w14:paraId="3BF5F084" w14:textId="77777777" w:rsidR="00B20784" w:rsidRDefault="00B20784" w:rsidP="00B20784">
      <w:pPr>
        <w:pStyle w:val="Heading4"/>
      </w:pPr>
      <w:r>
        <w:lastRenderedPageBreak/>
        <w:t>Import</w:t>
      </w:r>
      <w:r w:rsidR="0044712C">
        <w:t>ing</w:t>
      </w:r>
      <w:r>
        <w:t xml:space="preserve"> the chord set from a Text Document</w:t>
      </w:r>
    </w:p>
    <w:p w14:paraId="6518DEFA" w14:textId="77777777" w:rsidR="000E1C1A" w:rsidRPr="00E1728B" w:rsidRDefault="000E1C1A" w:rsidP="00B20784">
      <w:pPr>
        <w:keepNext/>
      </w:pPr>
      <w:r w:rsidRPr="00E1728B">
        <w:t xml:space="preserve">You may simply drag </w:t>
      </w:r>
      <w:r w:rsidR="005E286A" w:rsidRPr="005E286A">
        <w:rPr>
          <w:i/>
        </w:rPr>
        <w:t>*.</w:t>
      </w:r>
      <w:r w:rsidRPr="005E286A">
        <w:rPr>
          <w:i/>
        </w:rPr>
        <w:t>txt</w:t>
      </w:r>
      <w:r w:rsidRPr="00E1728B">
        <w:t xml:space="preserve"> file directly into ‘</w:t>
      </w:r>
      <w:proofErr w:type="spellStart"/>
      <w:r w:rsidRPr="00E1728B">
        <w:t>Favorites</w:t>
      </w:r>
      <w:proofErr w:type="spellEnd"/>
      <w:r w:rsidRPr="00E1728B">
        <w:t>’ section, or alternatively right-click the section and select ‘Import from *.txt file’ item in popup menu, and then browse the needed file in the opened dialog.</w:t>
      </w:r>
    </w:p>
    <w:p w14:paraId="062F13A9" w14:textId="72F184A8" w:rsidR="000E1C1A" w:rsidRDefault="006625E6" w:rsidP="000E1C1A">
      <w:pPr>
        <w:jc w:val="center"/>
      </w:pPr>
      <w:r>
        <w:rPr>
          <w:noProof/>
        </w:rPr>
        <w:drawing>
          <wp:inline distT="0" distB="0" distL="0" distR="0" wp14:anchorId="1C7A7E67" wp14:editId="5F985B40">
            <wp:extent cx="1981200" cy="2105025"/>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1981200" cy="2105025"/>
                    </a:xfrm>
                    <a:prstGeom prst="rect">
                      <a:avLst/>
                    </a:prstGeom>
                    <a:noFill/>
                    <a:ln>
                      <a:noFill/>
                    </a:ln>
                  </pic:spPr>
                </pic:pic>
              </a:graphicData>
            </a:graphic>
          </wp:inline>
        </w:drawing>
      </w:r>
    </w:p>
    <w:p w14:paraId="5711F104" w14:textId="77777777" w:rsidR="000E1C1A" w:rsidRDefault="000E1C1A" w:rsidP="00352E1D">
      <w:pPr>
        <w:keepNext/>
      </w:pPr>
      <w:r>
        <w:t>Example:</w:t>
      </w:r>
    </w:p>
    <w:tbl>
      <w:tblPr>
        <w:tblW w:w="0" w:type="auto"/>
        <w:tblInd w:w="1284"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6267"/>
      </w:tblGrid>
      <w:tr w:rsidR="000E1C1A" w:rsidRPr="00E1728B" w14:paraId="5B74535F" w14:textId="77777777" w:rsidTr="00B6148F">
        <w:trPr>
          <w:cantSplit/>
          <w:trHeight w:val="261"/>
        </w:trPr>
        <w:tc>
          <w:tcPr>
            <w:tcW w:w="6267" w:type="dxa"/>
            <w:shd w:val="clear" w:color="auto" w:fill="auto"/>
          </w:tcPr>
          <w:p w14:paraId="66581040" w14:textId="77777777" w:rsidR="000E1C1A" w:rsidRPr="00F24EA2" w:rsidRDefault="000E1C1A" w:rsidP="00B6148F">
            <w:pPr>
              <w:pStyle w:val="PlainText"/>
              <w:keepNext/>
              <w:keepLines/>
              <w:rPr>
                <w:lang w:val="en-US"/>
              </w:rPr>
            </w:pPr>
            <w:r w:rsidRPr="00F24EA2">
              <w:rPr>
                <w:lang w:val="en-US"/>
              </w:rPr>
              <w:t xml:space="preserve">      La Belle Dame Sans Regrets</w:t>
            </w:r>
          </w:p>
        </w:tc>
      </w:tr>
      <w:tr w:rsidR="000E1C1A" w:rsidRPr="00E1728B" w14:paraId="166F9042" w14:textId="77777777" w:rsidTr="00B6148F">
        <w:trPr>
          <w:cantSplit/>
          <w:trHeight w:val="261"/>
        </w:trPr>
        <w:tc>
          <w:tcPr>
            <w:tcW w:w="6267" w:type="dxa"/>
            <w:shd w:val="clear" w:color="auto" w:fill="auto"/>
          </w:tcPr>
          <w:p w14:paraId="18AF4179" w14:textId="77777777" w:rsidR="000E1C1A" w:rsidRPr="00F24EA2" w:rsidRDefault="000E1C1A" w:rsidP="00B6148F">
            <w:pPr>
              <w:pStyle w:val="PlainText"/>
              <w:keepNext/>
              <w:keepLines/>
              <w:rPr>
                <w:lang w:val="en-US"/>
              </w:rPr>
            </w:pPr>
          </w:p>
        </w:tc>
      </w:tr>
      <w:tr w:rsidR="000E1C1A" w:rsidRPr="00453691" w14:paraId="381AF983" w14:textId="77777777" w:rsidTr="00B6148F">
        <w:trPr>
          <w:cantSplit/>
          <w:trHeight w:val="261"/>
        </w:trPr>
        <w:tc>
          <w:tcPr>
            <w:tcW w:w="6267" w:type="dxa"/>
            <w:shd w:val="clear" w:color="auto" w:fill="auto"/>
          </w:tcPr>
          <w:p w14:paraId="50FDEA86" w14:textId="77777777" w:rsidR="000E1C1A" w:rsidRPr="00F24EA2" w:rsidRDefault="000E1C1A" w:rsidP="00B6148F">
            <w:pPr>
              <w:pStyle w:val="PlainText"/>
              <w:keepNext/>
              <w:keepLines/>
              <w:rPr>
                <w:lang w:val="en-US"/>
              </w:rPr>
            </w:pPr>
            <w:r w:rsidRPr="00F24EA2">
              <w:rPr>
                <w:lang w:val="en-US"/>
              </w:rPr>
              <w:t xml:space="preserve">      Cm7     D7b9    Gm9     Gm    </w:t>
            </w:r>
          </w:p>
        </w:tc>
      </w:tr>
      <w:tr w:rsidR="000E1C1A" w:rsidRPr="00E1728B" w14:paraId="03CA392F" w14:textId="77777777" w:rsidTr="00B6148F">
        <w:trPr>
          <w:cantSplit/>
          <w:trHeight w:val="261"/>
        </w:trPr>
        <w:tc>
          <w:tcPr>
            <w:tcW w:w="6267" w:type="dxa"/>
            <w:shd w:val="clear" w:color="auto" w:fill="auto"/>
          </w:tcPr>
          <w:p w14:paraId="7DE2E077" w14:textId="77777777" w:rsidR="000E1C1A" w:rsidRPr="00F24EA2" w:rsidRDefault="000E1C1A" w:rsidP="00B6148F">
            <w:pPr>
              <w:pStyle w:val="PlainText"/>
              <w:keepNext/>
              <w:keepLines/>
              <w:rPr>
                <w:lang w:val="en-US"/>
              </w:rPr>
            </w:pPr>
            <w:r w:rsidRPr="00F24EA2">
              <w:rPr>
                <w:lang w:val="en-US"/>
              </w:rPr>
              <w:t xml:space="preserve">1. </w:t>
            </w:r>
            <w:proofErr w:type="spellStart"/>
            <w:r w:rsidRPr="00F24EA2">
              <w:rPr>
                <w:lang w:val="en-US"/>
              </w:rPr>
              <w:t>Dansons</w:t>
            </w:r>
            <w:proofErr w:type="spellEnd"/>
            <w:r w:rsidRPr="00F24EA2">
              <w:rPr>
                <w:lang w:val="en-US"/>
              </w:rPr>
              <w:t xml:space="preserve"> </w:t>
            </w:r>
            <w:proofErr w:type="spellStart"/>
            <w:r w:rsidRPr="00F24EA2">
              <w:rPr>
                <w:lang w:val="en-US"/>
              </w:rPr>
              <w:t>tu</w:t>
            </w:r>
            <w:proofErr w:type="spellEnd"/>
            <w:r w:rsidRPr="00F24EA2">
              <w:rPr>
                <w:lang w:val="en-US"/>
              </w:rPr>
              <w:t xml:space="preserve"> </w:t>
            </w:r>
            <w:proofErr w:type="gramStart"/>
            <w:r w:rsidRPr="00F24EA2">
              <w:rPr>
                <w:lang w:val="en-US"/>
              </w:rPr>
              <w:t>dis  et</w:t>
            </w:r>
            <w:proofErr w:type="gramEnd"/>
            <w:r w:rsidRPr="00F24EA2">
              <w:rPr>
                <w:lang w:val="en-US"/>
              </w:rPr>
              <w:t xml:space="preserve"> </w:t>
            </w:r>
            <w:proofErr w:type="spellStart"/>
            <w:r w:rsidRPr="00F24EA2">
              <w:rPr>
                <w:lang w:val="en-US"/>
              </w:rPr>
              <w:t>moi</w:t>
            </w:r>
            <w:proofErr w:type="spellEnd"/>
            <w:r w:rsidRPr="00F24EA2">
              <w:rPr>
                <w:lang w:val="en-US"/>
              </w:rPr>
              <w:t>, je suis</w:t>
            </w:r>
          </w:p>
        </w:tc>
      </w:tr>
      <w:tr w:rsidR="000E1C1A" w:rsidRPr="00E1728B" w14:paraId="2BA0026E" w14:textId="77777777" w:rsidTr="00B6148F">
        <w:trPr>
          <w:cantSplit/>
          <w:trHeight w:val="261"/>
        </w:trPr>
        <w:tc>
          <w:tcPr>
            <w:tcW w:w="6267" w:type="dxa"/>
            <w:shd w:val="clear" w:color="auto" w:fill="auto"/>
          </w:tcPr>
          <w:p w14:paraId="00006E9C" w14:textId="77777777" w:rsidR="000E1C1A" w:rsidRPr="00F24EA2" w:rsidRDefault="000E1C1A" w:rsidP="00B6148F">
            <w:pPr>
              <w:pStyle w:val="PlainText"/>
              <w:keepNext/>
              <w:keepLines/>
              <w:rPr>
                <w:lang w:val="en-US"/>
              </w:rPr>
            </w:pPr>
            <w:r w:rsidRPr="00F24EA2">
              <w:rPr>
                <w:lang w:val="en-US"/>
              </w:rPr>
              <w:t xml:space="preserve">   Ebmaj7       D7b9        G7sus    G/F </w:t>
            </w:r>
          </w:p>
        </w:tc>
      </w:tr>
      <w:tr w:rsidR="000E1C1A" w:rsidRPr="00E1728B" w14:paraId="300005C2" w14:textId="77777777" w:rsidTr="00B6148F">
        <w:trPr>
          <w:cantSplit/>
          <w:trHeight w:val="261"/>
        </w:trPr>
        <w:tc>
          <w:tcPr>
            <w:tcW w:w="6267" w:type="dxa"/>
            <w:shd w:val="clear" w:color="auto" w:fill="auto"/>
          </w:tcPr>
          <w:p w14:paraId="348A12CD" w14:textId="77777777" w:rsidR="000E1C1A" w:rsidRPr="00F24EA2" w:rsidRDefault="000E1C1A" w:rsidP="00B6148F">
            <w:pPr>
              <w:pStyle w:val="PlainText"/>
              <w:keepNext/>
              <w:keepLines/>
              <w:rPr>
                <w:lang w:val="en-US"/>
              </w:rPr>
            </w:pPr>
            <w:r w:rsidRPr="00F24EA2">
              <w:rPr>
                <w:lang w:val="en-US"/>
              </w:rPr>
              <w:t xml:space="preserve">   </w:t>
            </w:r>
            <w:proofErr w:type="spellStart"/>
            <w:r w:rsidRPr="00F24EA2">
              <w:rPr>
                <w:lang w:val="en-US"/>
              </w:rPr>
              <w:t>Mes</w:t>
            </w:r>
            <w:proofErr w:type="spellEnd"/>
            <w:r w:rsidRPr="00F24EA2">
              <w:rPr>
                <w:lang w:val="en-US"/>
              </w:rPr>
              <w:t xml:space="preserve"> pas </w:t>
            </w:r>
            <w:proofErr w:type="spellStart"/>
            <w:r w:rsidRPr="00F24EA2">
              <w:rPr>
                <w:lang w:val="en-US"/>
              </w:rPr>
              <w:t>sont</w:t>
            </w:r>
            <w:proofErr w:type="spellEnd"/>
            <w:r w:rsidRPr="00F24EA2">
              <w:rPr>
                <w:lang w:val="en-US"/>
              </w:rPr>
              <w:t xml:space="preserve"> </w:t>
            </w:r>
            <w:proofErr w:type="spellStart"/>
            <w:r w:rsidRPr="00F24EA2">
              <w:rPr>
                <w:lang w:val="en-US"/>
              </w:rPr>
              <w:t>gauches</w:t>
            </w:r>
            <w:proofErr w:type="spellEnd"/>
            <w:r w:rsidRPr="00F24EA2">
              <w:rPr>
                <w:lang w:val="en-US"/>
              </w:rPr>
              <w:t xml:space="preserve"> </w:t>
            </w:r>
            <w:proofErr w:type="spellStart"/>
            <w:r w:rsidRPr="00F24EA2">
              <w:rPr>
                <w:lang w:val="en-US"/>
              </w:rPr>
              <w:t>mes</w:t>
            </w:r>
            <w:proofErr w:type="spellEnd"/>
            <w:r w:rsidRPr="00F24EA2">
              <w:rPr>
                <w:lang w:val="en-US"/>
              </w:rPr>
              <w:t xml:space="preserve"> </w:t>
            </w:r>
            <w:proofErr w:type="spellStart"/>
            <w:r w:rsidRPr="00F24EA2">
              <w:rPr>
                <w:lang w:val="en-US"/>
              </w:rPr>
              <w:t>pieds</w:t>
            </w:r>
            <w:proofErr w:type="spellEnd"/>
            <w:r w:rsidRPr="00F24EA2">
              <w:rPr>
                <w:lang w:val="en-US"/>
              </w:rPr>
              <w:t xml:space="preserve"> </w:t>
            </w:r>
            <w:proofErr w:type="spellStart"/>
            <w:r w:rsidRPr="00F24EA2">
              <w:rPr>
                <w:lang w:val="en-US"/>
              </w:rPr>
              <w:t>tu</w:t>
            </w:r>
            <w:proofErr w:type="spellEnd"/>
            <w:r w:rsidRPr="00F24EA2">
              <w:rPr>
                <w:lang w:val="en-US"/>
              </w:rPr>
              <w:t xml:space="preserve"> </w:t>
            </w:r>
            <w:proofErr w:type="spellStart"/>
            <w:r w:rsidRPr="00F24EA2">
              <w:rPr>
                <w:lang w:val="en-US"/>
              </w:rPr>
              <w:t>fauches</w:t>
            </w:r>
            <w:proofErr w:type="spellEnd"/>
          </w:p>
        </w:tc>
      </w:tr>
      <w:tr w:rsidR="000E1C1A" w:rsidRPr="00E1728B" w14:paraId="21B75699" w14:textId="77777777" w:rsidTr="00B6148F">
        <w:trPr>
          <w:cantSplit/>
          <w:trHeight w:val="261"/>
        </w:trPr>
        <w:tc>
          <w:tcPr>
            <w:tcW w:w="6267" w:type="dxa"/>
            <w:shd w:val="clear" w:color="auto" w:fill="auto"/>
          </w:tcPr>
          <w:p w14:paraId="0BE9C1AA" w14:textId="77777777" w:rsidR="000E1C1A" w:rsidRPr="00F24EA2" w:rsidRDefault="000E1C1A" w:rsidP="00B6148F">
            <w:pPr>
              <w:pStyle w:val="PlainText"/>
              <w:keepNext/>
              <w:keepLines/>
              <w:rPr>
                <w:lang w:val="en-US"/>
              </w:rPr>
            </w:pPr>
            <w:r w:rsidRPr="00F24EA2">
              <w:rPr>
                <w:lang w:val="en-US"/>
              </w:rPr>
              <w:t xml:space="preserve">      Gm/E       Cm/Eb   Gm/D                Gm  </w:t>
            </w:r>
          </w:p>
        </w:tc>
      </w:tr>
      <w:tr w:rsidR="000E1C1A" w:rsidRPr="00E1728B" w14:paraId="42B261F1" w14:textId="77777777" w:rsidTr="00B6148F">
        <w:trPr>
          <w:cantSplit/>
          <w:trHeight w:val="261"/>
        </w:trPr>
        <w:tc>
          <w:tcPr>
            <w:tcW w:w="6267" w:type="dxa"/>
            <w:shd w:val="clear" w:color="auto" w:fill="auto"/>
          </w:tcPr>
          <w:p w14:paraId="1181FC22" w14:textId="77777777" w:rsidR="000E1C1A" w:rsidRPr="00F24EA2" w:rsidRDefault="000E1C1A" w:rsidP="00B6148F">
            <w:pPr>
              <w:pStyle w:val="PlainText"/>
              <w:keepNext/>
              <w:keepLines/>
              <w:rPr>
                <w:lang w:val="en-US"/>
              </w:rPr>
            </w:pPr>
            <w:r w:rsidRPr="00F24EA2">
              <w:rPr>
                <w:lang w:val="en-US"/>
              </w:rPr>
              <w:t xml:space="preserve">   Je </w:t>
            </w:r>
            <w:proofErr w:type="spellStart"/>
            <w:r w:rsidRPr="00F24EA2">
              <w:rPr>
                <w:lang w:val="en-US"/>
              </w:rPr>
              <w:t>crains</w:t>
            </w:r>
            <w:proofErr w:type="spellEnd"/>
            <w:r w:rsidRPr="00F24EA2">
              <w:rPr>
                <w:lang w:val="en-US"/>
              </w:rPr>
              <w:t xml:space="preserve"> les sots je </w:t>
            </w:r>
            <w:proofErr w:type="spellStart"/>
            <w:r w:rsidRPr="00F24EA2">
              <w:rPr>
                <w:lang w:val="en-US"/>
              </w:rPr>
              <w:t>cherche</w:t>
            </w:r>
            <w:proofErr w:type="spellEnd"/>
            <w:r w:rsidRPr="00F24EA2">
              <w:rPr>
                <w:lang w:val="en-US"/>
              </w:rPr>
              <w:t xml:space="preserve"> </w:t>
            </w:r>
            <w:proofErr w:type="spellStart"/>
            <w:r w:rsidRPr="00F24EA2">
              <w:rPr>
                <w:lang w:val="en-US"/>
              </w:rPr>
              <w:t>en</w:t>
            </w:r>
            <w:proofErr w:type="spellEnd"/>
            <w:r w:rsidRPr="00F24EA2">
              <w:rPr>
                <w:lang w:val="en-US"/>
              </w:rPr>
              <w:t xml:space="preserve"> vain les mots</w:t>
            </w:r>
          </w:p>
        </w:tc>
      </w:tr>
      <w:tr w:rsidR="000E1C1A" w:rsidRPr="00E1728B" w14:paraId="3100DD91" w14:textId="77777777" w:rsidTr="00B6148F">
        <w:trPr>
          <w:cantSplit/>
          <w:trHeight w:val="261"/>
        </w:trPr>
        <w:tc>
          <w:tcPr>
            <w:tcW w:w="6267" w:type="dxa"/>
            <w:shd w:val="clear" w:color="auto" w:fill="auto"/>
          </w:tcPr>
          <w:p w14:paraId="5064403A" w14:textId="77777777" w:rsidR="000E1C1A" w:rsidRPr="00F24EA2" w:rsidRDefault="000E1C1A" w:rsidP="00B6148F">
            <w:pPr>
              <w:pStyle w:val="PlainText"/>
              <w:keepNext/>
              <w:keepLines/>
              <w:rPr>
                <w:lang w:val="en-US"/>
              </w:rPr>
            </w:pPr>
            <w:r w:rsidRPr="00F24EA2">
              <w:rPr>
                <w:lang w:val="en-US"/>
              </w:rPr>
              <w:t xml:space="preserve">        Gm/E   Eb/Gb   Bmaj7 G7sus</w:t>
            </w:r>
          </w:p>
        </w:tc>
      </w:tr>
      <w:tr w:rsidR="000E1C1A" w:rsidRPr="00E1728B" w14:paraId="1895E198" w14:textId="77777777" w:rsidTr="00B6148F">
        <w:trPr>
          <w:cantSplit/>
          <w:trHeight w:val="274"/>
        </w:trPr>
        <w:tc>
          <w:tcPr>
            <w:tcW w:w="6267" w:type="dxa"/>
            <w:shd w:val="clear" w:color="auto" w:fill="auto"/>
          </w:tcPr>
          <w:p w14:paraId="0940DE1E" w14:textId="77777777" w:rsidR="000E1C1A" w:rsidRPr="00F24EA2" w:rsidRDefault="000E1C1A" w:rsidP="00B6148F">
            <w:pPr>
              <w:pStyle w:val="PlainText"/>
              <w:keepNext/>
              <w:keepLines/>
              <w:rPr>
                <w:lang w:val="en-US"/>
              </w:rPr>
            </w:pPr>
            <w:r w:rsidRPr="00F24EA2">
              <w:rPr>
                <w:lang w:val="en-US"/>
              </w:rPr>
              <w:t xml:space="preserve">   Pour </w:t>
            </w:r>
            <w:proofErr w:type="spellStart"/>
            <w:r w:rsidRPr="00F24EA2">
              <w:rPr>
                <w:lang w:val="en-US"/>
              </w:rPr>
              <w:t>m'expliquer</w:t>
            </w:r>
            <w:proofErr w:type="spellEnd"/>
            <w:r w:rsidRPr="00F24EA2">
              <w:rPr>
                <w:lang w:val="en-US"/>
              </w:rPr>
              <w:t xml:space="preserve"> ta vie   </w:t>
            </w:r>
            <w:proofErr w:type="spellStart"/>
            <w:r w:rsidRPr="00F24EA2">
              <w:rPr>
                <w:lang w:val="en-US"/>
              </w:rPr>
              <w:t>alors</w:t>
            </w:r>
            <w:proofErr w:type="spellEnd"/>
            <w:r w:rsidRPr="00F24EA2">
              <w:rPr>
                <w:lang w:val="en-US"/>
              </w:rPr>
              <w:t>...</w:t>
            </w:r>
          </w:p>
        </w:tc>
      </w:tr>
    </w:tbl>
    <w:p w14:paraId="48FC3CA4" w14:textId="77777777" w:rsidR="000E1C1A" w:rsidRPr="00E1728B" w:rsidRDefault="000E1C1A" w:rsidP="000E1C1A">
      <w:pPr>
        <w:pStyle w:val="PlainText"/>
      </w:pPr>
    </w:p>
    <w:p w14:paraId="0FAF30CE" w14:textId="77777777" w:rsidR="000E1C1A" w:rsidRPr="00E1728B" w:rsidRDefault="000E1C1A" w:rsidP="000E1C1A">
      <w:pPr>
        <w:keepNext/>
      </w:pPr>
      <w:r w:rsidRPr="00E1728B">
        <w:t>Import the Sting song lyrics/chords file.</w:t>
      </w:r>
    </w:p>
    <w:p w14:paraId="4EEFFE6A" w14:textId="76F8AB10" w:rsidR="000E1C1A" w:rsidRDefault="006625E6" w:rsidP="000E1C1A">
      <w:pPr>
        <w:jc w:val="center"/>
      </w:pPr>
      <w:r>
        <w:rPr>
          <w:noProof/>
        </w:rPr>
        <w:drawing>
          <wp:inline distT="0" distB="0" distL="0" distR="0" wp14:anchorId="224FE393" wp14:editId="1CBF6E56">
            <wp:extent cx="5800725" cy="3457575"/>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800725" cy="3457575"/>
                    </a:xfrm>
                    <a:prstGeom prst="rect">
                      <a:avLst/>
                    </a:prstGeom>
                    <a:noFill/>
                    <a:ln>
                      <a:noFill/>
                    </a:ln>
                  </pic:spPr>
                </pic:pic>
              </a:graphicData>
            </a:graphic>
          </wp:inline>
        </w:drawing>
      </w:r>
    </w:p>
    <w:p w14:paraId="68000F75" w14:textId="77777777" w:rsidR="000E1C1A" w:rsidRPr="00E1728B" w:rsidRDefault="000E1C1A" w:rsidP="000E1C1A">
      <w:r w:rsidRPr="00E1728B">
        <w:lastRenderedPageBreak/>
        <w:t>Or simply drag and drop the file into the ‘</w:t>
      </w:r>
      <w:proofErr w:type="spellStart"/>
      <w:r w:rsidRPr="00E1728B">
        <w:t>Favorites</w:t>
      </w:r>
      <w:proofErr w:type="spellEnd"/>
      <w:r w:rsidRPr="00E1728B">
        <w:t xml:space="preserve"> section and instantly get ready to use chord set:</w:t>
      </w:r>
    </w:p>
    <w:p w14:paraId="655DEB5F" w14:textId="46942291" w:rsidR="000E1C1A" w:rsidRPr="00847A1F" w:rsidRDefault="006625E6" w:rsidP="000E1C1A">
      <w:pPr>
        <w:pStyle w:val="PlainText"/>
        <w:jc w:val="center"/>
      </w:pPr>
      <w:r>
        <w:rPr>
          <w:noProof/>
        </w:rPr>
        <w:drawing>
          <wp:inline distT="0" distB="0" distL="0" distR="0" wp14:anchorId="5D1EDC41" wp14:editId="5CB92A2F">
            <wp:extent cx="1476375" cy="2695575"/>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476375" cy="2695575"/>
                    </a:xfrm>
                    <a:prstGeom prst="rect">
                      <a:avLst/>
                    </a:prstGeom>
                    <a:noFill/>
                    <a:ln>
                      <a:noFill/>
                    </a:ln>
                  </pic:spPr>
                </pic:pic>
              </a:graphicData>
            </a:graphic>
          </wp:inline>
        </w:drawing>
      </w:r>
    </w:p>
    <w:p w14:paraId="5F1B7C9E" w14:textId="77777777" w:rsidR="000E1C1A" w:rsidRPr="00266F98" w:rsidRDefault="000E1C1A" w:rsidP="000E1C1A">
      <w:pPr>
        <w:pStyle w:val="PlainText"/>
      </w:pPr>
    </w:p>
    <w:p w14:paraId="3C88A2D3" w14:textId="77777777" w:rsidR="000E1C1A" w:rsidRPr="00E1728B" w:rsidRDefault="000E1C1A" w:rsidP="000E1C1A">
      <w:r w:rsidRPr="00E1728B">
        <w:t>Once you insert chord into the Song track it will appear in ‘Used in the track’ section on the left side of Library window, which allows you to easily use it in other places of the song by dragging it directly from ‘Used in the track’ section.</w:t>
      </w:r>
    </w:p>
    <w:p w14:paraId="60DB41EE" w14:textId="77777777" w:rsidR="000E1C1A" w:rsidRDefault="000E1C1A" w:rsidP="00B6148F">
      <w:pPr>
        <w:pStyle w:val="Heading2"/>
      </w:pPr>
      <w:bookmarkStart w:id="461" w:name="_Toc307260067"/>
      <w:bookmarkStart w:id="462" w:name="_Toc307260273"/>
      <w:bookmarkStart w:id="463" w:name="_Toc308106910"/>
      <w:bookmarkStart w:id="464" w:name="_Toc62863273"/>
      <w:bookmarkStart w:id="465" w:name="_Toc62896041"/>
      <w:bookmarkStart w:id="466" w:name="_Toc108456270"/>
      <w:r>
        <w:t>Time Line</w:t>
      </w:r>
      <w:bookmarkEnd w:id="461"/>
      <w:bookmarkEnd w:id="462"/>
      <w:bookmarkEnd w:id="463"/>
      <w:bookmarkEnd w:id="464"/>
      <w:bookmarkEnd w:id="465"/>
      <w:bookmarkEnd w:id="466"/>
      <w:r>
        <w:t xml:space="preserve"> </w:t>
      </w:r>
    </w:p>
    <w:p w14:paraId="567D3A06" w14:textId="77777777" w:rsidR="000E1C1A" w:rsidRPr="00E1728B" w:rsidRDefault="000E1C1A" w:rsidP="000E1C1A">
      <w:r w:rsidRPr="00E1728B">
        <w:t>Time line area allows you to navigate along the song with a mouse click or Left/Right Arrow keys, as well as start/stop playback with a double-click.</w:t>
      </w:r>
    </w:p>
    <w:p w14:paraId="1D27EDF8" w14:textId="77777777" w:rsidR="000E1C1A" w:rsidRPr="00E1728B" w:rsidRDefault="000E1C1A" w:rsidP="000E1C1A">
      <w:r w:rsidRPr="00E1728B">
        <w:t>Right clicking on the time line will open settings panel, where you can set the number of measures you need for the song in Song Length numeric box, as well as set triplet beat division (grid) if needed for the track by activating Triplets LED.</w:t>
      </w:r>
    </w:p>
    <w:p w14:paraId="1FE10B41" w14:textId="5AF4915F" w:rsidR="000E1C1A" w:rsidRDefault="006625E6" w:rsidP="000E1C1A">
      <w:pPr>
        <w:jc w:val="center"/>
      </w:pPr>
      <w:r>
        <w:rPr>
          <w:noProof/>
        </w:rPr>
        <w:drawing>
          <wp:inline distT="0" distB="0" distL="0" distR="0" wp14:anchorId="03F4839B" wp14:editId="797364F2">
            <wp:extent cx="1533525" cy="581025"/>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533525" cy="581025"/>
                    </a:xfrm>
                    <a:prstGeom prst="rect">
                      <a:avLst/>
                    </a:prstGeom>
                    <a:noFill/>
                    <a:ln>
                      <a:noFill/>
                    </a:ln>
                  </pic:spPr>
                </pic:pic>
              </a:graphicData>
            </a:graphic>
          </wp:inline>
        </w:drawing>
      </w:r>
    </w:p>
    <w:p w14:paraId="17796D05" w14:textId="77777777" w:rsidR="000E1C1A" w:rsidRPr="00E1728B" w:rsidRDefault="000E1C1A" w:rsidP="000E1C1A">
      <w:r w:rsidRPr="00E1728B">
        <w:t xml:space="preserve">To change time signature display from the default 4/4 to any other available in the </w:t>
      </w:r>
      <w:proofErr w:type="gramStart"/>
      <w:r w:rsidRPr="00E1728B">
        <w:t>Library</w:t>
      </w:r>
      <w:proofErr w:type="gramEnd"/>
      <w:r w:rsidRPr="00E1728B">
        <w:t>, click the Meter combo box of Filter section and select the needed item in the popup menu.</w:t>
      </w:r>
    </w:p>
    <w:p w14:paraId="28581955" w14:textId="2B6D9FD1" w:rsidR="000E1C1A" w:rsidRDefault="006625E6" w:rsidP="000E1C1A">
      <w:pPr>
        <w:jc w:val="center"/>
      </w:pPr>
      <w:r>
        <w:rPr>
          <w:noProof/>
        </w:rPr>
        <w:drawing>
          <wp:inline distT="0" distB="0" distL="0" distR="0" wp14:anchorId="56698A8E" wp14:editId="11029728">
            <wp:extent cx="4143375" cy="1495425"/>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4143375" cy="1495425"/>
                    </a:xfrm>
                    <a:prstGeom prst="rect">
                      <a:avLst/>
                    </a:prstGeom>
                    <a:noFill/>
                    <a:ln>
                      <a:noFill/>
                    </a:ln>
                  </pic:spPr>
                </pic:pic>
              </a:graphicData>
            </a:graphic>
          </wp:inline>
        </w:drawing>
      </w:r>
    </w:p>
    <w:p w14:paraId="76FFE77D" w14:textId="77777777" w:rsidR="005F50D7" w:rsidRPr="0069490B" w:rsidRDefault="005F50D7" w:rsidP="00450312">
      <w:pPr>
        <w:pStyle w:val="Heading2"/>
      </w:pPr>
      <w:bookmarkStart w:id="467" w:name="_Toc20763322"/>
      <w:bookmarkStart w:id="468" w:name="_Toc62918651"/>
      <w:bookmarkStart w:id="469" w:name="_Toc108456271"/>
      <w:bookmarkStart w:id="470" w:name="_Toc307260068"/>
      <w:bookmarkStart w:id="471" w:name="_Toc307260274"/>
      <w:bookmarkStart w:id="472" w:name="_Toc308106911"/>
      <w:bookmarkStart w:id="473" w:name="_Toc62863274"/>
      <w:bookmarkStart w:id="474" w:name="_Toc62896042"/>
      <w:r w:rsidRPr="0069490B">
        <w:lastRenderedPageBreak/>
        <w:t>Moving Song events to MIDI track</w:t>
      </w:r>
      <w:bookmarkEnd w:id="467"/>
      <w:bookmarkEnd w:id="468"/>
      <w:bookmarkEnd w:id="469"/>
    </w:p>
    <w:p w14:paraId="52608DA9" w14:textId="77777777" w:rsidR="005F50D7" w:rsidRDefault="005F50D7" w:rsidP="005F50D7">
      <w:r>
        <w:t>When the song or its part is finished you can export it to your DAW’s MIDI track, edit and play back it directly to Song mode window. To do that simply drag song events (chord and pattern tracks) from Drag Song button to MIDI track,</w:t>
      </w:r>
    </w:p>
    <w:p w14:paraId="5D2771EC" w14:textId="77777777" w:rsidR="005F50D7" w:rsidRPr="008A7082" w:rsidRDefault="005F50D7" w:rsidP="005F50D7">
      <w:pPr>
        <w:jc w:val="center"/>
      </w:pPr>
      <w:r>
        <w:rPr>
          <w:noProof/>
        </w:rPr>
        <w:drawing>
          <wp:inline distT="0" distB="0" distL="0" distR="0" wp14:anchorId="17242740" wp14:editId="61026FF4">
            <wp:extent cx="6120130" cy="1435735"/>
            <wp:effectExtent l="0" t="0" r="0" b="0"/>
            <wp:docPr id="700" name="Picture 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 name="Drag song.png"/>
                    <pic:cNvPicPr/>
                  </pic:nvPicPr>
                  <pic:blipFill>
                    <a:blip r:embed="rId146">
                      <a:extLst>
                        <a:ext uri="{28A0092B-C50C-407E-A947-70E740481C1C}">
                          <a14:useLocalDpi xmlns:a14="http://schemas.microsoft.com/office/drawing/2010/main" val="0"/>
                        </a:ext>
                      </a:extLst>
                    </a:blip>
                    <a:stretch>
                      <a:fillRect/>
                    </a:stretch>
                  </pic:blipFill>
                  <pic:spPr>
                    <a:xfrm>
                      <a:off x="0" y="0"/>
                      <a:ext cx="6120130" cy="1435735"/>
                    </a:xfrm>
                    <a:prstGeom prst="rect">
                      <a:avLst/>
                    </a:prstGeom>
                  </pic:spPr>
                </pic:pic>
              </a:graphicData>
            </a:graphic>
          </wp:inline>
        </w:drawing>
      </w:r>
    </w:p>
    <w:p w14:paraId="4D4A494B" w14:textId="77777777" w:rsidR="005F50D7" w:rsidRDefault="005F50D7" w:rsidP="005F50D7">
      <w:r>
        <w:t>and activate Track button in the lower part of Song mode window.</w:t>
      </w:r>
    </w:p>
    <w:p w14:paraId="35EAA4ED" w14:textId="77777777" w:rsidR="005F50D7" w:rsidRDefault="005F50D7" w:rsidP="005F50D7">
      <w:pPr>
        <w:jc w:val="center"/>
      </w:pPr>
      <w:r>
        <w:rPr>
          <w:noProof/>
        </w:rPr>
        <w:drawing>
          <wp:inline distT="0" distB="0" distL="0" distR="0" wp14:anchorId="358DDC34" wp14:editId="1E457456">
            <wp:extent cx="6120130" cy="1437640"/>
            <wp:effectExtent l="0" t="0" r="0" b="0"/>
            <wp:docPr id="701" name="Picture 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1" name="Play song.png"/>
                    <pic:cNvPicPr/>
                  </pic:nvPicPr>
                  <pic:blipFill>
                    <a:blip r:embed="rId147">
                      <a:extLst>
                        <a:ext uri="{28A0092B-C50C-407E-A947-70E740481C1C}">
                          <a14:useLocalDpi xmlns:a14="http://schemas.microsoft.com/office/drawing/2010/main" val="0"/>
                        </a:ext>
                      </a:extLst>
                    </a:blip>
                    <a:stretch>
                      <a:fillRect/>
                    </a:stretch>
                  </pic:blipFill>
                  <pic:spPr>
                    <a:xfrm>
                      <a:off x="0" y="0"/>
                      <a:ext cx="6120130" cy="1437640"/>
                    </a:xfrm>
                    <a:prstGeom prst="rect">
                      <a:avLst/>
                    </a:prstGeom>
                  </pic:spPr>
                </pic:pic>
              </a:graphicData>
            </a:graphic>
          </wp:inline>
        </w:drawing>
      </w:r>
    </w:p>
    <w:p w14:paraId="05C5FA68" w14:textId="7BC8AA63" w:rsidR="005F50D7" w:rsidRPr="008A7082" w:rsidRDefault="005F50D7" w:rsidP="005F50D7">
      <w:r w:rsidRPr="009A6370">
        <w:t>Note, that with this scenario Real</w:t>
      </w:r>
      <w:r w:rsidR="00524219">
        <w:t>Eight</w:t>
      </w:r>
      <w:r w:rsidRPr="009A6370">
        <w:t xml:space="preserve"> is not synched with </w:t>
      </w:r>
      <w:r>
        <w:t>your</w:t>
      </w:r>
      <w:r w:rsidRPr="009A6370">
        <w:t xml:space="preserve"> DAW</w:t>
      </w:r>
      <w:r>
        <w:t>’s time line</w:t>
      </w:r>
      <w:r w:rsidRPr="009A6370">
        <w:t>, which allows you to put/copy</w:t>
      </w:r>
      <w:r w:rsidRPr="008A58CE">
        <w:rPr>
          <w:rFonts w:asciiTheme="minorHAnsi" w:hAnsiTheme="minorHAnsi"/>
          <w:lang w:val="en-US"/>
        </w:rPr>
        <w:t xml:space="preserve"> </w:t>
      </w:r>
      <w:r w:rsidRPr="008A58CE">
        <w:t>and</w:t>
      </w:r>
      <w:r w:rsidRPr="009A6370">
        <w:t xml:space="preserve"> </w:t>
      </w:r>
      <w:r>
        <w:t xml:space="preserve">playback </w:t>
      </w:r>
      <w:r w:rsidRPr="009A6370">
        <w:t xml:space="preserve">the dragged MIDI clip(s) </w:t>
      </w:r>
      <w:r>
        <w:t>at</w:t>
      </w:r>
      <w:r w:rsidRPr="009A6370">
        <w:t xml:space="preserve"> any </w:t>
      </w:r>
      <w:r>
        <w:t>place</w:t>
      </w:r>
      <w:r w:rsidRPr="009A6370">
        <w:t xml:space="preserve"> of your project.</w:t>
      </w:r>
    </w:p>
    <w:p w14:paraId="56D0946A" w14:textId="77777777" w:rsidR="000E1C1A" w:rsidRPr="00AC12AB" w:rsidRDefault="000E1C1A" w:rsidP="00AC12AB">
      <w:pPr>
        <w:pStyle w:val="Heading2"/>
      </w:pPr>
      <w:bookmarkStart w:id="475" w:name="_Toc108456272"/>
      <w:r w:rsidRPr="00AC12AB">
        <w:t>Controls</w:t>
      </w:r>
      <w:bookmarkEnd w:id="470"/>
      <w:bookmarkEnd w:id="471"/>
      <w:bookmarkEnd w:id="472"/>
      <w:bookmarkEnd w:id="473"/>
      <w:bookmarkEnd w:id="474"/>
      <w:bookmarkEnd w:id="475"/>
    </w:p>
    <w:p w14:paraId="1ADA8BBD" w14:textId="77777777" w:rsidR="000E1C1A" w:rsidRPr="00E1728B" w:rsidRDefault="000E1C1A" w:rsidP="0044712C">
      <w:pPr>
        <w:keepNext/>
      </w:pPr>
      <w:r w:rsidRPr="00E1728B">
        <w:t>Below the Song track are various Edit, Transport, and Performance controls.</w:t>
      </w:r>
    </w:p>
    <w:p w14:paraId="4D2F9459" w14:textId="4E816557" w:rsidR="000E1C1A" w:rsidRDefault="006625E6" w:rsidP="00DF51AC">
      <w:pPr>
        <w:jc w:val="center"/>
      </w:pPr>
      <w:r>
        <w:rPr>
          <w:noProof/>
        </w:rPr>
        <w:drawing>
          <wp:inline distT="0" distB="0" distL="0" distR="0" wp14:anchorId="29F53ABC" wp14:editId="0F691CC5">
            <wp:extent cx="6115050" cy="276225"/>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6115050" cy="276225"/>
                    </a:xfrm>
                    <a:prstGeom prst="rect">
                      <a:avLst/>
                    </a:prstGeom>
                    <a:noFill/>
                    <a:ln>
                      <a:noFill/>
                    </a:ln>
                  </pic:spPr>
                </pic:pic>
              </a:graphicData>
            </a:graphic>
          </wp:inline>
        </w:drawing>
      </w:r>
    </w:p>
    <w:p w14:paraId="355AE722" w14:textId="6A308CE5" w:rsidR="000E1C1A" w:rsidRPr="00E1728B" w:rsidRDefault="006625E6" w:rsidP="000E1C1A">
      <w:r>
        <w:rPr>
          <w:noProof/>
        </w:rPr>
        <w:drawing>
          <wp:inline distT="0" distB="0" distL="0" distR="0" wp14:anchorId="3FDB0D46" wp14:editId="0171149D">
            <wp:extent cx="352425" cy="295275"/>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352425" cy="295275"/>
                    </a:xfrm>
                    <a:prstGeom prst="rect">
                      <a:avLst/>
                    </a:prstGeom>
                    <a:noFill/>
                    <a:ln>
                      <a:noFill/>
                    </a:ln>
                  </pic:spPr>
                </pic:pic>
              </a:graphicData>
            </a:graphic>
          </wp:inline>
        </w:drawing>
      </w:r>
      <w:r w:rsidR="000E1C1A" w:rsidRPr="00E1728B">
        <w:t xml:space="preserve">  </w:t>
      </w:r>
      <w:r w:rsidR="000E1C1A" w:rsidRPr="00E1728B">
        <w:rPr>
          <w:b/>
        </w:rPr>
        <w:t>Play/Pause</w:t>
      </w:r>
      <w:r w:rsidR="000E1C1A" w:rsidRPr="00E1728B">
        <w:t xml:space="preserve"> - click to start/pause playback (alternatively press Space bar, or double-click Time line).</w:t>
      </w:r>
    </w:p>
    <w:p w14:paraId="7B61E428" w14:textId="351A8BE2" w:rsidR="000E1C1A" w:rsidRPr="00E1728B" w:rsidRDefault="006625E6" w:rsidP="000E1C1A">
      <w:r>
        <w:rPr>
          <w:noProof/>
        </w:rPr>
        <w:drawing>
          <wp:inline distT="0" distB="0" distL="0" distR="0" wp14:anchorId="5198FB23" wp14:editId="7FECA8F4">
            <wp:extent cx="342900" cy="285750"/>
            <wp:effectExtent l="0" t="0" r="0" b="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342900" cy="285750"/>
                    </a:xfrm>
                    <a:prstGeom prst="rect">
                      <a:avLst/>
                    </a:prstGeom>
                    <a:noFill/>
                    <a:ln>
                      <a:noFill/>
                    </a:ln>
                  </pic:spPr>
                </pic:pic>
              </a:graphicData>
            </a:graphic>
          </wp:inline>
        </w:drawing>
      </w:r>
      <w:r w:rsidR="000E1C1A" w:rsidRPr="00E1728B">
        <w:t xml:space="preserve">  </w:t>
      </w:r>
      <w:r w:rsidR="000E1C1A" w:rsidRPr="00E1728B">
        <w:rPr>
          <w:b/>
        </w:rPr>
        <w:t>Stop</w:t>
      </w:r>
      <w:r w:rsidR="000E1C1A" w:rsidRPr="00E1728B">
        <w:t xml:space="preserve"> - click to stop playback and return to start position, second click will return to zero position.</w:t>
      </w:r>
      <w:r w:rsidR="000E1C1A" w:rsidRPr="00E1728B">
        <w:tab/>
      </w:r>
    </w:p>
    <w:p w14:paraId="757AC671" w14:textId="38CF00BA" w:rsidR="000E1C1A" w:rsidRPr="00E1728B" w:rsidRDefault="006625E6" w:rsidP="000E1C1A">
      <w:r>
        <w:rPr>
          <w:noProof/>
        </w:rPr>
        <w:drawing>
          <wp:inline distT="0" distB="0" distL="0" distR="0" wp14:anchorId="74E75D35" wp14:editId="74AA0000">
            <wp:extent cx="352425" cy="295275"/>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352425" cy="295275"/>
                    </a:xfrm>
                    <a:prstGeom prst="rect">
                      <a:avLst/>
                    </a:prstGeom>
                    <a:noFill/>
                    <a:ln>
                      <a:noFill/>
                    </a:ln>
                  </pic:spPr>
                </pic:pic>
              </a:graphicData>
            </a:graphic>
          </wp:inline>
        </w:drawing>
      </w:r>
      <w:r w:rsidR="000E1C1A" w:rsidRPr="00E1728B">
        <w:t xml:space="preserve">  Activate to </w:t>
      </w:r>
      <w:r w:rsidR="000E1C1A" w:rsidRPr="00E1728B">
        <w:rPr>
          <w:b/>
        </w:rPr>
        <w:t>audition chord changes</w:t>
      </w:r>
      <w:r w:rsidR="000E1C1A" w:rsidRPr="00E1728B">
        <w:t xml:space="preserve"> on playback.</w:t>
      </w:r>
    </w:p>
    <w:p w14:paraId="021BDD42" w14:textId="03CBDC61" w:rsidR="00DF51AC" w:rsidRPr="008D38F7" w:rsidRDefault="006625E6" w:rsidP="00DF51AC">
      <w:r w:rsidRPr="00BE1478">
        <w:rPr>
          <w:noProof/>
        </w:rPr>
        <w:drawing>
          <wp:inline distT="0" distB="0" distL="0" distR="0" wp14:anchorId="6AEF9EE1" wp14:editId="28DB6559">
            <wp:extent cx="333375" cy="276225"/>
            <wp:effectExtent l="0" t="0" r="0" b="0"/>
            <wp:docPr id="130" name="Picture 107" descr="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29"/>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333375" cy="276225"/>
                    </a:xfrm>
                    <a:prstGeom prst="rect">
                      <a:avLst/>
                    </a:prstGeom>
                    <a:noFill/>
                    <a:ln>
                      <a:noFill/>
                    </a:ln>
                  </pic:spPr>
                </pic:pic>
              </a:graphicData>
            </a:graphic>
          </wp:inline>
        </w:drawing>
      </w:r>
      <w:r w:rsidR="00DF51AC" w:rsidRPr="008D38F7">
        <w:t xml:space="preserve">  </w:t>
      </w:r>
      <w:r w:rsidR="00DF51AC" w:rsidRPr="008D38F7">
        <w:rPr>
          <w:b/>
        </w:rPr>
        <w:t>Loop</w:t>
      </w:r>
      <w:r w:rsidR="00DF51AC" w:rsidRPr="008D38F7">
        <w:t xml:space="preserve"> - click to activate internal </w:t>
      </w:r>
      <w:r w:rsidR="00DF51AC" w:rsidRPr="008D38F7">
        <w:rPr>
          <w:b/>
        </w:rPr>
        <w:t>Loop</w:t>
      </w:r>
      <w:r w:rsidR="00DF51AC" w:rsidRPr="008D38F7">
        <w:t xml:space="preserve"> in Song track.</w:t>
      </w:r>
    </w:p>
    <w:p w14:paraId="0203D85D" w14:textId="3CAA978F" w:rsidR="00DF51AC" w:rsidRPr="008D38F7" w:rsidRDefault="006625E6" w:rsidP="002E138F">
      <w:r>
        <w:rPr>
          <w:noProof/>
        </w:rPr>
        <w:lastRenderedPageBreak/>
        <w:drawing>
          <wp:inline distT="0" distB="0" distL="0" distR="0" wp14:anchorId="05AF1BD9" wp14:editId="10F14372">
            <wp:extent cx="6115050" cy="1419225"/>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6115050" cy="1419225"/>
                    </a:xfrm>
                    <a:prstGeom prst="rect">
                      <a:avLst/>
                    </a:prstGeom>
                    <a:noFill/>
                    <a:ln>
                      <a:noFill/>
                    </a:ln>
                  </pic:spPr>
                </pic:pic>
              </a:graphicData>
            </a:graphic>
          </wp:inline>
        </w:drawing>
      </w:r>
      <w:r w:rsidR="002E138F" w:rsidRPr="002E138F">
        <w:t xml:space="preserve"> </w:t>
      </w:r>
      <w:r w:rsidR="002E138F" w:rsidRPr="008D38F7">
        <w:t>Set Left and Right locators for the Loop by dragging mouse cursor over the Time line.</w:t>
      </w:r>
    </w:p>
    <w:p w14:paraId="689021C8" w14:textId="17318E61" w:rsidR="000E1C1A" w:rsidRPr="00E1728B" w:rsidRDefault="006625E6" w:rsidP="000E1C1A">
      <w:r>
        <w:rPr>
          <w:noProof/>
        </w:rPr>
        <w:drawing>
          <wp:inline distT="0" distB="0" distL="0" distR="0" wp14:anchorId="29CBFBEC" wp14:editId="45EFAFA1">
            <wp:extent cx="866775" cy="30480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866775" cy="304800"/>
                    </a:xfrm>
                    <a:prstGeom prst="rect">
                      <a:avLst/>
                    </a:prstGeom>
                    <a:noFill/>
                    <a:ln>
                      <a:noFill/>
                    </a:ln>
                  </pic:spPr>
                </pic:pic>
              </a:graphicData>
            </a:graphic>
          </wp:inline>
        </w:drawing>
      </w:r>
      <w:r w:rsidR="000E1C1A" w:rsidRPr="00E1728B">
        <w:t xml:space="preserve">  </w:t>
      </w:r>
      <w:r w:rsidR="000E1C1A" w:rsidRPr="00E1728B">
        <w:rPr>
          <w:b/>
        </w:rPr>
        <w:t>Add/Reduce output velocity</w:t>
      </w:r>
      <w:r w:rsidR="000E1C1A" w:rsidRPr="00E1728B">
        <w:t xml:space="preserve"> (can be automated by MIDI CC#122).</w:t>
      </w:r>
    </w:p>
    <w:p w14:paraId="7C6CD6C1" w14:textId="14508AB1" w:rsidR="000E1C1A" w:rsidRPr="00E1728B" w:rsidRDefault="006625E6" w:rsidP="000E1C1A">
      <w:r>
        <w:rPr>
          <w:noProof/>
        </w:rPr>
        <w:drawing>
          <wp:inline distT="0" distB="0" distL="0" distR="0" wp14:anchorId="118C4708" wp14:editId="5C3C6737">
            <wp:extent cx="1123950" cy="314325"/>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1123950" cy="314325"/>
                    </a:xfrm>
                    <a:prstGeom prst="rect">
                      <a:avLst/>
                    </a:prstGeom>
                    <a:noFill/>
                    <a:ln>
                      <a:noFill/>
                    </a:ln>
                  </pic:spPr>
                </pic:pic>
              </a:graphicData>
            </a:graphic>
          </wp:inline>
        </w:drawing>
      </w:r>
      <w:r w:rsidR="000E1C1A" w:rsidRPr="00E1728B">
        <w:t xml:space="preserve">  </w:t>
      </w:r>
      <w:r w:rsidR="000E1C1A" w:rsidRPr="00E1728B">
        <w:rPr>
          <w:b/>
        </w:rPr>
        <w:t>Switch on/off the Humanize</w:t>
      </w:r>
      <w:r w:rsidR="000E1C1A" w:rsidRPr="00E1728B">
        <w:t xml:space="preserve"> engine</w:t>
      </w:r>
      <w:r w:rsidR="00122049">
        <w:t>. Open Humanize settings windo</w:t>
      </w:r>
      <w:r w:rsidR="00E57174">
        <w:t>w.</w:t>
      </w:r>
    </w:p>
    <w:p w14:paraId="7677B241" w14:textId="7B236551" w:rsidR="000E1C1A" w:rsidRPr="00E1728B" w:rsidRDefault="006625E6" w:rsidP="000E1C1A">
      <w:r>
        <w:rPr>
          <w:noProof/>
        </w:rPr>
        <w:drawing>
          <wp:inline distT="0" distB="0" distL="0" distR="0" wp14:anchorId="4D8DBD85" wp14:editId="1840705D">
            <wp:extent cx="657225" cy="285750"/>
            <wp:effectExtent l="0" t="0" r="0"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657225" cy="285750"/>
                    </a:xfrm>
                    <a:prstGeom prst="rect">
                      <a:avLst/>
                    </a:prstGeom>
                    <a:noFill/>
                    <a:ln>
                      <a:noFill/>
                    </a:ln>
                  </pic:spPr>
                </pic:pic>
              </a:graphicData>
            </a:graphic>
          </wp:inline>
        </w:drawing>
      </w:r>
      <w:r w:rsidR="008141E1">
        <w:t xml:space="preserve"> </w:t>
      </w:r>
      <w:r w:rsidR="000E1C1A" w:rsidRPr="00E1728B">
        <w:rPr>
          <w:b/>
        </w:rPr>
        <w:t>Undo/Redo</w:t>
      </w:r>
      <w:r w:rsidR="000E1C1A" w:rsidRPr="00E1728B">
        <w:t xml:space="preserve"> edits done in the Song Track.</w:t>
      </w:r>
    </w:p>
    <w:p w14:paraId="68FE6976" w14:textId="48BD8C04" w:rsidR="00DF51AC" w:rsidRPr="008D38F7" w:rsidRDefault="006625E6" w:rsidP="00DF51AC">
      <w:r w:rsidRPr="00BE1478">
        <w:rPr>
          <w:noProof/>
        </w:rPr>
        <w:drawing>
          <wp:inline distT="0" distB="0" distL="0" distR="0" wp14:anchorId="51AC7952" wp14:editId="6A6F3E7F">
            <wp:extent cx="828675" cy="285750"/>
            <wp:effectExtent l="0" t="0" r="0" b="0"/>
            <wp:docPr id="13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5"/>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828675" cy="285750"/>
                    </a:xfrm>
                    <a:prstGeom prst="rect">
                      <a:avLst/>
                    </a:prstGeom>
                    <a:noFill/>
                    <a:ln>
                      <a:noFill/>
                    </a:ln>
                  </pic:spPr>
                </pic:pic>
              </a:graphicData>
            </a:graphic>
          </wp:inline>
        </w:drawing>
      </w:r>
      <w:r w:rsidR="00DF51AC" w:rsidRPr="008D38F7">
        <w:t xml:space="preserve"> </w:t>
      </w:r>
      <w:r w:rsidR="00DF51AC" w:rsidRPr="008D38F7">
        <w:rPr>
          <w:rFonts w:ascii="Calibri" w:hAnsi="Calibri"/>
        </w:rPr>
        <w:t xml:space="preserve"> </w:t>
      </w:r>
      <w:r w:rsidR="00DF51AC" w:rsidRPr="008D38F7">
        <w:rPr>
          <w:b/>
          <w:bCs/>
        </w:rPr>
        <w:t>Drag out</w:t>
      </w:r>
      <w:r w:rsidR="00DF51AC" w:rsidRPr="008D38F7">
        <w:t xml:space="preserve"> Song events (patterns and chords) to MIDI track.</w:t>
      </w:r>
    </w:p>
    <w:p w14:paraId="0320CBD5" w14:textId="16BCC2A9" w:rsidR="00DF51AC" w:rsidRPr="008D38F7" w:rsidRDefault="006625E6" w:rsidP="00DF51AC">
      <w:pPr>
        <w:rPr>
          <w:rFonts w:ascii="Calibri" w:hAnsi="Calibri"/>
        </w:rPr>
      </w:pPr>
      <w:r w:rsidRPr="00DF51AC">
        <w:rPr>
          <w:rFonts w:ascii="Calibri" w:hAnsi="Calibri"/>
          <w:noProof/>
        </w:rPr>
        <w:drawing>
          <wp:inline distT="0" distB="0" distL="0" distR="0" wp14:anchorId="60B72F1B" wp14:editId="09F4FDE4">
            <wp:extent cx="561975" cy="276225"/>
            <wp:effectExtent l="0" t="0" r="0" b="0"/>
            <wp:docPr id="136" name="Picture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0"/>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561975" cy="276225"/>
                    </a:xfrm>
                    <a:prstGeom prst="rect">
                      <a:avLst/>
                    </a:prstGeom>
                    <a:noFill/>
                    <a:ln>
                      <a:noFill/>
                    </a:ln>
                  </pic:spPr>
                </pic:pic>
              </a:graphicData>
            </a:graphic>
          </wp:inline>
        </w:drawing>
      </w:r>
      <w:r w:rsidR="00DF51AC" w:rsidRPr="008D38F7">
        <w:rPr>
          <w:rFonts w:ascii="Calibri" w:hAnsi="Calibri"/>
        </w:rPr>
        <w:t xml:space="preserve">  </w:t>
      </w:r>
      <w:r w:rsidR="00DF51AC" w:rsidRPr="008D38F7">
        <w:t>Activate ‘</w:t>
      </w:r>
      <w:r w:rsidR="00DF51AC" w:rsidRPr="008D38F7">
        <w:rPr>
          <w:b/>
          <w:bCs/>
        </w:rPr>
        <w:t>Play Song events from MIDI track</w:t>
      </w:r>
      <w:r w:rsidR="00DF51AC" w:rsidRPr="008D38F7">
        <w:t>’ mode.</w:t>
      </w:r>
    </w:p>
    <w:p w14:paraId="1C385670" w14:textId="040F61A7" w:rsidR="00DF51AC" w:rsidRPr="008D38F7" w:rsidRDefault="006625E6" w:rsidP="00DF51AC">
      <w:pPr>
        <w:rPr>
          <w:b/>
        </w:rPr>
      </w:pPr>
      <w:r w:rsidRPr="00DF51AC">
        <w:rPr>
          <w:b/>
          <w:noProof/>
        </w:rPr>
        <w:drawing>
          <wp:inline distT="0" distB="0" distL="0" distR="0" wp14:anchorId="6E97035C" wp14:editId="06B25FBC">
            <wp:extent cx="2181225" cy="1219200"/>
            <wp:effectExtent l="0" t="0" r="0" b="0"/>
            <wp:docPr id="137" name="Picture 114" descr="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33"/>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2181225" cy="1219200"/>
                    </a:xfrm>
                    <a:prstGeom prst="rect">
                      <a:avLst/>
                    </a:prstGeom>
                    <a:noFill/>
                    <a:ln>
                      <a:noFill/>
                    </a:ln>
                  </pic:spPr>
                </pic:pic>
              </a:graphicData>
            </a:graphic>
          </wp:inline>
        </w:drawing>
      </w:r>
      <w:r w:rsidR="00DF51AC" w:rsidRPr="008D38F7">
        <w:rPr>
          <w:b/>
        </w:rPr>
        <w:t xml:space="preserve">  Save</w:t>
      </w:r>
      <w:r w:rsidR="00DF51AC" w:rsidRPr="008D38F7">
        <w:t>/</w:t>
      </w:r>
      <w:r w:rsidR="00DF51AC" w:rsidRPr="008D38F7">
        <w:rPr>
          <w:b/>
        </w:rPr>
        <w:t>Export</w:t>
      </w:r>
      <w:r w:rsidR="00DF51AC" w:rsidRPr="008D38F7">
        <w:t xml:space="preserve"> the Song track.</w:t>
      </w:r>
    </w:p>
    <w:p w14:paraId="3858D909" w14:textId="4B0566BA" w:rsidR="0083790C" w:rsidRPr="00FD1DE5" w:rsidRDefault="006625E6" w:rsidP="000E1C1A">
      <w:r w:rsidRPr="00BE1478">
        <w:rPr>
          <w:noProof/>
        </w:rPr>
        <w:drawing>
          <wp:inline distT="0" distB="0" distL="0" distR="0" wp14:anchorId="3268D77C" wp14:editId="54A7F8EC">
            <wp:extent cx="333375" cy="276225"/>
            <wp:effectExtent l="0" t="0" r="0" b="0"/>
            <wp:docPr id="138" name="Picture 2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9"/>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333375" cy="276225"/>
                    </a:xfrm>
                    <a:prstGeom prst="rect">
                      <a:avLst/>
                    </a:prstGeom>
                    <a:noFill/>
                    <a:ln>
                      <a:noFill/>
                    </a:ln>
                  </pic:spPr>
                </pic:pic>
              </a:graphicData>
            </a:graphic>
          </wp:inline>
        </w:drawing>
      </w:r>
      <w:r w:rsidR="00DF51AC" w:rsidRPr="00DB7475">
        <w:rPr>
          <w:rFonts w:ascii="Calibri" w:hAnsi="Calibri"/>
          <w:noProof/>
        </w:rPr>
        <w:t xml:space="preserve"> </w:t>
      </w:r>
      <w:r w:rsidR="000E1C1A" w:rsidRPr="00FD1DE5">
        <w:rPr>
          <w:b/>
        </w:rPr>
        <w:t>Load</w:t>
      </w:r>
      <w:r w:rsidR="000E1C1A" w:rsidRPr="00FD1DE5">
        <w:t xml:space="preserve"> the Song track (</w:t>
      </w:r>
      <w:proofErr w:type="gramStart"/>
      <w:r w:rsidR="000E1C1A" w:rsidRPr="00FD1DE5">
        <w:t>*.</w:t>
      </w:r>
      <w:proofErr w:type="spellStart"/>
      <w:r w:rsidR="000E1C1A" w:rsidRPr="00FD1DE5">
        <w:t>rgtrack</w:t>
      </w:r>
      <w:proofErr w:type="spellEnd"/>
      <w:proofErr w:type="gramEnd"/>
      <w:r w:rsidR="0083790C" w:rsidRPr="00FD1DE5">
        <w:t xml:space="preserve"> file</w:t>
      </w:r>
      <w:r w:rsidR="000E1C1A" w:rsidRPr="00FD1DE5">
        <w:t>).</w:t>
      </w:r>
    </w:p>
    <w:p w14:paraId="438B10A7" w14:textId="715AE04F" w:rsidR="000E1C1A" w:rsidRPr="00E1728B" w:rsidRDefault="006625E6" w:rsidP="000E1C1A">
      <w:r w:rsidRPr="00FD1DE5">
        <w:rPr>
          <w:noProof/>
        </w:rPr>
        <w:drawing>
          <wp:inline distT="0" distB="0" distL="0" distR="0" wp14:anchorId="7B1F7BA5" wp14:editId="63ACA5A0">
            <wp:extent cx="352425" cy="295275"/>
            <wp:effectExtent l="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352425" cy="295275"/>
                    </a:xfrm>
                    <a:prstGeom prst="rect">
                      <a:avLst/>
                    </a:prstGeom>
                    <a:noFill/>
                    <a:ln>
                      <a:noFill/>
                    </a:ln>
                  </pic:spPr>
                </pic:pic>
              </a:graphicData>
            </a:graphic>
          </wp:inline>
        </w:drawing>
      </w:r>
      <w:r w:rsidR="008141E1">
        <w:t xml:space="preserve"> </w:t>
      </w:r>
      <w:r w:rsidR="000E1C1A" w:rsidRPr="00E1728B">
        <w:rPr>
          <w:b/>
        </w:rPr>
        <w:t>Open Settings</w:t>
      </w:r>
      <w:r w:rsidR="000E1C1A" w:rsidRPr="00E1728B">
        <w:t xml:space="preserve"> panel.</w:t>
      </w:r>
    </w:p>
    <w:p w14:paraId="490A9D1A" w14:textId="77777777" w:rsidR="000E1C1A" w:rsidRDefault="008141E1" w:rsidP="00B6148F">
      <w:pPr>
        <w:pStyle w:val="Heading2"/>
      </w:pPr>
      <w:bookmarkStart w:id="476" w:name="_Toc307260069"/>
      <w:bookmarkStart w:id="477" w:name="_Toc307260275"/>
      <w:bookmarkStart w:id="478" w:name="_Toc308106912"/>
      <w:r>
        <w:br w:type="page"/>
      </w:r>
      <w:bookmarkStart w:id="479" w:name="_Toc62863275"/>
      <w:bookmarkStart w:id="480" w:name="_Toc62896043"/>
      <w:bookmarkStart w:id="481" w:name="_Toc108456273"/>
      <w:r w:rsidR="000E1C1A" w:rsidRPr="00FD1DE5">
        <w:lastRenderedPageBreak/>
        <w:t>Settings Panel</w:t>
      </w:r>
      <w:bookmarkEnd w:id="476"/>
      <w:bookmarkEnd w:id="477"/>
      <w:bookmarkEnd w:id="478"/>
      <w:bookmarkEnd w:id="479"/>
      <w:bookmarkEnd w:id="480"/>
      <w:bookmarkEnd w:id="481"/>
    </w:p>
    <w:p w14:paraId="3739BE65" w14:textId="77777777" w:rsidR="000E1C1A" w:rsidRPr="00E1728B" w:rsidRDefault="000E1C1A" w:rsidP="000E1C1A">
      <w:r w:rsidRPr="00E1728B">
        <w:t>Clicking the Settings button will bring up the Settings panel.</w:t>
      </w:r>
    </w:p>
    <w:p w14:paraId="3D49FB43" w14:textId="67590FB1" w:rsidR="000E1C1A" w:rsidRDefault="006625E6" w:rsidP="000E1C1A">
      <w:pPr>
        <w:jc w:val="center"/>
      </w:pPr>
      <w:r>
        <w:rPr>
          <w:noProof/>
        </w:rPr>
        <w:drawing>
          <wp:inline distT="0" distB="0" distL="0" distR="0" wp14:anchorId="01D773B6" wp14:editId="44BB7A8B">
            <wp:extent cx="2209800" cy="2847975"/>
            <wp:effectExtent l="0" t="0" r="0"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2209800" cy="2847975"/>
                    </a:xfrm>
                    <a:prstGeom prst="rect">
                      <a:avLst/>
                    </a:prstGeom>
                    <a:noFill/>
                    <a:ln>
                      <a:noFill/>
                    </a:ln>
                  </pic:spPr>
                </pic:pic>
              </a:graphicData>
            </a:graphic>
          </wp:inline>
        </w:drawing>
      </w:r>
    </w:p>
    <w:p w14:paraId="5A39199F" w14:textId="77777777" w:rsidR="000E1C1A" w:rsidRPr="00E1728B" w:rsidRDefault="000E1C1A" w:rsidP="000E1C1A">
      <w:r w:rsidRPr="00E1728B">
        <w:rPr>
          <w:b/>
        </w:rPr>
        <w:t>Upper string</w:t>
      </w:r>
      <w:r w:rsidRPr="00E1728B">
        <w:t xml:space="preserve"> - disables upper strings for strumming patterns.</w:t>
      </w:r>
    </w:p>
    <w:p w14:paraId="5B98D242" w14:textId="77777777" w:rsidR="000E1C1A" w:rsidRPr="00E1728B" w:rsidRDefault="000E1C1A" w:rsidP="000E1C1A">
      <w:r w:rsidRPr="00E1728B">
        <w:rPr>
          <w:b/>
        </w:rPr>
        <w:t>Lower string</w:t>
      </w:r>
      <w:r w:rsidRPr="00E1728B">
        <w:t xml:space="preserve"> - disables lower strings for strumming patterns.</w:t>
      </w:r>
    </w:p>
    <w:p w14:paraId="10C72497" w14:textId="77777777" w:rsidR="000E1C1A" w:rsidRPr="00E1728B" w:rsidRDefault="000E1C1A" w:rsidP="000E1C1A">
      <w:r w:rsidRPr="00E1728B">
        <w:rPr>
          <w:b/>
        </w:rPr>
        <w:t>B&amp;C strings#</w:t>
      </w:r>
      <w:r w:rsidRPr="00E1728B">
        <w:t xml:space="preserve"> - specifies the number of sounding strings for </w:t>
      </w:r>
      <w:proofErr w:type="spellStart"/>
      <w:r w:rsidRPr="00E1728B">
        <w:t>Bass&amp;Chord</w:t>
      </w:r>
      <w:proofErr w:type="spellEnd"/>
      <w:r w:rsidRPr="00E1728B">
        <w:t xml:space="preserve"> patterns.</w:t>
      </w:r>
    </w:p>
    <w:p w14:paraId="42D37CF0" w14:textId="77777777" w:rsidR="000E1C1A" w:rsidRPr="00E1728B" w:rsidRDefault="000E1C1A" w:rsidP="000E1C1A">
      <w:r w:rsidRPr="00E1728B">
        <w:rPr>
          <w:b/>
        </w:rPr>
        <w:t>Chord audition velo</w:t>
      </w:r>
      <w:r w:rsidRPr="00E1728B">
        <w:t xml:space="preserve"> - specifies velocity value for chord audition.</w:t>
      </w:r>
    </w:p>
    <w:p w14:paraId="466CD2FC" w14:textId="77777777" w:rsidR="000E1C1A" w:rsidRPr="00E1728B" w:rsidRDefault="000E1C1A" w:rsidP="000E1C1A">
      <w:r w:rsidRPr="00E1728B">
        <w:rPr>
          <w:b/>
        </w:rPr>
        <w:t>Chord audition strum time</w:t>
      </w:r>
      <w:r w:rsidRPr="00E1728B">
        <w:t xml:space="preserve"> - specifies strum time for chord audition.</w:t>
      </w:r>
    </w:p>
    <w:p w14:paraId="57E6F88B" w14:textId="77777777" w:rsidR="000E1C1A" w:rsidRPr="00E1728B" w:rsidRDefault="000E1C1A" w:rsidP="000E1C1A">
      <w:r w:rsidRPr="00E1728B">
        <w:rPr>
          <w:b/>
        </w:rPr>
        <w:t>Velo curve</w:t>
      </w:r>
      <w:r w:rsidRPr="00E1728B">
        <w:t xml:space="preserve"> - select the output velocity curve.</w:t>
      </w:r>
    </w:p>
    <w:p w14:paraId="52D9D505" w14:textId="77777777" w:rsidR="000E1C1A" w:rsidRPr="00E1728B" w:rsidRDefault="000E1C1A" w:rsidP="000E1C1A">
      <w:r w:rsidRPr="00E1728B">
        <w:rPr>
          <w:b/>
        </w:rPr>
        <w:t>Velo+ from P.B.</w:t>
      </w:r>
      <w:r w:rsidRPr="00E1728B">
        <w:t xml:space="preserve"> - assign +/- velocity control to Pitch Bender controller.</w:t>
      </w:r>
    </w:p>
    <w:p w14:paraId="09CE0992" w14:textId="77777777" w:rsidR="000E1C1A" w:rsidRDefault="000E1C1A" w:rsidP="000E1C1A">
      <w:r w:rsidRPr="00E1728B">
        <w:rPr>
          <w:b/>
        </w:rPr>
        <w:t>Legato</w:t>
      </w:r>
      <w:r w:rsidRPr="00E1728B">
        <w:t xml:space="preserve"> </w:t>
      </w:r>
      <w:r w:rsidR="00350208" w:rsidRPr="00350208">
        <w:rPr>
          <w:b/>
        </w:rPr>
        <w:t>pattern</w:t>
      </w:r>
      <w:r w:rsidR="00350208">
        <w:t xml:space="preserve"> </w:t>
      </w:r>
      <w:r w:rsidRPr="00E1728B">
        <w:t xml:space="preserve">- </w:t>
      </w:r>
      <w:r w:rsidR="005E286A">
        <w:t>click</w:t>
      </w:r>
      <w:r w:rsidRPr="00E1728B">
        <w:t xml:space="preserve"> to allow the last note of shortened pattern continue sustaining its full length in the close next pattern.</w:t>
      </w:r>
    </w:p>
    <w:p w14:paraId="4051D6F8" w14:textId="77777777" w:rsidR="00350208" w:rsidRPr="00E1728B" w:rsidRDefault="00350208" w:rsidP="000E1C1A">
      <w:r>
        <w:rPr>
          <w:b/>
        </w:rPr>
        <w:t xml:space="preserve">Drop Bass </w:t>
      </w:r>
      <w:r>
        <w:t>–</w:t>
      </w:r>
      <w:r w:rsidRPr="00E1728B">
        <w:t xml:space="preserve"> </w:t>
      </w:r>
      <w:r>
        <w:t xml:space="preserve">click to activate Drop Bass option for Bass I notes in </w:t>
      </w:r>
      <w:proofErr w:type="spellStart"/>
      <w:r>
        <w:t>Bass&amp;Chord</w:t>
      </w:r>
      <w:proofErr w:type="spellEnd"/>
      <w:r>
        <w:t xml:space="preserve"> and </w:t>
      </w:r>
      <w:proofErr w:type="spellStart"/>
      <w:r>
        <w:t>Bass&amp;Pick</w:t>
      </w:r>
      <w:proofErr w:type="spellEnd"/>
      <w:r>
        <w:t xml:space="preserve"> patterns</w:t>
      </w:r>
    </w:p>
    <w:p w14:paraId="1EB0B306" w14:textId="77777777" w:rsidR="000E1C1A" w:rsidRDefault="000E1C1A" w:rsidP="00B6148F">
      <w:pPr>
        <w:pStyle w:val="Heading2"/>
        <w:pageBreakBefore/>
      </w:pPr>
      <w:bookmarkStart w:id="482" w:name="_Toc307260070"/>
      <w:bookmarkStart w:id="483" w:name="_Toc307260276"/>
      <w:bookmarkStart w:id="484" w:name="_Toc308106913"/>
      <w:bookmarkStart w:id="485" w:name="_Toc62863276"/>
      <w:bookmarkStart w:id="486" w:name="_Toc62896044"/>
      <w:bookmarkStart w:id="487" w:name="_Toc108456274"/>
      <w:r>
        <w:lastRenderedPageBreak/>
        <w:t>Keyboard Shortcuts</w:t>
      </w:r>
      <w:bookmarkEnd w:id="482"/>
      <w:bookmarkEnd w:id="483"/>
      <w:bookmarkEnd w:id="484"/>
      <w:bookmarkEnd w:id="485"/>
      <w:bookmarkEnd w:id="486"/>
      <w:bookmarkEnd w:id="487"/>
    </w:p>
    <w:p w14:paraId="7BD0B93B" w14:textId="77777777" w:rsidR="000E1C1A" w:rsidRDefault="000E1C1A" w:rsidP="007B17C5">
      <w:pPr>
        <w:pStyle w:val="Heading3"/>
        <w:spacing w:before="120" w:after="40"/>
      </w:pPr>
      <w:bookmarkStart w:id="488" w:name="_Toc307260071"/>
      <w:bookmarkStart w:id="489" w:name="_Toc307260277"/>
      <w:bookmarkStart w:id="490" w:name="_Toc308106914"/>
      <w:r>
        <w:t>Song Track</w:t>
      </w:r>
      <w:bookmarkEnd w:id="488"/>
      <w:bookmarkEnd w:id="489"/>
      <w:bookmarkEnd w:id="490"/>
    </w:p>
    <w:tbl>
      <w:tblPr>
        <w:tblW w:w="104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77"/>
        <w:gridCol w:w="3261"/>
        <w:gridCol w:w="3119"/>
      </w:tblGrid>
      <w:tr w:rsidR="00B6148F" w:rsidRPr="00B6148F" w14:paraId="29EBD4AC" w14:textId="77777777" w:rsidTr="00E62AEC">
        <w:tc>
          <w:tcPr>
            <w:tcW w:w="4077" w:type="dxa"/>
            <w:shd w:val="clear" w:color="auto" w:fill="auto"/>
          </w:tcPr>
          <w:p w14:paraId="115EF44A" w14:textId="77777777" w:rsidR="00B6148F" w:rsidRPr="00B6148F" w:rsidRDefault="00B6148F" w:rsidP="00E62AEC">
            <w:pPr>
              <w:spacing w:before="40" w:after="20"/>
            </w:pPr>
            <w:r w:rsidRPr="00E62AEC">
              <w:rPr>
                <w:b/>
              </w:rPr>
              <w:t>Command</w:t>
            </w:r>
          </w:p>
        </w:tc>
        <w:tc>
          <w:tcPr>
            <w:tcW w:w="3261" w:type="dxa"/>
            <w:shd w:val="clear" w:color="auto" w:fill="auto"/>
          </w:tcPr>
          <w:p w14:paraId="02CE6512" w14:textId="77777777" w:rsidR="00B6148F" w:rsidRPr="00B6148F" w:rsidRDefault="00B6148F" w:rsidP="00E62AEC">
            <w:pPr>
              <w:spacing w:before="40" w:after="20"/>
            </w:pPr>
            <w:r w:rsidRPr="00E62AEC">
              <w:rPr>
                <w:b/>
              </w:rPr>
              <w:t>Shortcut</w:t>
            </w:r>
          </w:p>
        </w:tc>
        <w:tc>
          <w:tcPr>
            <w:tcW w:w="3119" w:type="dxa"/>
            <w:shd w:val="clear" w:color="auto" w:fill="auto"/>
          </w:tcPr>
          <w:p w14:paraId="43082121" w14:textId="77777777" w:rsidR="00B6148F" w:rsidRPr="00B6148F" w:rsidRDefault="00B6148F" w:rsidP="00E62AEC">
            <w:pPr>
              <w:spacing w:before="40" w:after="20"/>
            </w:pPr>
            <w:r w:rsidRPr="00E62AEC">
              <w:rPr>
                <w:b/>
              </w:rPr>
              <w:t>Mouse</w:t>
            </w:r>
          </w:p>
        </w:tc>
      </w:tr>
      <w:tr w:rsidR="00B6148F" w:rsidRPr="00B6148F" w14:paraId="27E9AA54" w14:textId="77777777" w:rsidTr="00E62AEC">
        <w:tc>
          <w:tcPr>
            <w:tcW w:w="4077" w:type="dxa"/>
            <w:shd w:val="clear" w:color="auto" w:fill="auto"/>
          </w:tcPr>
          <w:p w14:paraId="574A8142" w14:textId="77777777" w:rsidR="00B6148F" w:rsidRPr="00B6148F" w:rsidRDefault="00B6148F" w:rsidP="00E62AEC">
            <w:pPr>
              <w:spacing w:before="40" w:after="20"/>
            </w:pPr>
            <w:r w:rsidRPr="00B6148F">
              <w:t>Play/Pause</w:t>
            </w:r>
          </w:p>
        </w:tc>
        <w:tc>
          <w:tcPr>
            <w:tcW w:w="3261" w:type="dxa"/>
            <w:shd w:val="clear" w:color="auto" w:fill="auto"/>
          </w:tcPr>
          <w:p w14:paraId="604D9259" w14:textId="77777777" w:rsidR="00B6148F" w:rsidRPr="00B6148F" w:rsidRDefault="00AC7C49" w:rsidP="00E62AEC">
            <w:pPr>
              <w:spacing w:before="40" w:after="20"/>
            </w:pPr>
            <w:r>
              <w:t>Spacebar</w:t>
            </w:r>
          </w:p>
        </w:tc>
        <w:tc>
          <w:tcPr>
            <w:tcW w:w="3119" w:type="dxa"/>
            <w:shd w:val="clear" w:color="auto" w:fill="auto"/>
          </w:tcPr>
          <w:p w14:paraId="1AF44437" w14:textId="77777777" w:rsidR="00B6148F" w:rsidRPr="00B6148F" w:rsidRDefault="00B6148F" w:rsidP="00E62AEC">
            <w:pPr>
              <w:spacing w:before="40" w:after="20"/>
            </w:pPr>
            <w:r w:rsidRPr="00B6148F">
              <w:t>Double-click on Time line</w:t>
            </w:r>
          </w:p>
        </w:tc>
      </w:tr>
      <w:tr w:rsidR="00B6148F" w:rsidRPr="00B6148F" w14:paraId="479D2534" w14:textId="77777777" w:rsidTr="00E62AEC">
        <w:tc>
          <w:tcPr>
            <w:tcW w:w="4077" w:type="dxa"/>
            <w:shd w:val="clear" w:color="auto" w:fill="auto"/>
          </w:tcPr>
          <w:p w14:paraId="4A3822C5" w14:textId="77777777" w:rsidR="00B6148F" w:rsidRPr="00B6148F" w:rsidRDefault="00B6148F" w:rsidP="00E62AEC">
            <w:pPr>
              <w:spacing w:before="40" w:after="20"/>
            </w:pPr>
            <w:r w:rsidRPr="00B6148F">
              <w:t>Stop</w:t>
            </w:r>
          </w:p>
        </w:tc>
        <w:tc>
          <w:tcPr>
            <w:tcW w:w="3261" w:type="dxa"/>
            <w:shd w:val="clear" w:color="auto" w:fill="auto"/>
          </w:tcPr>
          <w:p w14:paraId="669AB9A1" w14:textId="77777777" w:rsidR="00B6148F" w:rsidRPr="00B6148F" w:rsidRDefault="00B6148F" w:rsidP="00E62AEC">
            <w:pPr>
              <w:spacing w:before="40" w:after="20"/>
            </w:pPr>
            <w:r>
              <w:t>Ctrl</w:t>
            </w:r>
            <w:r w:rsidRPr="00B6148F">
              <w:t xml:space="preserve"> +</w:t>
            </w:r>
            <w:r w:rsidR="00AC7C49">
              <w:t xml:space="preserve"> Spacebar</w:t>
            </w:r>
          </w:p>
        </w:tc>
        <w:tc>
          <w:tcPr>
            <w:tcW w:w="3119" w:type="dxa"/>
            <w:shd w:val="clear" w:color="auto" w:fill="auto"/>
          </w:tcPr>
          <w:p w14:paraId="58D03C10" w14:textId="77777777" w:rsidR="00B6148F" w:rsidRPr="00B6148F" w:rsidRDefault="00B6148F" w:rsidP="00E62AEC">
            <w:pPr>
              <w:spacing w:before="40" w:after="20"/>
            </w:pPr>
          </w:p>
        </w:tc>
      </w:tr>
      <w:tr w:rsidR="00B6148F" w:rsidRPr="00B6148F" w14:paraId="0BDFA39C" w14:textId="77777777" w:rsidTr="00E62AEC">
        <w:tc>
          <w:tcPr>
            <w:tcW w:w="4077" w:type="dxa"/>
            <w:shd w:val="clear" w:color="auto" w:fill="auto"/>
          </w:tcPr>
          <w:p w14:paraId="72A90B3D" w14:textId="77777777" w:rsidR="00B6148F" w:rsidRPr="00B6148F" w:rsidRDefault="00B6148F" w:rsidP="00E62AEC">
            <w:pPr>
              <w:spacing w:before="40" w:after="20"/>
            </w:pPr>
            <w:r w:rsidRPr="00B6148F">
              <w:t>Navigate Track vertically</w:t>
            </w:r>
          </w:p>
        </w:tc>
        <w:tc>
          <w:tcPr>
            <w:tcW w:w="3261" w:type="dxa"/>
            <w:shd w:val="clear" w:color="auto" w:fill="auto"/>
          </w:tcPr>
          <w:p w14:paraId="5A210AB6" w14:textId="77777777" w:rsidR="00B6148F" w:rsidRPr="00B6148F" w:rsidRDefault="00AC7C49" w:rsidP="00E62AEC">
            <w:pPr>
              <w:spacing w:before="40" w:after="20"/>
            </w:pPr>
            <w:r>
              <w:t>Up</w:t>
            </w:r>
            <w:r w:rsidR="00B6148F" w:rsidRPr="00B6148F">
              <w:t>/</w:t>
            </w:r>
            <w:r>
              <w:t>Down</w:t>
            </w:r>
            <w:r w:rsidR="00B6148F" w:rsidRPr="00B6148F">
              <w:t xml:space="preserve"> </w:t>
            </w:r>
            <w:r>
              <w:t>arrows</w:t>
            </w:r>
          </w:p>
        </w:tc>
        <w:tc>
          <w:tcPr>
            <w:tcW w:w="3119" w:type="dxa"/>
            <w:shd w:val="clear" w:color="auto" w:fill="auto"/>
          </w:tcPr>
          <w:p w14:paraId="40A4C328" w14:textId="77777777" w:rsidR="00B6148F" w:rsidRPr="00B6148F" w:rsidRDefault="00B6148F" w:rsidP="00E62AEC">
            <w:pPr>
              <w:spacing w:before="40" w:after="20"/>
            </w:pPr>
          </w:p>
        </w:tc>
      </w:tr>
      <w:tr w:rsidR="00B6148F" w:rsidRPr="00B6148F" w14:paraId="443D9F53" w14:textId="77777777" w:rsidTr="00E62AEC">
        <w:tc>
          <w:tcPr>
            <w:tcW w:w="4077" w:type="dxa"/>
            <w:shd w:val="clear" w:color="auto" w:fill="auto"/>
          </w:tcPr>
          <w:p w14:paraId="1D94557D" w14:textId="77777777" w:rsidR="00B6148F" w:rsidRPr="00B6148F" w:rsidRDefault="00B6148F" w:rsidP="00E62AEC">
            <w:pPr>
              <w:spacing w:before="40" w:after="20"/>
            </w:pPr>
            <w:r w:rsidRPr="00B6148F">
              <w:t xml:space="preserve">Navigate Track </w:t>
            </w:r>
            <w:proofErr w:type="spellStart"/>
            <w:r w:rsidRPr="00B6148F">
              <w:t>horiz</w:t>
            </w:r>
            <w:proofErr w:type="spellEnd"/>
            <w:r w:rsidRPr="00B6148F">
              <w:t>. by beats</w:t>
            </w:r>
          </w:p>
        </w:tc>
        <w:tc>
          <w:tcPr>
            <w:tcW w:w="3261" w:type="dxa"/>
            <w:shd w:val="clear" w:color="auto" w:fill="auto"/>
          </w:tcPr>
          <w:p w14:paraId="5EA070A1" w14:textId="77777777" w:rsidR="00B6148F" w:rsidRPr="00B6148F" w:rsidRDefault="007A09A4" w:rsidP="00E62AEC">
            <w:pPr>
              <w:spacing w:before="40" w:after="20"/>
            </w:pPr>
            <w:r>
              <w:t>Left</w:t>
            </w:r>
            <w:r w:rsidR="00B6148F" w:rsidRPr="00B6148F">
              <w:t>/R</w:t>
            </w:r>
            <w:r>
              <w:t>ight</w:t>
            </w:r>
            <w:r w:rsidR="00B6148F" w:rsidRPr="00B6148F">
              <w:t xml:space="preserve"> </w:t>
            </w:r>
            <w:r w:rsidR="00AC7C49">
              <w:t>arrows</w:t>
            </w:r>
          </w:p>
        </w:tc>
        <w:tc>
          <w:tcPr>
            <w:tcW w:w="3119" w:type="dxa"/>
            <w:shd w:val="clear" w:color="auto" w:fill="auto"/>
          </w:tcPr>
          <w:p w14:paraId="4C0DB09F" w14:textId="77777777" w:rsidR="00B6148F" w:rsidRPr="00B6148F" w:rsidRDefault="00B6148F" w:rsidP="00E62AEC">
            <w:pPr>
              <w:spacing w:before="40" w:after="20"/>
            </w:pPr>
          </w:p>
        </w:tc>
      </w:tr>
      <w:tr w:rsidR="00B6148F" w:rsidRPr="00B6148F" w14:paraId="29BE48EA" w14:textId="77777777" w:rsidTr="00E62AEC">
        <w:tc>
          <w:tcPr>
            <w:tcW w:w="4077" w:type="dxa"/>
            <w:shd w:val="clear" w:color="auto" w:fill="auto"/>
          </w:tcPr>
          <w:p w14:paraId="0B160BA5" w14:textId="77777777" w:rsidR="00B6148F" w:rsidRPr="00B6148F" w:rsidRDefault="00B6148F" w:rsidP="00E62AEC">
            <w:pPr>
              <w:spacing w:before="40" w:after="20"/>
            </w:pPr>
            <w:r w:rsidRPr="00B6148F">
              <w:t xml:space="preserve">Navigate Track </w:t>
            </w:r>
            <w:proofErr w:type="spellStart"/>
            <w:r w:rsidRPr="00B6148F">
              <w:t>horiz</w:t>
            </w:r>
            <w:proofErr w:type="spellEnd"/>
            <w:r w:rsidRPr="00B6148F">
              <w:t>. by grid</w:t>
            </w:r>
          </w:p>
        </w:tc>
        <w:tc>
          <w:tcPr>
            <w:tcW w:w="3261" w:type="dxa"/>
            <w:shd w:val="clear" w:color="auto" w:fill="auto"/>
          </w:tcPr>
          <w:p w14:paraId="67C98045" w14:textId="77777777" w:rsidR="00B6148F" w:rsidRPr="00B6148F" w:rsidRDefault="00B6148F" w:rsidP="00E62AEC">
            <w:pPr>
              <w:spacing w:before="40" w:after="20"/>
            </w:pPr>
            <w:r>
              <w:t>Ctrl</w:t>
            </w:r>
            <w:r w:rsidRPr="00B6148F">
              <w:t xml:space="preserve"> +</w:t>
            </w:r>
            <w:r w:rsidR="007A09A4">
              <w:t xml:space="preserve"> Left</w:t>
            </w:r>
            <w:r w:rsidR="007A09A4" w:rsidRPr="00B6148F">
              <w:t>/R</w:t>
            </w:r>
            <w:r w:rsidR="007A09A4">
              <w:t>ight</w:t>
            </w:r>
            <w:r w:rsidR="007A09A4" w:rsidRPr="00B6148F">
              <w:t xml:space="preserve"> </w:t>
            </w:r>
            <w:r w:rsidR="00AC7C49">
              <w:t>arrows</w:t>
            </w:r>
          </w:p>
        </w:tc>
        <w:tc>
          <w:tcPr>
            <w:tcW w:w="3119" w:type="dxa"/>
            <w:shd w:val="clear" w:color="auto" w:fill="auto"/>
          </w:tcPr>
          <w:p w14:paraId="384AD446" w14:textId="77777777" w:rsidR="00B6148F" w:rsidRPr="00B6148F" w:rsidRDefault="00B6148F" w:rsidP="00E62AEC">
            <w:pPr>
              <w:spacing w:before="40" w:after="20"/>
            </w:pPr>
          </w:p>
        </w:tc>
      </w:tr>
      <w:tr w:rsidR="00B6148F" w:rsidRPr="00B6148F" w14:paraId="76A7779F" w14:textId="77777777" w:rsidTr="00E62AEC">
        <w:tc>
          <w:tcPr>
            <w:tcW w:w="4077" w:type="dxa"/>
            <w:shd w:val="clear" w:color="auto" w:fill="auto"/>
          </w:tcPr>
          <w:p w14:paraId="03FFF76D" w14:textId="77777777" w:rsidR="00B6148F" w:rsidRPr="00B6148F" w:rsidRDefault="00B6148F" w:rsidP="00E62AEC">
            <w:pPr>
              <w:spacing w:before="40" w:after="20"/>
            </w:pPr>
            <w:r w:rsidRPr="00B6148F">
              <w:t>Navigate between chords</w:t>
            </w:r>
          </w:p>
        </w:tc>
        <w:tc>
          <w:tcPr>
            <w:tcW w:w="3261" w:type="dxa"/>
            <w:shd w:val="clear" w:color="auto" w:fill="auto"/>
          </w:tcPr>
          <w:p w14:paraId="0DC3CFD7" w14:textId="77777777" w:rsidR="00B6148F" w:rsidRPr="00B6148F" w:rsidRDefault="007A09A4" w:rsidP="00E62AEC">
            <w:pPr>
              <w:spacing w:before="40" w:after="20"/>
            </w:pPr>
            <w:r>
              <w:t>Left</w:t>
            </w:r>
            <w:r w:rsidRPr="00B6148F">
              <w:t>/R</w:t>
            </w:r>
            <w:r>
              <w:t>ight</w:t>
            </w:r>
            <w:r w:rsidRPr="00B6148F">
              <w:t xml:space="preserve"> </w:t>
            </w:r>
            <w:r w:rsidR="00AC7C49">
              <w:t>arrows</w:t>
            </w:r>
          </w:p>
        </w:tc>
        <w:tc>
          <w:tcPr>
            <w:tcW w:w="3119" w:type="dxa"/>
            <w:shd w:val="clear" w:color="auto" w:fill="auto"/>
          </w:tcPr>
          <w:p w14:paraId="2C092A46" w14:textId="77777777" w:rsidR="00B6148F" w:rsidRPr="00B6148F" w:rsidRDefault="00B6148F" w:rsidP="00E62AEC">
            <w:pPr>
              <w:spacing w:before="40" w:after="20"/>
            </w:pPr>
          </w:p>
        </w:tc>
      </w:tr>
      <w:tr w:rsidR="00B6148F" w:rsidRPr="00B6148F" w14:paraId="7F1FE03D" w14:textId="77777777" w:rsidTr="00E62AEC">
        <w:tc>
          <w:tcPr>
            <w:tcW w:w="4077" w:type="dxa"/>
            <w:shd w:val="clear" w:color="auto" w:fill="auto"/>
          </w:tcPr>
          <w:p w14:paraId="11A517CF" w14:textId="77777777" w:rsidR="00B6148F" w:rsidRPr="00B6148F" w:rsidRDefault="00B6148F" w:rsidP="00E62AEC">
            <w:pPr>
              <w:spacing w:before="40" w:after="20"/>
            </w:pPr>
            <w:r w:rsidRPr="00B6148F">
              <w:t>Navigate Chord track, beats</w:t>
            </w:r>
          </w:p>
        </w:tc>
        <w:tc>
          <w:tcPr>
            <w:tcW w:w="3261" w:type="dxa"/>
            <w:shd w:val="clear" w:color="auto" w:fill="auto"/>
          </w:tcPr>
          <w:p w14:paraId="058F1C38" w14:textId="77777777" w:rsidR="00B6148F" w:rsidRPr="00B6148F" w:rsidRDefault="00AC7C49" w:rsidP="00E62AEC">
            <w:pPr>
              <w:spacing w:before="40" w:after="20"/>
            </w:pPr>
            <w:r>
              <w:t>Tab</w:t>
            </w:r>
            <w:r w:rsidR="00B6148F" w:rsidRPr="00B6148F">
              <w:t xml:space="preserve">, </w:t>
            </w:r>
            <w:proofErr w:type="spellStart"/>
            <w:r w:rsidR="00B6148F">
              <w:t>Shift</w:t>
            </w:r>
            <w:r w:rsidR="00B6148F" w:rsidRPr="00B6148F">
              <w:t>+T</w:t>
            </w:r>
            <w:r>
              <w:t>ab</w:t>
            </w:r>
            <w:proofErr w:type="spellEnd"/>
          </w:p>
        </w:tc>
        <w:tc>
          <w:tcPr>
            <w:tcW w:w="3119" w:type="dxa"/>
            <w:shd w:val="clear" w:color="auto" w:fill="auto"/>
          </w:tcPr>
          <w:p w14:paraId="5E3A56C6" w14:textId="77777777" w:rsidR="00B6148F" w:rsidRPr="00B6148F" w:rsidRDefault="00B6148F" w:rsidP="00E62AEC">
            <w:pPr>
              <w:spacing w:before="40" w:after="20"/>
            </w:pPr>
          </w:p>
        </w:tc>
      </w:tr>
      <w:tr w:rsidR="00B6148F" w:rsidRPr="00B6148F" w14:paraId="3773E988" w14:textId="77777777" w:rsidTr="00E62AEC">
        <w:tc>
          <w:tcPr>
            <w:tcW w:w="4077" w:type="dxa"/>
            <w:shd w:val="clear" w:color="auto" w:fill="auto"/>
          </w:tcPr>
          <w:p w14:paraId="04EA7D19" w14:textId="77777777" w:rsidR="00B6148F" w:rsidRPr="00B6148F" w:rsidRDefault="00B6148F" w:rsidP="00E62AEC">
            <w:pPr>
              <w:spacing w:before="40" w:after="20"/>
            </w:pPr>
            <w:r w:rsidRPr="00B6148F">
              <w:t>Navigate Chord track, grid</w:t>
            </w:r>
          </w:p>
        </w:tc>
        <w:tc>
          <w:tcPr>
            <w:tcW w:w="3261" w:type="dxa"/>
            <w:shd w:val="clear" w:color="auto" w:fill="auto"/>
          </w:tcPr>
          <w:p w14:paraId="32CDE227" w14:textId="77777777" w:rsidR="00B6148F" w:rsidRPr="00B6148F" w:rsidRDefault="00B6148F" w:rsidP="00E62AEC">
            <w:pPr>
              <w:spacing w:before="40" w:after="20"/>
            </w:pPr>
            <w:r>
              <w:t>Ctrl</w:t>
            </w:r>
            <w:r w:rsidRPr="00B6148F">
              <w:t xml:space="preserve"> +T</w:t>
            </w:r>
            <w:r w:rsidR="007A09A4">
              <w:t>ab</w:t>
            </w:r>
            <w:r w:rsidRPr="00B6148F">
              <w:t xml:space="preserve">, </w:t>
            </w:r>
            <w:r>
              <w:t>Shift</w:t>
            </w:r>
            <w:r w:rsidRPr="00B6148F">
              <w:t xml:space="preserve"> +</w:t>
            </w:r>
            <w:r>
              <w:t xml:space="preserve"> Ctrl</w:t>
            </w:r>
            <w:r w:rsidRPr="00B6148F">
              <w:t xml:space="preserve"> +T</w:t>
            </w:r>
            <w:r w:rsidR="007A09A4">
              <w:t>ab</w:t>
            </w:r>
          </w:p>
        </w:tc>
        <w:tc>
          <w:tcPr>
            <w:tcW w:w="3119" w:type="dxa"/>
            <w:shd w:val="clear" w:color="auto" w:fill="auto"/>
          </w:tcPr>
          <w:p w14:paraId="1F69C33E" w14:textId="77777777" w:rsidR="00B6148F" w:rsidRPr="00B6148F" w:rsidRDefault="00B6148F" w:rsidP="00E62AEC">
            <w:pPr>
              <w:spacing w:before="40" w:after="20"/>
            </w:pPr>
          </w:p>
        </w:tc>
      </w:tr>
      <w:tr w:rsidR="00B6148F" w:rsidRPr="00B6148F" w14:paraId="38C196AD" w14:textId="77777777" w:rsidTr="00E62AEC">
        <w:tc>
          <w:tcPr>
            <w:tcW w:w="4077" w:type="dxa"/>
            <w:shd w:val="clear" w:color="auto" w:fill="auto"/>
          </w:tcPr>
          <w:p w14:paraId="74D2CF3C" w14:textId="77777777" w:rsidR="00B6148F" w:rsidRPr="00B6148F" w:rsidRDefault="00B6148F" w:rsidP="00E62AEC">
            <w:pPr>
              <w:spacing w:before="40" w:after="20"/>
            </w:pPr>
            <w:r w:rsidRPr="00B6148F">
              <w:t>Select all chords and patterns</w:t>
            </w:r>
          </w:p>
        </w:tc>
        <w:tc>
          <w:tcPr>
            <w:tcW w:w="3261" w:type="dxa"/>
            <w:shd w:val="clear" w:color="auto" w:fill="auto"/>
          </w:tcPr>
          <w:p w14:paraId="56651FEA" w14:textId="77777777" w:rsidR="00B6148F" w:rsidRPr="00B6148F" w:rsidRDefault="00B6148F" w:rsidP="00E62AEC">
            <w:pPr>
              <w:spacing w:before="40" w:after="20"/>
            </w:pPr>
            <w:r>
              <w:t>Ctrl</w:t>
            </w:r>
            <w:r w:rsidRPr="00B6148F">
              <w:t xml:space="preserve"> +A</w:t>
            </w:r>
          </w:p>
        </w:tc>
        <w:tc>
          <w:tcPr>
            <w:tcW w:w="3119" w:type="dxa"/>
            <w:shd w:val="clear" w:color="auto" w:fill="auto"/>
          </w:tcPr>
          <w:p w14:paraId="00863C3D" w14:textId="77777777" w:rsidR="00B6148F" w:rsidRPr="00B6148F" w:rsidRDefault="00B6148F" w:rsidP="00E62AEC">
            <w:pPr>
              <w:spacing w:before="40" w:after="20"/>
            </w:pPr>
          </w:p>
        </w:tc>
      </w:tr>
      <w:tr w:rsidR="00B6148F" w:rsidRPr="00B6148F" w14:paraId="5A881A14" w14:textId="77777777" w:rsidTr="00E62AEC">
        <w:tc>
          <w:tcPr>
            <w:tcW w:w="4077" w:type="dxa"/>
            <w:shd w:val="clear" w:color="auto" w:fill="auto"/>
          </w:tcPr>
          <w:p w14:paraId="75BE2C42" w14:textId="77777777" w:rsidR="00B6148F" w:rsidRPr="00B6148F" w:rsidRDefault="00B6148F" w:rsidP="00E62AEC">
            <w:pPr>
              <w:spacing w:before="40" w:after="20"/>
            </w:pPr>
            <w:r w:rsidRPr="00B6148F">
              <w:t>Insert Strum</w:t>
            </w:r>
          </w:p>
        </w:tc>
        <w:tc>
          <w:tcPr>
            <w:tcW w:w="3261" w:type="dxa"/>
            <w:shd w:val="clear" w:color="auto" w:fill="auto"/>
          </w:tcPr>
          <w:p w14:paraId="1BB4DB3C" w14:textId="77777777" w:rsidR="00B6148F" w:rsidRPr="00B6148F" w:rsidRDefault="00B6148F" w:rsidP="00E62AEC">
            <w:pPr>
              <w:spacing w:before="40" w:after="20"/>
            </w:pPr>
            <w:r w:rsidRPr="00B6148F">
              <w:t>S</w:t>
            </w:r>
          </w:p>
        </w:tc>
        <w:tc>
          <w:tcPr>
            <w:tcW w:w="3119" w:type="dxa"/>
            <w:shd w:val="clear" w:color="auto" w:fill="auto"/>
          </w:tcPr>
          <w:p w14:paraId="044B5EFF" w14:textId="77777777" w:rsidR="00B6148F" w:rsidRPr="00B6148F" w:rsidRDefault="00B6148F" w:rsidP="00E62AEC">
            <w:pPr>
              <w:spacing w:before="40" w:after="20"/>
            </w:pPr>
          </w:p>
        </w:tc>
      </w:tr>
      <w:tr w:rsidR="00B6148F" w:rsidRPr="00B6148F" w14:paraId="03950574" w14:textId="77777777" w:rsidTr="00E62AEC">
        <w:tc>
          <w:tcPr>
            <w:tcW w:w="4077" w:type="dxa"/>
            <w:shd w:val="clear" w:color="auto" w:fill="auto"/>
          </w:tcPr>
          <w:p w14:paraId="325D4902" w14:textId="77777777" w:rsidR="00B6148F" w:rsidRPr="00B6148F" w:rsidRDefault="00B6148F" w:rsidP="00E62AEC">
            <w:pPr>
              <w:spacing w:before="40" w:after="20"/>
            </w:pPr>
            <w:r w:rsidRPr="00B6148F">
              <w:t>Insert Slow Strum</w:t>
            </w:r>
          </w:p>
        </w:tc>
        <w:tc>
          <w:tcPr>
            <w:tcW w:w="3261" w:type="dxa"/>
            <w:shd w:val="clear" w:color="auto" w:fill="auto"/>
          </w:tcPr>
          <w:p w14:paraId="3FC6A01A" w14:textId="77777777" w:rsidR="00B6148F" w:rsidRPr="00B6148F" w:rsidRDefault="00B6148F" w:rsidP="00E62AEC">
            <w:pPr>
              <w:spacing w:before="40" w:after="20"/>
            </w:pPr>
            <w:r>
              <w:t>Shift</w:t>
            </w:r>
            <w:r w:rsidRPr="00B6148F">
              <w:t xml:space="preserve"> +S</w:t>
            </w:r>
          </w:p>
        </w:tc>
        <w:tc>
          <w:tcPr>
            <w:tcW w:w="3119" w:type="dxa"/>
            <w:shd w:val="clear" w:color="auto" w:fill="auto"/>
          </w:tcPr>
          <w:p w14:paraId="41F8DF22" w14:textId="77777777" w:rsidR="00B6148F" w:rsidRPr="00B6148F" w:rsidRDefault="00B6148F" w:rsidP="00E62AEC">
            <w:pPr>
              <w:spacing w:before="40" w:after="20"/>
            </w:pPr>
          </w:p>
        </w:tc>
      </w:tr>
      <w:tr w:rsidR="00B6148F" w:rsidRPr="00B6148F" w14:paraId="708DC1D9" w14:textId="77777777" w:rsidTr="00E62AEC">
        <w:tc>
          <w:tcPr>
            <w:tcW w:w="4077" w:type="dxa"/>
            <w:shd w:val="clear" w:color="auto" w:fill="auto"/>
          </w:tcPr>
          <w:p w14:paraId="06FEEE6A" w14:textId="77777777" w:rsidR="00B6148F" w:rsidRPr="00B6148F" w:rsidRDefault="00B6148F" w:rsidP="00E62AEC">
            <w:pPr>
              <w:spacing w:before="40" w:after="20"/>
            </w:pPr>
            <w:r w:rsidRPr="00B6148F">
              <w:t>Find pattern in Library</w:t>
            </w:r>
          </w:p>
        </w:tc>
        <w:tc>
          <w:tcPr>
            <w:tcW w:w="3261" w:type="dxa"/>
            <w:shd w:val="clear" w:color="auto" w:fill="auto"/>
          </w:tcPr>
          <w:p w14:paraId="7D0CFF9E" w14:textId="77777777" w:rsidR="00B6148F" w:rsidRPr="00B6148F" w:rsidRDefault="00AC7C49" w:rsidP="00E62AEC">
            <w:pPr>
              <w:spacing w:before="40" w:after="20"/>
            </w:pPr>
            <w:r>
              <w:t>Enter</w:t>
            </w:r>
          </w:p>
        </w:tc>
        <w:tc>
          <w:tcPr>
            <w:tcW w:w="3119" w:type="dxa"/>
            <w:shd w:val="clear" w:color="auto" w:fill="auto"/>
          </w:tcPr>
          <w:p w14:paraId="76B7498E" w14:textId="77777777" w:rsidR="00B6148F" w:rsidRPr="00B6148F" w:rsidRDefault="00B6148F" w:rsidP="00E62AEC">
            <w:pPr>
              <w:spacing w:before="40" w:after="20"/>
            </w:pPr>
            <w:r w:rsidRPr="00B6148F">
              <w:t xml:space="preserve">Double-click Pattern </w:t>
            </w:r>
          </w:p>
        </w:tc>
      </w:tr>
      <w:tr w:rsidR="00B6148F" w:rsidRPr="00B6148F" w14:paraId="2995ABD5" w14:textId="77777777" w:rsidTr="00E62AEC">
        <w:tc>
          <w:tcPr>
            <w:tcW w:w="4077" w:type="dxa"/>
            <w:shd w:val="clear" w:color="auto" w:fill="auto"/>
          </w:tcPr>
          <w:p w14:paraId="09528604" w14:textId="77777777" w:rsidR="00B6148F" w:rsidRPr="00B6148F" w:rsidRDefault="00B6148F" w:rsidP="00E62AEC">
            <w:pPr>
              <w:spacing w:before="40" w:after="20"/>
            </w:pPr>
            <w:r w:rsidRPr="00B6148F">
              <w:t>Open Pattern Properties</w:t>
            </w:r>
          </w:p>
        </w:tc>
        <w:tc>
          <w:tcPr>
            <w:tcW w:w="3261" w:type="dxa"/>
            <w:shd w:val="clear" w:color="auto" w:fill="auto"/>
          </w:tcPr>
          <w:p w14:paraId="3DEBF562" w14:textId="77777777" w:rsidR="00B6148F" w:rsidRPr="00B6148F" w:rsidRDefault="00B6148F" w:rsidP="00E62AEC">
            <w:pPr>
              <w:spacing w:before="40" w:after="20"/>
            </w:pPr>
            <w:r>
              <w:t>Ctrl</w:t>
            </w:r>
            <w:r w:rsidRPr="00B6148F">
              <w:t xml:space="preserve"> +</w:t>
            </w:r>
            <w:r w:rsidR="00AC7C49">
              <w:t xml:space="preserve"> Enter</w:t>
            </w:r>
          </w:p>
        </w:tc>
        <w:tc>
          <w:tcPr>
            <w:tcW w:w="3119" w:type="dxa"/>
            <w:shd w:val="clear" w:color="auto" w:fill="auto"/>
          </w:tcPr>
          <w:p w14:paraId="203197B5" w14:textId="77777777" w:rsidR="00B6148F" w:rsidRPr="00B6148F" w:rsidRDefault="00B6148F" w:rsidP="00E62AEC">
            <w:pPr>
              <w:spacing w:before="40" w:after="20"/>
            </w:pPr>
            <w:r w:rsidRPr="00B6148F">
              <w:t>Right-click Pattern</w:t>
            </w:r>
          </w:p>
        </w:tc>
      </w:tr>
      <w:tr w:rsidR="00B6148F" w:rsidRPr="00B6148F" w14:paraId="65693DED" w14:textId="77777777" w:rsidTr="00E62AEC">
        <w:tc>
          <w:tcPr>
            <w:tcW w:w="4077" w:type="dxa"/>
            <w:shd w:val="clear" w:color="auto" w:fill="auto"/>
          </w:tcPr>
          <w:p w14:paraId="6DEDE33E" w14:textId="77777777" w:rsidR="00B6148F" w:rsidRPr="00B6148F" w:rsidRDefault="00B6148F" w:rsidP="00E62AEC">
            <w:pPr>
              <w:spacing w:before="40" w:after="20"/>
            </w:pPr>
            <w:r w:rsidRPr="00B6148F">
              <w:t>Copy Pattern(s)</w:t>
            </w:r>
          </w:p>
        </w:tc>
        <w:tc>
          <w:tcPr>
            <w:tcW w:w="3261" w:type="dxa"/>
            <w:shd w:val="clear" w:color="auto" w:fill="auto"/>
          </w:tcPr>
          <w:p w14:paraId="5A33ABB2" w14:textId="77777777" w:rsidR="00B6148F" w:rsidRPr="00B6148F" w:rsidRDefault="00B6148F" w:rsidP="00E62AEC">
            <w:pPr>
              <w:spacing w:before="40" w:after="20"/>
            </w:pPr>
            <w:r>
              <w:t>Ctrl</w:t>
            </w:r>
            <w:r w:rsidRPr="00B6148F">
              <w:t xml:space="preserve"> +C/</w:t>
            </w:r>
            <w:proofErr w:type="spellStart"/>
            <w:r w:rsidR="00AC7C49">
              <w:t>Ctrl</w:t>
            </w:r>
            <w:r w:rsidRPr="00B6148F">
              <w:t>+V</w:t>
            </w:r>
            <w:proofErr w:type="spellEnd"/>
          </w:p>
        </w:tc>
        <w:tc>
          <w:tcPr>
            <w:tcW w:w="3119" w:type="dxa"/>
            <w:shd w:val="clear" w:color="auto" w:fill="auto"/>
          </w:tcPr>
          <w:p w14:paraId="0B4EB458" w14:textId="77777777" w:rsidR="00B6148F" w:rsidRPr="00B6148F" w:rsidRDefault="00B6148F" w:rsidP="00E62AEC">
            <w:pPr>
              <w:spacing w:before="40" w:after="20"/>
            </w:pPr>
            <w:proofErr w:type="spellStart"/>
            <w:r w:rsidRPr="00B6148F">
              <w:t>C</w:t>
            </w:r>
            <w:r w:rsidR="007A09A4">
              <w:t>trl</w:t>
            </w:r>
            <w:r w:rsidRPr="00B6148F">
              <w:t>+Drag</w:t>
            </w:r>
            <w:proofErr w:type="spellEnd"/>
          </w:p>
        </w:tc>
      </w:tr>
      <w:tr w:rsidR="00B6148F" w:rsidRPr="00B6148F" w14:paraId="547BA8E8" w14:textId="77777777" w:rsidTr="00E62AEC">
        <w:tc>
          <w:tcPr>
            <w:tcW w:w="4077" w:type="dxa"/>
            <w:shd w:val="clear" w:color="auto" w:fill="auto"/>
          </w:tcPr>
          <w:p w14:paraId="1179A283" w14:textId="77777777" w:rsidR="00B6148F" w:rsidRPr="00B6148F" w:rsidRDefault="00B6148F" w:rsidP="00E62AEC">
            <w:pPr>
              <w:spacing w:before="40" w:after="20"/>
            </w:pPr>
            <w:r w:rsidRPr="00B6148F">
              <w:t>Move/Resize Pattern without grid</w:t>
            </w:r>
          </w:p>
        </w:tc>
        <w:tc>
          <w:tcPr>
            <w:tcW w:w="3261" w:type="dxa"/>
            <w:shd w:val="clear" w:color="auto" w:fill="auto"/>
          </w:tcPr>
          <w:p w14:paraId="025C4746" w14:textId="77777777" w:rsidR="00B6148F" w:rsidRPr="00B6148F" w:rsidRDefault="00B6148F" w:rsidP="00E62AEC">
            <w:pPr>
              <w:spacing w:before="40" w:after="20"/>
            </w:pPr>
          </w:p>
        </w:tc>
        <w:tc>
          <w:tcPr>
            <w:tcW w:w="3119" w:type="dxa"/>
            <w:shd w:val="clear" w:color="auto" w:fill="auto"/>
          </w:tcPr>
          <w:p w14:paraId="2926E714" w14:textId="77777777" w:rsidR="00B6148F" w:rsidRPr="00B6148F" w:rsidRDefault="00B6148F" w:rsidP="00E62AEC">
            <w:pPr>
              <w:spacing w:before="40" w:after="20"/>
            </w:pPr>
            <w:proofErr w:type="spellStart"/>
            <w:r w:rsidRPr="00B6148F">
              <w:t>A</w:t>
            </w:r>
            <w:r w:rsidR="007A09A4">
              <w:t>lt</w:t>
            </w:r>
            <w:r w:rsidRPr="00B6148F">
              <w:t>+Drag</w:t>
            </w:r>
            <w:proofErr w:type="spellEnd"/>
          </w:p>
        </w:tc>
      </w:tr>
      <w:tr w:rsidR="00B6148F" w:rsidRPr="00B6148F" w14:paraId="0C99110C" w14:textId="77777777" w:rsidTr="00E62AEC">
        <w:tc>
          <w:tcPr>
            <w:tcW w:w="4077" w:type="dxa"/>
            <w:shd w:val="clear" w:color="auto" w:fill="auto"/>
          </w:tcPr>
          <w:p w14:paraId="270BB76E" w14:textId="77777777" w:rsidR="00B6148F" w:rsidRPr="00B6148F" w:rsidRDefault="00B6148F" w:rsidP="00E62AEC">
            <w:pPr>
              <w:spacing w:before="40" w:after="20"/>
            </w:pPr>
            <w:r w:rsidRPr="00B6148F">
              <w:t>Add/reduce Pattern velocity</w:t>
            </w:r>
          </w:p>
        </w:tc>
        <w:tc>
          <w:tcPr>
            <w:tcW w:w="3261" w:type="dxa"/>
            <w:shd w:val="clear" w:color="auto" w:fill="auto"/>
          </w:tcPr>
          <w:p w14:paraId="0788C710" w14:textId="77777777" w:rsidR="00B6148F" w:rsidRPr="00B6148F" w:rsidRDefault="00B6148F" w:rsidP="00E62AEC">
            <w:pPr>
              <w:spacing w:before="40" w:after="20"/>
            </w:pPr>
            <w:r w:rsidRPr="00B6148F">
              <w:t>+/-</w:t>
            </w:r>
          </w:p>
        </w:tc>
        <w:tc>
          <w:tcPr>
            <w:tcW w:w="3119" w:type="dxa"/>
            <w:shd w:val="clear" w:color="auto" w:fill="auto"/>
          </w:tcPr>
          <w:p w14:paraId="25496AF5" w14:textId="77777777" w:rsidR="00B6148F" w:rsidRPr="00B6148F" w:rsidRDefault="00B6148F" w:rsidP="00E62AEC">
            <w:pPr>
              <w:spacing w:before="40" w:after="20"/>
            </w:pPr>
          </w:p>
        </w:tc>
      </w:tr>
      <w:tr w:rsidR="00B6148F" w:rsidRPr="00B6148F" w14:paraId="67CD682F" w14:textId="77777777" w:rsidTr="00E62AEC">
        <w:tc>
          <w:tcPr>
            <w:tcW w:w="4077" w:type="dxa"/>
            <w:shd w:val="clear" w:color="auto" w:fill="auto"/>
          </w:tcPr>
          <w:p w14:paraId="672FBD3E" w14:textId="77777777" w:rsidR="00B6148F" w:rsidRPr="00B6148F" w:rsidRDefault="00B6148F" w:rsidP="00E62AEC">
            <w:pPr>
              <w:spacing w:before="40" w:after="20"/>
            </w:pPr>
            <w:r w:rsidRPr="00B6148F">
              <w:t>Zoom in/out horizontally</w:t>
            </w:r>
          </w:p>
        </w:tc>
        <w:tc>
          <w:tcPr>
            <w:tcW w:w="3261" w:type="dxa"/>
            <w:shd w:val="clear" w:color="auto" w:fill="auto"/>
          </w:tcPr>
          <w:p w14:paraId="2D7BE318" w14:textId="77777777" w:rsidR="00B6148F" w:rsidRPr="00B6148F" w:rsidRDefault="00B6148F" w:rsidP="00E62AEC">
            <w:pPr>
              <w:spacing w:before="40" w:after="20"/>
            </w:pPr>
          </w:p>
        </w:tc>
        <w:tc>
          <w:tcPr>
            <w:tcW w:w="3119" w:type="dxa"/>
            <w:shd w:val="clear" w:color="auto" w:fill="auto"/>
          </w:tcPr>
          <w:p w14:paraId="04C3D4F5" w14:textId="77777777" w:rsidR="00B6148F" w:rsidRPr="00B6148F" w:rsidRDefault="00B6148F" w:rsidP="00E62AEC">
            <w:pPr>
              <w:spacing w:before="40" w:after="20"/>
            </w:pPr>
            <w:r w:rsidRPr="00B6148F">
              <w:t>Mouse Wheel</w:t>
            </w:r>
          </w:p>
        </w:tc>
      </w:tr>
      <w:tr w:rsidR="00B6148F" w:rsidRPr="00B6148F" w14:paraId="6E98531E" w14:textId="77777777" w:rsidTr="00E62AEC">
        <w:tc>
          <w:tcPr>
            <w:tcW w:w="4077" w:type="dxa"/>
            <w:shd w:val="clear" w:color="auto" w:fill="auto"/>
          </w:tcPr>
          <w:p w14:paraId="4E22C138" w14:textId="77777777" w:rsidR="00B6148F" w:rsidRPr="00B6148F" w:rsidRDefault="00B6148F" w:rsidP="00E62AEC">
            <w:pPr>
              <w:spacing w:before="40" w:after="20"/>
            </w:pPr>
            <w:r w:rsidRPr="00B6148F">
              <w:t>Open Track Properties</w:t>
            </w:r>
          </w:p>
        </w:tc>
        <w:tc>
          <w:tcPr>
            <w:tcW w:w="3261" w:type="dxa"/>
            <w:shd w:val="clear" w:color="auto" w:fill="auto"/>
          </w:tcPr>
          <w:p w14:paraId="265B5BA2" w14:textId="77777777" w:rsidR="00B6148F" w:rsidRPr="00B6148F" w:rsidRDefault="00B6148F" w:rsidP="00E62AEC">
            <w:pPr>
              <w:spacing w:before="40" w:after="20"/>
            </w:pPr>
            <w:r>
              <w:t>Ctrl</w:t>
            </w:r>
            <w:r w:rsidRPr="00B6148F">
              <w:t xml:space="preserve"> +</w:t>
            </w:r>
            <w:r w:rsidR="00AC7C49">
              <w:t xml:space="preserve"> Enter</w:t>
            </w:r>
          </w:p>
        </w:tc>
        <w:tc>
          <w:tcPr>
            <w:tcW w:w="3119" w:type="dxa"/>
            <w:shd w:val="clear" w:color="auto" w:fill="auto"/>
          </w:tcPr>
          <w:p w14:paraId="19D72AF9" w14:textId="77777777" w:rsidR="00B6148F" w:rsidRPr="00B6148F" w:rsidRDefault="00B6148F" w:rsidP="00E62AEC">
            <w:pPr>
              <w:spacing w:before="40" w:after="20"/>
            </w:pPr>
            <w:r w:rsidRPr="00B6148F">
              <w:t>Right-click on Time line</w:t>
            </w:r>
          </w:p>
        </w:tc>
      </w:tr>
      <w:tr w:rsidR="00B6148F" w:rsidRPr="00B6148F" w14:paraId="3749748B" w14:textId="77777777" w:rsidTr="00E62AEC">
        <w:tc>
          <w:tcPr>
            <w:tcW w:w="4077" w:type="dxa"/>
            <w:shd w:val="clear" w:color="auto" w:fill="auto"/>
          </w:tcPr>
          <w:p w14:paraId="64B99CBC" w14:textId="77777777" w:rsidR="00B6148F" w:rsidRPr="00B6148F" w:rsidRDefault="00B6148F" w:rsidP="00E62AEC">
            <w:pPr>
              <w:spacing w:before="40" w:after="20"/>
            </w:pPr>
            <w:r w:rsidRPr="00B6148F">
              <w:t>Open Chord Properties</w:t>
            </w:r>
          </w:p>
        </w:tc>
        <w:tc>
          <w:tcPr>
            <w:tcW w:w="3261" w:type="dxa"/>
            <w:shd w:val="clear" w:color="auto" w:fill="auto"/>
          </w:tcPr>
          <w:p w14:paraId="3FBEB56F" w14:textId="77777777" w:rsidR="00B6148F" w:rsidRPr="00B6148F" w:rsidRDefault="00B6148F" w:rsidP="00E62AEC">
            <w:pPr>
              <w:spacing w:before="40" w:after="20"/>
            </w:pPr>
            <w:r>
              <w:t>Ctrl</w:t>
            </w:r>
            <w:r w:rsidRPr="00B6148F">
              <w:t xml:space="preserve"> +</w:t>
            </w:r>
            <w:r w:rsidR="00AC7C49">
              <w:t xml:space="preserve"> Enter</w:t>
            </w:r>
          </w:p>
        </w:tc>
        <w:tc>
          <w:tcPr>
            <w:tcW w:w="3119" w:type="dxa"/>
            <w:shd w:val="clear" w:color="auto" w:fill="auto"/>
          </w:tcPr>
          <w:p w14:paraId="124334B3" w14:textId="77777777" w:rsidR="00B6148F" w:rsidRPr="00B6148F" w:rsidRDefault="00B6148F" w:rsidP="00E62AEC">
            <w:pPr>
              <w:spacing w:before="40" w:after="20"/>
            </w:pPr>
            <w:r w:rsidRPr="00B6148F">
              <w:t>Right-click the Chord</w:t>
            </w:r>
          </w:p>
        </w:tc>
      </w:tr>
      <w:tr w:rsidR="00B6148F" w:rsidRPr="00B6148F" w14:paraId="6DEEE475" w14:textId="77777777" w:rsidTr="00E62AEC">
        <w:tc>
          <w:tcPr>
            <w:tcW w:w="4077" w:type="dxa"/>
            <w:shd w:val="clear" w:color="auto" w:fill="auto"/>
          </w:tcPr>
          <w:p w14:paraId="1808D735" w14:textId="77777777" w:rsidR="00B6148F" w:rsidRPr="00B6148F" w:rsidRDefault="00B6148F" w:rsidP="00E62AEC">
            <w:pPr>
              <w:spacing w:before="40" w:after="20"/>
            </w:pPr>
            <w:r w:rsidRPr="00B6148F">
              <w:t>Open Chord Selector</w:t>
            </w:r>
          </w:p>
        </w:tc>
        <w:tc>
          <w:tcPr>
            <w:tcW w:w="3261" w:type="dxa"/>
            <w:shd w:val="clear" w:color="auto" w:fill="auto"/>
          </w:tcPr>
          <w:p w14:paraId="2634D682" w14:textId="77777777" w:rsidR="00B6148F" w:rsidRPr="00B6148F" w:rsidRDefault="00AC7C49" w:rsidP="00E62AEC">
            <w:pPr>
              <w:spacing w:before="40" w:after="20"/>
            </w:pPr>
            <w:r>
              <w:t>Enter</w:t>
            </w:r>
          </w:p>
        </w:tc>
        <w:tc>
          <w:tcPr>
            <w:tcW w:w="3119" w:type="dxa"/>
            <w:shd w:val="clear" w:color="auto" w:fill="auto"/>
          </w:tcPr>
          <w:p w14:paraId="5416134A" w14:textId="77777777" w:rsidR="00B6148F" w:rsidRPr="00B6148F" w:rsidRDefault="00B6148F" w:rsidP="00E62AEC">
            <w:pPr>
              <w:spacing w:before="40" w:after="20"/>
            </w:pPr>
            <w:r w:rsidRPr="00B6148F">
              <w:t>Double-click the Chord</w:t>
            </w:r>
          </w:p>
        </w:tc>
      </w:tr>
      <w:tr w:rsidR="00B6148F" w:rsidRPr="00B6148F" w14:paraId="0B8CEBEE" w14:textId="77777777" w:rsidTr="00E62AEC">
        <w:tc>
          <w:tcPr>
            <w:tcW w:w="4077" w:type="dxa"/>
            <w:shd w:val="clear" w:color="auto" w:fill="auto"/>
          </w:tcPr>
          <w:p w14:paraId="00BF4FE6" w14:textId="77777777" w:rsidR="00B6148F" w:rsidRPr="00B6148F" w:rsidRDefault="00B6148F" w:rsidP="00E62AEC">
            <w:pPr>
              <w:spacing w:before="40" w:after="20"/>
            </w:pPr>
            <w:r w:rsidRPr="00B6148F">
              <w:t>Move Chord(s) without grid</w:t>
            </w:r>
          </w:p>
        </w:tc>
        <w:tc>
          <w:tcPr>
            <w:tcW w:w="3261" w:type="dxa"/>
            <w:shd w:val="clear" w:color="auto" w:fill="auto"/>
          </w:tcPr>
          <w:p w14:paraId="4668D38A" w14:textId="77777777" w:rsidR="00B6148F" w:rsidRPr="00B6148F" w:rsidRDefault="00B6148F" w:rsidP="00E62AEC">
            <w:pPr>
              <w:spacing w:before="40" w:after="20"/>
            </w:pPr>
          </w:p>
        </w:tc>
        <w:tc>
          <w:tcPr>
            <w:tcW w:w="3119" w:type="dxa"/>
            <w:shd w:val="clear" w:color="auto" w:fill="auto"/>
          </w:tcPr>
          <w:p w14:paraId="3E883CAF" w14:textId="77777777" w:rsidR="00B6148F" w:rsidRPr="00B6148F" w:rsidRDefault="007A09A4" w:rsidP="00E62AEC">
            <w:pPr>
              <w:spacing w:before="40" w:after="20"/>
            </w:pPr>
            <w:r w:rsidRPr="00B6148F">
              <w:t>A</w:t>
            </w:r>
            <w:r>
              <w:t>lt</w:t>
            </w:r>
            <w:r w:rsidRPr="00B6148F">
              <w:t xml:space="preserve"> </w:t>
            </w:r>
            <w:r w:rsidR="00B6148F" w:rsidRPr="00B6148F">
              <w:t>+Drag</w:t>
            </w:r>
          </w:p>
        </w:tc>
      </w:tr>
      <w:tr w:rsidR="00B6148F" w:rsidRPr="00E62AEC" w14:paraId="2166D8DD" w14:textId="77777777" w:rsidTr="00E62AEC">
        <w:tc>
          <w:tcPr>
            <w:tcW w:w="4077" w:type="dxa"/>
            <w:shd w:val="clear" w:color="auto" w:fill="auto"/>
          </w:tcPr>
          <w:p w14:paraId="3843C195" w14:textId="77777777" w:rsidR="00B6148F" w:rsidRPr="00B6148F" w:rsidRDefault="00B6148F" w:rsidP="00E62AEC">
            <w:pPr>
              <w:spacing w:before="40" w:after="20"/>
            </w:pPr>
            <w:r w:rsidRPr="00B6148F">
              <w:t>Copy Chord(s)</w:t>
            </w:r>
          </w:p>
        </w:tc>
        <w:tc>
          <w:tcPr>
            <w:tcW w:w="3261" w:type="dxa"/>
            <w:shd w:val="clear" w:color="auto" w:fill="auto"/>
          </w:tcPr>
          <w:p w14:paraId="1A664CD8" w14:textId="77777777" w:rsidR="00B6148F" w:rsidRPr="00B6148F" w:rsidRDefault="00B6148F" w:rsidP="00E62AEC">
            <w:pPr>
              <w:spacing w:before="40" w:after="20"/>
            </w:pPr>
            <w:r>
              <w:t>Ctrl</w:t>
            </w:r>
            <w:r w:rsidRPr="00B6148F">
              <w:t xml:space="preserve"> +C/</w:t>
            </w:r>
            <w:proofErr w:type="spellStart"/>
            <w:r w:rsidR="00AC7C49">
              <w:t>Ctrl</w:t>
            </w:r>
            <w:r w:rsidRPr="00B6148F">
              <w:t>+V</w:t>
            </w:r>
            <w:proofErr w:type="spellEnd"/>
          </w:p>
        </w:tc>
        <w:tc>
          <w:tcPr>
            <w:tcW w:w="3119" w:type="dxa"/>
            <w:shd w:val="clear" w:color="auto" w:fill="auto"/>
          </w:tcPr>
          <w:p w14:paraId="619EBA88" w14:textId="77777777" w:rsidR="00B6148F" w:rsidRPr="00B6148F" w:rsidRDefault="007A09A4" w:rsidP="00E62AEC">
            <w:pPr>
              <w:spacing w:before="40" w:after="20"/>
            </w:pPr>
            <w:r w:rsidRPr="00B6148F">
              <w:t>C</w:t>
            </w:r>
            <w:r>
              <w:t>trl</w:t>
            </w:r>
            <w:r w:rsidRPr="00B6148F">
              <w:t xml:space="preserve"> </w:t>
            </w:r>
            <w:r w:rsidR="00B6148F" w:rsidRPr="00B6148F">
              <w:t>+Drag</w:t>
            </w:r>
          </w:p>
        </w:tc>
      </w:tr>
    </w:tbl>
    <w:p w14:paraId="019A4784" w14:textId="77777777" w:rsidR="00B6148F" w:rsidRDefault="00B6148F" w:rsidP="007B17C5">
      <w:pPr>
        <w:pStyle w:val="Heading3"/>
        <w:spacing w:before="120" w:after="40"/>
      </w:pPr>
      <w:bookmarkStart w:id="491" w:name="_Toc308106915"/>
      <w:r w:rsidRPr="00B6148F">
        <w:t>Chord Selector</w:t>
      </w:r>
      <w:bookmarkEnd w:id="491"/>
    </w:p>
    <w:tbl>
      <w:tblPr>
        <w:tblW w:w="104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3261"/>
        <w:gridCol w:w="3119"/>
      </w:tblGrid>
      <w:tr w:rsidR="00B6148F" w:rsidRPr="00E62AEC" w14:paraId="1FB7FB04" w14:textId="77777777" w:rsidTr="005E286A">
        <w:tc>
          <w:tcPr>
            <w:tcW w:w="4077" w:type="dxa"/>
            <w:shd w:val="clear" w:color="auto" w:fill="auto"/>
          </w:tcPr>
          <w:p w14:paraId="16B65365" w14:textId="77777777" w:rsidR="00B6148F" w:rsidRPr="00E62AEC" w:rsidRDefault="00B6148F" w:rsidP="00E62AEC">
            <w:pPr>
              <w:spacing w:before="40" w:after="20"/>
              <w:rPr>
                <w:b/>
              </w:rPr>
            </w:pPr>
            <w:r w:rsidRPr="00E62AEC">
              <w:rPr>
                <w:b/>
              </w:rPr>
              <w:t>Command</w:t>
            </w:r>
          </w:p>
        </w:tc>
        <w:tc>
          <w:tcPr>
            <w:tcW w:w="3261" w:type="dxa"/>
            <w:shd w:val="clear" w:color="auto" w:fill="auto"/>
          </w:tcPr>
          <w:p w14:paraId="6BAA0542" w14:textId="77777777" w:rsidR="00B6148F" w:rsidRPr="00E62AEC" w:rsidRDefault="00B6148F" w:rsidP="00E62AEC">
            <w:pPr>
              <w:spacing w:before="40" w:after="20"/>
              <w:rPr>
                <w:b/>
              </w:rPr>
            </w:pPr>
            <w:r w:rsidRPr="00E62AEC">
              <w:rPr>
                <w:b/>
              </w:rPr>
              <w:t>Shortcut</w:t>
            </w:r>
          </w:p>
        </w:tc>
        <w:tc>
          <w:tcPr>
            <w:tcW w:w="3119" w:type="dxa"/>
            <w:shd w:val="clear" w:color="auto" w:fill="auto"/>
          </w:tcPr>
          <w:p w14:paraId="7498A9D3" w14:textId="77777777" w:rsidR="00B6148F" w:rsidRPr="00E62AEC" w:rsidRDefault="00B6148F" w:rsidP="00E62AEC">
            <w:pPr>
              <w:spacing w:before="40" w:after="20"/>
              <w:rPr>
                <w:b/>
              </w:rPr>
            </w:pPr>
            <w:r w:rsidRPr="00E62AEC">
              <w:rPr>
                <w:b/>
              </w:rPr>
              <w:t>Mouse</w:t>
            </w:r>
          </w:p>
        </w:tc>
      </w:tr>
      <w:tr w:rsidR="00B6148F" w:rsidRPr="00B6148F" w14:paraId="75259C39" w14:textId="77777777" w:rsidTr="005E286A">
        <w:tc>
          <w:tcPr>
            <w:tcW w:w="4077" w:type="dxa"/>
            <w:shd w:val="clear" w:color="auto" w:fill="auto"/>
          </w:tcPr>
          <w:p w14:paraId="70258990" w14:textId="77777777" w:rsidR="00B6148F" w:rsidRPr="00B6148F" w:rsidRDefault="00B6148F" w:rsidP="00E62AEC">
            <w:pPr>
              <w:spacing w:before="40" w:after="20"/>
            </w:pPr>
            <w:r w:rsidRPr="00B6148F">
              <w:t>Select major chord</w:t>
            </w:r>
          </w:p>
        </w:tc>
        <w:tc>
          <w:tcPr>
            <w:tcW w:w="3261" w:type="dxa"/>
            <w:shd w:val="clear" w:color="auto" w:fill="auto"/>
          </w:tcPr>
          <w:p w14:paraId="6B1B5398" w14:textId="77777777" w:rsidR="00B6148F" w:rsidRPr="00B6148F" w:rsidRDefault="00B6148F" w:rsidP="00E62AEC">
            <w:pPr>
              <w:spacing w:before="40" w:after="20"/>
            </w:pPr>
            <w:r w:rsidRPr="00B6148F">
              <w:t>C/D/E/F/G/A/B</w:t>
            </w:r>
          </w:p>
        </w:tc>
        <w:tc>
          <w:tcPr>
            <w:tcW w:w="3119" w:type="dxa"/>
            <w:shd w:val="clear" w:color="auto" w:fill="auto"/>
          </w:tcPr>
          <w:p w14:paraId="1262D8D8" w14:textId="77777777" w:rsidR="00B6148F" w:rsidRPr="00B6148F" w:rsidRDefault="00B6148F" w:rsidP="00E62AEC">
            <w:pPr>
              <w:spacing w:before="40" w:after="20"/>
            </w:pPr>
          </w:p>
        </w:tc>
      </w:tr>
      <w:tr w:rsidR="00B6148F" w:rsidRPr="00B6148F" w14:paraId="73946515" w14:textId="77777777" w:rsidTr="005E286A">
        <w:tc>
          <w:tcPr>
            <w:tcW w:w="4077" w:type="dxa"/>
            <w:shd w:val="clear" w:color="auto" w:fill="auto"/>
          </w:tcPr>
          <w:p w14:paraId="3EE73B08" w14:textId="77777777" w:rsidR="00B6148F" w:rsidRPr="00B6148F" w:rsidRDefault="00B6148F" w:rsidP="00E62AEC">
            <w:pPr>
              <w:spacing w:before="40" w:after="20"/>
            </w:pPr>
            <w:r w:rsidRPr="00B6148F">
              <w:t>Select minor chord</w:t>
            </w:r>
          </w:p>
        </w:tc>
        <w:tc>
          <w:tcPr>
            <w:tcW w:w="3261" w:type="dxa"/>
            <w:shd w:val="clear" w:color="auto" w:fill="auto"/>
          </w:tcPr>
          <w:p w14:paraId="47D0735A" w14:textId="77777777" w:rsidR="00B6148F" w:rsidRPr="00B6148F" w:rsidRDefault="00B6148F" w:rsidP="00E62AEC">
            <w:pPr>
              <w:spacing w:before="40" w:after="20"/>
            </w:pPr>
            <w:r w:rsidRPr="00B6148F">
              <w:t>M+C/D/E/F/G/A/B</w:t>
            </w:r>
          </w:p>
        </w:tc>
        <w:tc>
          <w:tcPr>
            <w:tcW w:w="3119" w:type="dxa"/>
            <w:shd w:val="clear" w:color="auto" w:fill="auto"/>
          </w:tcPr>
          <w:p w14:paraId="22E62E8C" w14:textId="77777777" w:rsidR="00B6148F" w:rsidRPr="00B6148F" w:rsidRDefault="00B6148F" w:rsidP="00E62AEC">
            <w:pPr>
              <w:spacing w:before="40" w:after="20"/>
            </w:pPr>
          </w:p>
        </w:tc>
      </w:tr>
      <w:tr w:rsidR="00B6148F" w:rsidRPr="00B6148F" w14:paraId="38E13CC0" w14:textId="77777777" w:rsidTr="005E286A">
        <w:tc>
          <w:tcPr>
            <w:tcW w:w="4077" w:type="dxa"/>
            <w:shd w:val="clear" w:color="auto" w:fill="auto"/>
          </w:tcPr>
          <w:p w14:paraId="1EF6C7A0" w14:textId="77777777" w:rsidR="00B6148F" w:rsidRPr="00B6148F" w:rsidRDefault="00B6148F" w:rsidP="00E62AEC">
            <w:pPr>
              <w:spacing w:before="40" w:after="20"/>
            </w:pPr>
            <w:r w:rsidRPr="00B6148F">
              <w:t>Select ‘#’ chord</w:t>
            </w:r>
          </w:p>
        </w:tc>
        <w:tc>
          <w:tcPr>
            <w:tcW w:w="3261" w:type="dxa"/>
            <w:shd w:val="clear" w:color="auto" w:fill="auto"/>
          </w:tcPr>
          <w:p w14:paraId="7C54F54D" w14:textId="77777777" w:rsidR="00B6148F" w:rsidRPr="00B6148F" w:rsidRDefault="00B6148F" w:rsidP="00E62AEC">
            <w:pPr>
              <w:spacing w:before="40" w:after="20"/>
            </w:pPr>
            <w:r>
              <w:t>Shift</w:t>
            </w:r>
            <w:r w:rsidRPr="00B6148F">
              <w:t xml:space="preserve"> +C/D/F/G/A</w:t>
            </w:r>
          </w:p>
        </w:tc>
        <w:tc>
          <w:tcPr>
            <w:tcW w:w="3119" w:type="dxa"/>
            <w:shd w:val="clear" w:color="auto" w:fill="auto"/>
          </w:tcPr>
          <w:p w14:paraId="6253834E" w14:textId="77777777" w:rsidR="00B6148F" w:rsidRPr="00B6148F" w:rsidRDefault="00B6148F" w:rsidP="00E62AEC">
            <w:pPr>
              <w:spacing w:before="40" w:after="20"/>
            </w:pPr>
          </w:p>
        </w:tc>
      </w:tr>
      <w:tr w:rsidR="00B6148F" w:rsidRPr="00B6148F" w14:paraId="1FCF173B" w14:textId="77777777" w:rsidTr="005E286A">
        <w:tc>
          <w:tcPr>
            <w:tcW w:w="4077" w:type="dxa"/>
            <w:shd w:val="clear" w:color="auto" w:fill="auto"/>
          </w:tcPr>
          <w:p w14:paraId="33E45D6E" w14:textId="77777777" w:rsidR="00B6148F" w:rsidRPr="00B6148F" w:rsidRDefault="00B6148F" w:rsidP="00E62AEC">
            <w:pPr>
              <w:spacing w:before="40" w:after="20"/>
            </w:pPr>
            <w:r w:rsidRPr="00B6148F">
              <w:t>Select ‘b’ chord</w:t>
            </w:r>
          </w:p>
        </w:tc>
        <w:tc>
          <w:tcPr>
            <w:tcW w:w="3261" w:type="dxa"/>
            <w:shd w:val="clear" w:color="auto" w:fill="auto"/>
          </w:tcPr>
          <w:p w14:paraId="5AE109F8" w14:textId="77777777" w:rsidR="00B6148F" w:rsidRPr="00B6148F" w:rsidRDefault="00B6148F" w:rsidP="00E62AEC">
            <w:pPr>
              <w:spacing w:before="40" w:after="20"/>
            </w:pPr>
            <w:r>
              <w:t>Ctrl</w:t>
            </w:r>
            <w:r w:rsidRPr="00B6148F">
              <w:t xml:space="preserve"> +D/E/G/A/B</w:t>
            </w:r>
          </w:p>
        </w:tc>
        <w:tc>
          <w:tcPr>
            <w:tcW w:w="3119" w:type="dxa"/>
            <w:shd w:val="clear" w:color="auto" w:fill="auto"/>
          </w:tcPr>
          <w:p w14:paraId="0648541A" w14:textId="77777777" w:rsidR="00B6148F" w:rsidRPr="00B6148F" w:rsidRDefault="00B6148F" w:rsidP="00E62AEC">
            <w:pPr>
              <w:spacing w:before="40" w:after="20"/>
            </w:pPr>
          </w:p>
        </w:tc>
      </w:tr>
      <w:tr w:rsidR="00B6148F" w:rsidRPr="00B6148F" w14:paraId="28CDEF54" w14:textId="77777777" w:rsidTr="005E286A">
        <w:tc>
          <w:tcPr>
            <w:tcW w:w="4077" w:type="dxa"/>
            <w:shd w:val="clear" w:color="auto" w:fill="auto"/>
          </w:tcPr>
          <w:p w14:paraId="66BAE53C" w14:textId="77777777" w:rsidR="00B6148F" w:rsidRPr="00B6148F" w:rsidRDefault="00B6148F" w:rsidP="00E62AEC">
            <w:pPr>
              <w:spacing w:before="40" w:after="20"/>
            </w:pPr>
            <w:r w:rsidRPr="00B6148F">
              <w:t>Navigate through the circle</w:t>
            </w:r>
          </w:p>
        </w:tc>
        <w:tc>
          <w:tcPr>
            <w:tcW w:w="3261" w:type="dxa"/>
            <w:shd w:val="clear" w:color="auto" w:fill="auto"/>
          </w:tcPr>
          <w:p w14:paraId="2AF90E7B" w14:textId="77777777" w:rsidR="00B6148F" w:rsidRPr="00B6148F" w:rsidRDefault="00B6148F" w:rsidP="00E62AEC">
            <w:pPr>
              <w:spacing w:before="40" w:after="20"/>
            </w:pPr>
            <w:r w:rsidRPr="00B6148F">
              <w:t>A</w:t>
            </w:r>
            <w:r w:rsidR="007A09A4">
              <w:t>rrow keys</w:t>
            </w:r>
          </w:p>
        </w:tc>
        <w:tc>
          <w:tcPr>
            <w:tcW w:w="3119" w:type="dxa"/>
            <w:shd w:val="clear" w:color="auto" w:fill="auto"/>
          </w:tcPr>
          <w:p w14:paraId="2FAD5CCD" w14:textId="77777777" w:rsidR="00B6148F" w:rsidRPr="00B6148F" w:rsidRDefault="00B6148F" w:rsidP="00E62AEC">
            <w:pPr>
              <w:spacing w:before="40" w:after="20"/>
            </w:pPr>
          </w:p>
        </w:tc>
      </w:tr>
      <w:tr w:rsidR="00B6148F" w:rsidRPr="00B6148F" w14:paraId="162DBC16" w14:textId="77777777" w:rsidTr="005E286A">
        <w:tc>
          <w:tcPr>
            <w:tcW w:w="4077" w:type="dxa"/>
            <w:shd w:val="clear" w:color="auto" w:fill="auto"/>
          </w:tcPr>
          <w:p w14:paraId="7F632E99" w14:textId="77777777" w:rsidR="00B6148F" w:rsidRPr="00B6148F" w:rsidRDefault="00B6148F" w:rsidP="00E62AEC">
            <w:pPr>
              <w:spacing w:before="40" w:after="20"/>
            </w:pPr>
            <w:r w:rsidRPr="00B6148F">
              <w:t>Insert chord</w:t>
            </w:r>
          </w:p>
        </w:tc>
        <w:tc>
          <w:tcPr>
            <w:tcW w:w="3261" w:type="dxa"/>
            <w:shd w:val="clear" w:color="auto" w:fill="auto"/>
          </w:tcPr>
          <w:p w14:paraId="1AFF8F8E" w14:textId="77777777" w:rsidR="00B6148F" w:rsidRPr="00B6148F" w:rsidRDefault="00AC7C49" w:rsidP="00E62AEC">
            <w:pPr>
              <w:spacing w:before="40" w:after="20"/>
            </w:pPr>
            <w:r>
              <w:t>Enter</w:t>
            </w:r>
          </w:p>
        </w:tc>
        <w:tc>
          <w:tcPr>
            <w:tcW w:w="3119" w:type="dxa"/>
            <w:shd w:val="clear" w:color="auto" w:fill="auto"/>
          </w:tcPr>
          <w:p w14:paraId="59330AAF" w14:textId="77777777" w:rsidR="00B6148F" w:rsidRPr="00B6148F" w:rsidRDefault="00B6148F" w:rsidP="00E62AEC">
            <w:pPr>
              <w:spacing w:before="40" w:after="20"/>
            </w:pPr>
            <w:r w:rsidRPr="00B6148F">
              <w:t>Click outside the circle</w:t>
            </w:r>
          </w:p>
        </w:tc>
      </w:tr>
      <w:tr w:rsidR="00B6148F" w:rsidRPr="00B6148F" w14:paraId="3FD3AFD2" w14:textId="77777777" w:rsidTr="005E286A">
        <w:tc>
          <w:tcPr>
            <w:tcW w:w="4077" w:type="dxa"/>
            <w:shd w:val="clear" w:color="auto" w:fill="auto"/>
          </w:tcPr>
          <w:p w14:paraId="739549AB" w14:textId="77777777" w:rsidR="00B6148F" w:rsidRPr="00B6148F" w:rsidRDefault="00B6148F" w:rsidP="00E62AEC">
            <w:pPr>
              <w:spacing w:before="40" w:after="20"/>
            </w:pPr>
            <w:r w:rsidRPr="00B6148F">
              <w:t>Cancel chord edits</w:t>
            </w:r>
          </w:p>
        </w:tc>
        <w:tc>
          <w:tcPr>
            <w:tcW w:w="3261" w:type="dxa"/>
            <w:shd w:val="clear" w:color="auto" w:fill="auto"/>
          </w:tcPr>
          <w:p w14:paraId="41380F5F" w14:textId="77777777" w:rsidR="00B6148F" w:rsidRPr="00B6148F" w:rsidRDefault="00AC7C49" w:rsidP="00E62AEC">
            <w:pPr>
              <w:spacing w:before="40" w:after="20"/>
            </w:pPr>
            <w:r>
              <w:t>Esc</w:t>
            </w:r>
          </w:p>
        </w:tc>
        <w:tc>
          <w:tcPr>
            <w:tcW w:w="3119" w:type="dxa"/>
            <w:shd w:val="clear" w:color="auto" w:fill="auto"/>
          </w:tcPr>
          <w:p w14:paraId="1EB278DE" w14:textId="77777777" w:rsidR="00B6148F" w:rsidRPr="00B6148F" w:rsidRDefault="00B6148F" w:rsidP="00E62AEC">
            <w:pPr>
              <w:spacing w:before="40" w:after="20"/>
            </w:pPr>
          </w:p>
        </w:tc>
      </w:tr>
      <w:tr w:rsidR="00B6148F" w:rsidRPr="00B6148F" w14:paraId="62CDB5E9" w14:textId="77777777" w:rsidTr="005E286A">
        <w:tc>
          <w:tcPr>
            <w:tcW w:w="4077" w:type="dxa"/>
            <w:shd w:val="clear" w:color="auto" w:fill="auto"/>
          </w:tcPr>
          <w:p w14:paraId="370CD698" w14:textId="77777777" w:rsidR="00B6148F" w:rsidRPr="00B6148F" w:rsidRDefault="00B6148F" w:rsidP="00E62AEC">
            <w:pPr>
              <w:spacing w:before="40" w:after="20"/>
            </w:pPr>
            <w:r w:rsidRPr="00B6148F">
              <w:lastRenderedPageBreak/>
              <w:t>Transpose chord</w:t>
            </w:r>
          </w:p>
        </w:tc>
        <w:tc>
          <w:tcPr>
            <w:tcW w:w="3261" w:type="dxa"/>
            <w:shd w:val="clear" w:color="auto" w:fill="auto"/>
          </w:tcPr>
          <w:p w14:paraId="02914DC1" w14:textId="77777777" w:rsidR="00B6148F" w:rsidRPr="00B6148F" w:rsidRDefault="00B6148F" w:rsidP="00E62AEC">
            <w:pPr>
              <w:spacing w:before="40" w:after="20"/>
            </w:pPr>
            <w:r w:rsidRPr="00B6148F">
              <w:t>+/-</w:t>
            </w:r>
          </w:p>
        </w:tc>
        <w:tc>
          <w:tcPr>
            <w:tcW w:w="3119" w:type="dxa"/>
            <w:shd w:val="clear" w:color="auto" w:fill="auto"/>
          </w:tcPr>
          <w:p w14:paraId="1B6091FF" w14:textId="77777777" w:rsidR="00B6148F" w:rsidRPr="00B6148F" w:rsidRDefault="00B6148F" w:rsidP="00E62AEC">
            <w:pPr>
              <w:spacing w:before="40" w:after="20"/>
            </w:pPr>
          </w:p>
        </w:tc>
      </w:tr>
      <w:tr w:rsidR="00B6148F" w:rsidRPr="00B6148F" w14:paraId="44D74B48" w14:textId="77777777" w:rsidTr="005E286A">
        <w:tc>
          <w:tcPr>
            <w:tcW w:w="4077" w:type="dxa"/>
            <w:shd w:val="clear" w:color="auto" w:fill="auto"/>
          </w:tcPr>
          <w:p w14:paraId="08C88710" w14:textId="77777777" w:rsidR="00B6148F" w:rsidRPr="00B6148F" w:rsidRDefault="00B6148F" w:rsidP="00E62AEC">
            <w:pPr>
              <w:spacing w:before="40" w:after="20"/>
            </w:pPr>
            <w:r w:rsidRPr="00B6148F">
              <w:t>Change chord position</w:t>
            </w:r>
          </w:p>
        </w:tc>
        <w:tc>
          <w:tcPr>
            <w:tcW w:w="3261" w:type="dxa"/>
            <w:shd w:val="clear" w:color="auto" w:fill="auto"/>
          </w:tcPr>
          <w:p w14:paraId="0FF21502" w14:textId="77777777" w:rsidR="00B6148F" w:rsidRPr="00B6148F" w:rsidRDefault="00B6148F" w:rsidP="00E62AEC">
            <w:pPr>
              <w:spacing w:before="40" w:after="20"/>
            </w:pPr>
            <w:proofErr w:type="spellStart"/>
            <w:r>
              <w:t>Ctrl</w:t>
            </w:r>
            <w:r w:rsidRPr="00B6148F">
              <w:t>+</w:t>
            </w:r>
            <w:r>
              <w:t>Plus</w:t>
            </w:r>
            <w:proofErr w:type="spellEnd"/>
            <w:r w:rsidRPr="00B6148F">
              <w:t xml:space="preserve"> (+)/</w:t>
            </w:r>
            <w:r>
              <w:t>Minus</w:t>
            </w:r>
            <w:r w:rsidRPr="00B6148F">
              <w:t xml:space="preserve"> (-)</w:t>
            </w:r>
          </w:p>
        </w:tc>
        <w:tc>
          <w:tcPr>
            <w:tcW w:w="3119" w:type="dxa"/>
            <w:shd w:val="clear" w:color="auto" w:fill="auto"/>
          </w:tcPr>
          <w:p w14:paraId="551C96F0" w14:textId="77777777" w:rsidR="00B6148F" w:rsidRPr="00B6148F" w:rsidRDefault="00B6148F" w:rsidP="00E62AEC">
            <w:pPr>
              <w:spacing w:before="40" w:after="20"/>
            </w:pPr>
          </w:p>
        </w:tc>
      </w:tr>
      <w:tr w:rsidR="00B6148F" w:rsidRPr="00B6148F" w14:paraId="35DD93F7" w14:textId="77777777" w:rsidTr="005E286A">
        <w:tc>
          <w:tcPr>
            <w:tcW w:w="4077" w:type="dxa"/>
            <w:shd w:val="clear" w:color="auto" w:fill="auto"/>
          </w:tcPr>
          <w:p w14:paraId="126FD7AF" w14:textId="77777777" w:rsidR="00B6148F" w:rsidRPr="00B6148F" w:rsidRDefault="00B6148F" w:rsidP="00E62AEC">
            <w:pPr>
              <w:spacing w:before="40" w:after="20"/>
            </w:pPr>
            <w:r w:rsidRPr="00B6148F">
              <w:t>Enharmonic shift (#/b)</w:t>
            </w:r>
          </w:p>
        </w:tc>
        <w:tc>
          <w:tcPr>
            <w:tcW w:w="3261" w:type="dxa"/>
            <w:shd w:val="clear" w:color="auto" w:fill="auto"/>
          </w:tcPr>
          <w:p w14:paraId="67B215D6" w14:textId="77777777" w:rsidR="00B6148F" w:rsidRPr="00B6148F" w:rsidRDefault="00B6148F" w:rsidP="00E62AEC">
            <w:pPr>
              <w:spacing w:before="40" w:after="20"/>
            </w:pPr>
            <w:r w:rsidRPr="00B6148F">
              <w:t>*</w:t>
            </w:r>
          </w:p>
        </w:tc>
        <w:tc>
          <w:tcPr>
            <w:tcW w:w="3119" w:type="dxa"/>
            <w:shd w:val="clear" w:color="auto" w:fill="auto"/>
          </w:tcPr>
          <w:p w14:paraId="35FC9499" w14:textId="77777777" w:rsidR="00B6148F" w:rsidRPr="00B6148F" w:rsidRDefault="00B6148F" w:rsidP="00E62AEC">
            <w:pPr>
              <w:spacing w:before="40" w:after="20"/>
            </w:pPr>
          </w:p>
        </w:tc>
      </w:tr>
      <w:tr w:rsidR="00B6148F" w:rsidRPr="00E1728B" w14:paraId="746B7E15" w14:textId="77777777" w:rsidTr="005E286A">
        <w:tc>
          <w:tcPr>
            <w:tcW w:w="4077" w:type="dxa"/>
            <w:shd w:val="clear" w:color="auto" w:fill="auto"/>
          </w:tcPr>
          <w:p w14:paraId="1082312B" w14:textId="77777777" w:rsidR="00B6148F" w:rsidRPr="00B6148F" w:rsidRDefault="00B6148F" w:rsidP="00E62AEC">
            <w:pPr>
              <w:spacing w:before="40" w:after="20"/>
            </w:pPr>
            <w:r w:rsidRPr="00B6148F">
              <w:t xml:space="preserve">Change Key </w:t>
            </w:r>
            <w:proofErr w:type="spellStart"/>
            <w:r w:rsidRPr="00B6148F">
              <w:t>Center</w:t>
            </w:r>
            <w:proofErr w:type="spellEnd"/>
          </w:p>
        </w:tc>
        <w:tc>
          <w:tcPr>
            <w:tcW w:w="3261" w:type="dxa"/>
            <w:shd w:val="clear" w:color="auto" w:fill="auto"/>
          </w:tcPr>
          <w:p w14:paraId="6DA4E834" w14:textId="77777777" w:rsidR="00B6148F" w:rsidRPr="00B6148F" w:rsidRDefault="00B6148F" w:rsidP="00E62AEC">
            <w:pPr>
              <w:spacing w:before="40" w:after="20"/>
            </w:pPr>
          </w:p>
        </w:tc>
        <w:tc>
          <w:tcPr>
            <w:tcW w:w="3119" w:type="dxa"/>
            <w:shd w:val="clear" w:color="auto" w:fill="auto"/>
          </w:tcPr>
          <w:p w14:paraId="6A6D0BD3" w14:textId="77777777" w:rsidR="00B6148F" w:rsidRPr="00E1728B" w:rsidRDefault="00B6148F" w:rsidP="00E62AEC">
            <w:pPr>
              <w:spacing w:before="40" w:after="20"/>
            </w:pPr>
            <w:r w:rsidRPr="00B6148F">
              <w:t>Right-click Chord name</w:t>
            </w:r>
          </w:p>
        </w:tc>
      </w:tr>
    </w:tbl>
    <w:p w14:paraId="5AD0E310" w14:textId="77777777" w:rsidR="00513E01" w:rsidRPr="00B6148F" w:rsidRDefault="00513E01" w:rsidP="00B6148F">
      <w:pPr>
        <w:spacing w:before="120"/>
        <w:rPr>
          <w:i/>
        </w:rPr>
      </w:pPr>
      <w:r w:rsidRPr="00B6148F">
        <w:rPr>
          <w:i/>
        </w:rPr>
        <w:t xml:space="preserve">Note, Mac users should </w:t>
      </w:r>
      <w:r w:rsidR="00B6148F" w:rsidRPr="00B6148F">
        <w:rPr>
          <w:i/>
        </w:rPr>
        <w:t>use CMD key instead of CTRL key</w:t>
      </w:r>
    </w:p>
    <w:p w14:paraId="1AA3CB56" w14:textId="77777777" w:rsidR="000E1C1A" w:rsidRPr="00E1728B" w:rsidRDefault="000E1C1A" w:rsidP="0022255E">
      <w:pPr>
        <w:pStyle w:val="Heading1"/>
      </w:pPr>
      <w:bookmarkStart w:id="492" w:name="_Toc417057486"/>
      <w:bookmarkStart w:id="493" w:name="_Toc307260073"/>
      <w:bookmarkStart w:id="494" w:name="_Toc307260279"/>
      <w:bookmarkStart w:id="495" w:name="_Toc308106916"/>
      <w:bookmarkStart w:id="496" w:name="_Toc62863277"/>
      <w:bookmarkStart w:id="497" w:name="_Toc62896045"/>
      <w:bookmarkStart w:id="498" w:name="_Toc108456275"/>
      <w:r w:rsidRPr="00B14F6B">
        <w:lastRenderedPageBreak/>
        <w:t>Humanize</w:t>
      </w:r>
      <w:bookmarkEnd w:id="492"/>
      <w:bookmarkEnd w:id="493"/>
      <w:bookmarkEnd w:id="494"/>
      <w:bookmarkEnd w:id="495"/>
      <w:bookmarkEnd w:id="496"/>
      <w:bookmarkEnd w:id="497"/>
      <w:bookmarkEnd w:id="498"/>
    </w:p>
    <w:p w14:paraId="18BC52A6" w14:textId="77777777" w:rsidR="000E1C1A" w:rsidRPr="00E1728B" w:rsidRDefault="000E1C1A" w:rsidP="000E1C1A">
      <w:r w:rsidRPr="00E1728B">
        <w:t>You can easily add more realism to the performance (both live played or step-recorded</w:t>
      </w:r>
      <w:r w:rsidR="00C36ABB">
        <w:t>, or automatic</w:t>
      </w:r>
      <w:r w:rsidRPr="00E1728B">
        <w:t xml:space="preserve">) using </w:t>
      </w:r>
      <w:r w:rsidR="00E1407A">
        <w:t>RealEight</w:t>
      </w:r>
      <w:r w:rsidRPr="00E1728B">
        <w:t xml:space="preserve"> advanced Humanize option.</w:t>
      </w:r>
    </w:p>
    <w:p w14:paraId="0BBB6AD2" w14:textId="7D986151" w:rsidR="000E1C1A" w:rsidRDefault="006625E6" w:rsidP="000E1C1A">
      <w:pPr>
        <w:jc w:val="center"/>
      </w:pPr>
      <w:r>
        <w:rPr>
          <w:noProof/>
        </w:rPr>
        <w:drawing>
          <wp:inline distT="0" distB="0" distL="0" distR="0" wp14:anchorId="01031272" wp14:editId="0A65C738">
            <wp:extent cx="6115050" cy="3667125"/>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6115050" cy="3667125"/>
                    </a:xfrm>
                    <a:prstGeom prst="rect">
                      <a:avLst/>
                    </a:prstGeom>
                    <a:noFill/>
                    <a:ln>
                      <a:noFill/>
                    </a:ln>
                  </pic:spPr>
                </pic:pic>
              </a:graphicData>
            </a:graphic>
          </wp:inline>
        </w:drawing>
      </w:r>
    </w:p>
    <w:p w14:paraId="2FFDBCD4" w14:textId="77777777" w:rsidR="000E1C1A" w:rsidRPr="00E1728B" w:rsidRDefault="000E1C1A" w:rsidP="0018732E">
      <w:pPr>
        <w:pStyle w:val="a"/>
      </w:pPr>
      <w:r w:rsidRPr="0022255E">
        <w:t>Humanize panel</w:t>
      </w:r>
    </w:p>
    <w:p w14:paraId="3441CFE2" w14:textId="77777777" w:rsidR="000E1C1A" w:rsidRPr="00E1728B" w:rsidRDefault="000E1C1A" w:rsidP="000E1C1A">
      <w:r w:rsidRPr="00E1728B">
        <w:t xml:space="preserve">Click </w:t>
      </w:r>
      <w:r w:rsidR="0097670C">
        <w:t>the</w:t>
      </w:r>
      <w:r w:rsidRPr="00E1728B">
        <w:t xml:space="preserve"> Humanize button in the lower right corner of </w:t>
      </w:r>
      <w:r w:rsidR="00E1407A">
        <w:t>RealEight</w:t>
      </w:r>
      <w:r w:rsidRPr="00E1728B">
        <w:t xml:space="preserve"> window to open the Humanize panel. Activate the option by clicking on LED in the upper left corner (the LED is duplicated at the left of Humanize button, so you can switch it on/off even when Humanize panel is closed).</w:t>
      </w:r>
    </w:p>
    <w:p w14:paraId="5BD0D3C9" w14:textId="77777777" w:rsidR="000E1C1A" w:rsidRPr="00E1728B" w:rsidRDefault="000E1C1A" w:rsidP="000E1C1A">
      <w:r w:rsidRPr="00E1728B">
        <w:t>Humanize Panel has 9 parameters grouped under functional headings: Sound, Timing, Velocity, and Pitch. Each parameter has individual switch LED and two sliders. The upper slider controls the maximum range of parameter being applied (steps, milliseconds, velocity, cents), while the lower one controls the sensitivity of randomization in percentage (at 100% all playing notes will be affected).</w:t>
      </w:r>
    </w:p>
    <w:p w14:paraId="7559B92E" w14:textId="77777777" w:rsidR="000E1C1A" w:rsidRDefault="000E1C1A" w:rsidP="007A09A4">
      <w:pPr>
        <w:pStyle w:val="Heading2"/>
      </w:pPr>
      <w:bookmarkStart w:id="499" w:name="_Toc417057487"/>
      <w:bookmarkStart w:id="500" w:name="_Toc307260074"/>
      <w:bookmarkStart w:id="501" w:name="_Toc307260280"/>
      <w:bookmarkStart w:id="502" w:name="_Toc308106917"/>
      <w:bookmarkStart w:id="503" w:name="_Toc62863278"/>
      <w:bookmarkStart w:id="504" w:name="_Toc62896046"/>
      <w:bookmarkStart w:id="505" w:name="_Toc108456276"/>
      <w:r>
        <w:t>Sound</w:t>
      </w:r>
      <w:bookmarkEnd w:id="499"/>
      <w:bookmarkEnd w:id="500"/>
      <w:bookmarkEnd w:id="501"/>
      <w:bookmarkEnd w:id="502"/>
      <w:bookmarkEnd w:id="503"/>
      <w:bookmarkEnd w:id="504"/>
      <w:bookmarkEnd w:id="505"/>
      <w:r>
        <w:t xml:space="preserve"> </w:t>
      </w:r>
    </w:p>
    <w:p w14:paraId="0E2220E3" w14:textId="77777777" w:rsidR="000E1C1A" w:rsidRPr="00E1728B" w:rsidRDefault="000E1C1A" w:rsidP="000E1C1A">
      <w:pPr>
        <w:rPr>
          <w:b/>
        </w:rPr>
      </w:pPr>
      <w:r w:rsidRPr="00E1728B">
        <w:rPr>
          <w:b/>
        </w:rPr>
        <w:t xml:space="preserve">Pick Position - </w:t>
      </w:r>
      <w:r w:rsidRPr="00E1728B">
        <w:t>randomly changes Pick Position parameter value.</w:t>
      </w:r>
    </w:p>
    <w:p w14:paraId="4E544BA7" w14:textId="77777777" w:rsidR="000E1C1A" w:rsidRPr="00E1728B" w:rsidRDefault="000E1C1A" w:rsidP="00DB7475">
      <w:pPr>
        <w:numPr>
          <w:ilvl w:val="0"/>
          <w:numId w:val="21"/>
        </w:numPr>
      </w:pPr>
      <w:r w:rsidRPr="00E1728B">
        <w:t xml:space="preserve">Set maximum range with the ‘steps’ slider. </w:t>
      </w:r>
    </w:p>
    <w:p w14:paraId="12E71F6F" w14:textId="77777777" w:rsidR="000E1C1A" w:rsidRPr="00E1728B" w:rsidRDefault="000E1C1A" w:rsidP="000E1C1A">
      <w:r w:rsidRPr="00E1728B">
        <w:rPr>
          <w:b/>
        </w:rPr>
        <w:t>Resonance</w:t>
      </w:r>
      <w:r w:rsidRPr="00E1728B">
        <w:t xml:space="preserve"> - randomly triggers open string adjacent to the current played (works for 5 upper strings). This simulates the effect of a guitarist accidentally striking or resonating strings.</w:t>
      </w:r>
    </w:p>
    <w:p w14:paraId="47ADB007" w14:textId="77777777" w:rsidR="00FA52B8" w:rsidRPr="00C3467B" w:rsidRDefault="00FA52B8" w:rsidP="00DB7475">
      <w:pPr>
        <w:numPr>
          <w:ilvl w:val="0"/>
          <w:numId w:val="20"/>
        </w:numPr>
        <w:spacing w:after="0" w:line="240" w:lineRule="auto"/>
      </w:pPr>
      <w:r w:rsidRPr="00C3467B">
        <w:lastRenderedPageBreak/>
        <w:t>Click on Harm or Pinch name to select Harmonics or Pinch Harmonics sound</w:t>
      </w:r>
      <w:r>
        <w:t xml:space="preserve"> for resonance</w:t>
      </w:r>
      <w:r w:rsidRPr="00C3467B">
        <w:t>.</w:t>
      </w:r>
    </w:p>
    <w:p w14:paraId="6D46DA0D" w14:textId="77777777" w:rsidR="000E1C1A" w:rsidRPr="00E1728B" w:rsidRDefault="000E1C1A" w:rsidP="00DB7475">
      <w:pPr>
        <w:numPr>
          <w:ilvl w:val="0"/>
          <w:numId w:val="20"/>
        </w:numPr>
      </w:pPr>
      <w:r w:rsidRPr="00E1728B">
        <w:t xml:space="preserve">Reduce the volume of resonance sound with ‘velo-’ slider. </w:t>
      </w:r>
    </w:p>
    <w:p w14:paraId="522818F0" w14:textId="77777777" w:rsidR="000E1C1A" w:rsidRPr="00E1728B" w:rsidRDefault="000E1C1A" w:rsidP="000E1C1A">
      <w:pPr>
        <w:rPr>
          <w:b/>
        </w:rPr>
      </w:pPr>
      <w:r w:rsidRPr="00E1728B">
        <w:rPr>
          <w:b/>
        </w:rPr>
        <w:t xml:space="preserve">Random Mutes - </w:t>
      </w:r>
      <w:r w:rsidRPr="00E1728B">
        <w:t>randomly changes Sustain sound to Mute or Bridge Mute. This simulates the effect of a guitarist accidentally not pressing the string hard enough.</w:t>
      </w:r>
    </w:p>
    <w:p w14:paraId="67517E89" w14:textId="77777777" w:rsidR="000E1C1A" w:rsidRPr="00E1728B" w:rsidRDefault="000E1C1A" w:rsidP="00DB7475">
      <w:pPr>
        <w:numPr>
          <w:ilvl w:val="0"/>
          <w:numId w:val="22"/>
        </w:numPr>
      </w:pPr>
      <w:r w:rsidRPr="00E1728B">
        <w:t>Click on Mute or Bridge Mute name to select the sound.</w:t>
      </w:r>
    </w:p>
    <w:p w14:paraId="3C703552" w14:textId="77777777" w:rsidR="000E1C1A" w:rsidRPr="00E1728B" w:rsidRDefault="000E1C1A" w:rsidP="00DB7475">
      <w:pPr>
        <w:numPr>
          <w:ilvl w:val="0"/>
          <w:numId w:val="22"/>
        </w:numPr>
      </w:pPr>
      <w:r w:rsidRPr="00E1728B">
        <w:t>Reduce the volume of mute sound with ‘velo-’ slider.</w:t>
      </w:r>
    </w:p>
    <w:p w14:paraId="37BA65AE" w14:textId="77777777" w:rsidR="000E1C1A" w:rsidRPr="00F76F2A" w:rsidRDefault="000E1C1A" w:rsidP="00E375B0">
      <w:pPr>
        <w:pStyle w:val="Heading2"/>
      </w:pPr>
      <w:bookmarkStart w:id="506" w:name="_Toc417057488"/>
      <w:bookmarkStart w:id="507" w:name="_Toc307260075"/>
      <w:bookmarkStart w:id="508" w:name="_Toc307260281"/>
      <w:bookmarkStart w:id="509" w:name="_Toc308106918"/>
      <w:bookmarkStart w:id="510" w:name="_Toc62863279"/>
      <w:bookmarkStart w:id="511" w:name="_Toc62896047"/>
      <w:bookmarkStart w:id="512" w:name="_Toc108456277"/>
      <w:r w:rsidRPr="00F76F2A">
        <w:t>Timing</w:t>
      </w:r>
      <w:bookmarkEnd w:id="506"/>
      <w:bookmarkEnd w:id="507"/>
      <w:bookmarkEnd w:id="508"/>
      <w:bookmarkEnd w:id="509"/>
      <w:bookmarkEnd w:id="510"/>
      <w:bookmarkEnd w:id="511"/>
      <w:bookmarkEnd w:id="512"/>
    </w:p>
    <w:p w14:paraId="04DB845A" w14:textId="77777777" w:rsidR="00AB7002" w:rsidRDefault="00AB7002" w:rsidP="00AB7002">
      <w:r w:rsidRPr="006C73A5">
        <w:rPr>
          <w:b/>
        </w:rPr>
        <w:t>Attack Time</w:t>
      </w:r>
      <w:r>
        <w:rPr>
          <w:b/>
        </w:rPr>
        <w:t xml:space="preserve"> </w:t>
      </w:r>
      <w:r w:rsidRPr="006C73A5">
        <w:t>- randomly changes the Attack Time parameter value</w:t>
      </w:r>
      <w:r>
        <w:t>.</w:t>
      </w:r>
    </w:p>
    <w:p w14:paraId="747136C0" w14:textId="77777777" w:rsidR="00AB7002" w:rsidRPr="00981C0E" w:rsidRDefault="00AB7002" w:rsidP="00DB7475">
      <w:pPr>
        <w:numPr>
          <w:ilvl w:val="0"/>
          <w:numId w:val="23"/>
        </w:numPr>
        <w:spacing w:line="240" w:lineRule="auto"/>
      </w:pPr>
      <w:r w:rsidRPr="00981C0E">
        <w:t>Set maximum value with '</w:t>
      </w:r>
      <w:proofErr w:type="spellStart"/>
      <w:r w:rsidRPr="00981C0E">
        <w:t>ms</w:t>
      </w:r>
      <w:proofErr w:type="spellEnd"/>
      <w:r w:rsidRPr="00981C0E">
        <w:t>' slider (0-50 ms</w:t>
      </w:r>
      <w:r>
        <w:t>ec.</w:t>
      </w:r>
      <w:r w:rsidRPr="00981C0E">
        <w:t xml:space="preserve"> range)</w:t>
      </w:r>
    </w:p>
    <w:p w14:paraId="364E5D96" w14:textId="77777777" w:rsidR="000E1C1A" w:rsidRPr="00E1728B" w:rsidRDefault="000E1C1A" w:rsidP="000E1C1A">
      <w:r w:rsidRPr="00E1728B">
        <w:rPr>
          <w:b/>
        </w:rPr>
        <w:t xml:space="preserve">Stroke Time </w:t>
      </w:r>
      <w:r w:rsidRPr="00E1728B">
        <w:t>-</w:t>
      </w:r>
      <w:r w:rsidRPr="00E1728B">
        <w:rPr>
          <w:b/>
        </w:rPr>
        <w:t xml:space="preserve"> </w:t>
      </w:r>
      <w:r w:rsidRPr="00E1728B">
        <w:t xml:space="preserve">randomly delays the note-on time of all playing notes. </w:t>
      </w:r>
    </w:p>
    <w:p w14:paraId="77690474" w14:textId="77777777" w:rsidR="000E1C1A" w:rsidRPr="00E1728B" w:rsidRDefault="000E1C1A" w:rsidP="00DB7475">
      <w:pPr>
        <w:numPr>
          <w:ilvl w:val="0"/>
          <w:numId w:val="23"/>
        </w:numPr>
      </w:pPr>
      <w:r w:rsidRPr="00E1728B">
        <w:t>Set maximum value with '</w:t>
      </w:r>
      <w:proofErr w:type="spellStart"/>
      <w:r w:rsidRPr="00E1728B">
        <w:t>ms</w:t>
      </w:r>
      <w:proofErr w:type="spellEnd"/>
      <w:r w:rsidRPr="00E1728B">
        <w:t xml:space="preserve">' </w:t>
      </w:r>
      <w:proofErr w:type="gramStart"/>
      <w:r w:rsidRPr="00E1728B">
        <w:t>slider  (</w:t>
      </w:r>
      <w:proofErr w:type="gramEnd"/>
      <w:r w:rsidRPr="00E1728B">
        <w:t>0-100 msec. range)</w:t>
      </w:r>
    </w:p>
    <w:p w14:paraId="12DCC27D" w14:textId="77777777" w:rsidR="000E1C1A" w:rsidRPr="00E1728B" w:rsidRDefault="000E1C1A" w:rsidP="000E1C1A">
      <w:r w:rsidRPr="00E1728B">
        <w:rPr>
          <w:b/>
        </w:rPr>
        <w:t>Strum Time</w:t>
      </w:r>
      <w:r w:rsidRPr="00E1728B">
        <w:t xml:space="preserve"> - changes the time window between simultaneously played notes (interval, chord).</w:t>
      </w:r>
    </w:p>
    <w:p w14:paraId="3A1E0210" w14:textId="77777777" w:rsidR="000E1C1A" w:rsidRPr="00E1728B" w:rsidRDefault="000E1C1A" w:rsidP="00DB7475">
      <w:pPr>
        <w:numPr>
          <w:ilvl w:val="0"/>
          <w:numId w:val="23"/>
        </w:numPr>
      </w:pPr>
      <w:r w:rsidRPr="00E1728B">
        <w:t>Set maximum value with '</w:t>
      </w:r>
      <w:proofErr w:type="spellStart"/>
      <w:r w:rsidRPr="00E1728B">
        <w:t>ms</w:t>
      </w:r>
      <w:proofErr w:type="spellEnd"/>
      <w:r w:rsidRPr="00E1728B">
        <w:t xml:space="preserve">' </w:t>
      </w:r>
      <w:proofErr w:type="gramStart"/>
      <w:r w:rsidRPr="00E1728B">
        <w:t>slider  (</w:t>
      </w:r>
      <w:proofErr w:type="gramEnd"/>
      <w:r w:rsidRPr="00E1728B">
        <w:t>0-200 msec. range)</w:t>
      </w:r>
    </w:p>
    <w:p w14:paraId="2C41F2AF" w14:textId="77777777" w:rsidR="000E1C1A" w:rsidRPr="00E1728B" w:rsidRDefault="000E1C1A" w:rsidP="000E1C1A">
      <w:r w:rsidRPr="00E1728B">
        <w:rPr>
          <w:b/>
        </w:rPr>
        <w:t>Tremolo/Trill</w:t>
      </w:r>
      <w:r w:rsidRPr="00E1728B">
        <w:t xml:space="preserve"> - randomizes automatic tremolo or trill notes timing.</w:t>
      </w:r>
    </w:p>
    <w:p w14:paraId="7907F95D" w14:textId="77777777" w:rsidR="000E1C1A" w:rsidRPr="00E1728B" w:rsidRDefault="000E1C1A" w:rsidP="00DB7475">
      <w:pPr>
        <w:numPr>
          <w:ilvl w:val="0"/>
          <w:numId w:val="23"/>
        </w:numPr>
      </w:pPr>
      <w:r w:rsidRPr="00E1728B">
        <w:t>Set maximum value with '</w:t>
      </w:r>
      <w:proofErr w:type="spellStart"/>
      <w:r w:rsidRPr="00E1728B">
        <w:t>ms</w:t>
      </w:r>
      <w:proofErr w:type="spellEnd"/>
      <w:r w:rsidRPr="00E1728B">
        <w:t xml:space="preserve">' </w:t>
      </w:r>
      <w:proofErr w:type="gramStart"/>
      <w:r w:rsidRPr="00E1728B">
        <w:t>slider  (</w:t>
      </w:r>
      <w:proofErr w:type="gramEnd"/>
      <w:r w:rsidRPr="00E1728B">
        <w:t>0-100 msec. range)</w:t>
      </w:r>
    </w:p>
    <w:p w14:paraId="41F6642A" w14:textId="77777777" w:rsidR="000E1C1A" w:rsidRPr="00F76F2A" w:rsidRDefault="000E1C1A" w:rsidP="00E375B0">
      <w:pPr>
        <w:pStyle w:val="Heading2"/>
      </w:pPr>
      <w:bookmarkStart w:id="513" w:name="_Toc417057489"/>
      <w:bookmarkStart w:id="514" w:name="_Toc307260076"/>
      <w:bookmarkStart w:id="515" w:name="_Toc307260282"/>
      <w:bookmarkStart w:id="516" w:name="_Toc308106919"/>
      <w:bookmarkStart w:id="517" w:name="_Toc62863280"/>
      <w:bookmarkStart w:id="518" w:name="_Toc62896048"/>
      <w:bookmarkStart w:id="519" w:name="_Toc108456278"/>
      <w:r w:rsidRPr="00F76F2A">
        <w:t>Velocity</w:t>
      </w:r>
      <w:bookmarkEnd w:id="513"/>
      <w:bookmarkEnd w:id="514"/>
      <w:bookmarkEnd w:id="515"/>
      <w:bookmarkEnd w:id="516"/>
      <w:bookmarkEnd w:id="517"/>
      <w:bookmarkEnd w:id="518"/>
      <w:bookmarkEnd w:id="519"/>
    </w:p>
    <w:p w14:paraId="246D7102" w14:textId="77777777" w:rsidR="000E1C1A" w:rsidRPr="00E1728B" w:rsidRDefault="000E1C1A" w:rsidP="005E286A">
      <w:r w:rsidRPr="00E1728B">
        <w:rPr>
          <w:b/>
        </w:rPr>
        <w:t>All Strokes</w:t>
      </w:r>
      <w:r w:rsidRPr="00E1728B">
        <w:t xml:space="preserve"> - changes velocity values of all playing</w:t>
      </w:r>
      <w:r w:rsidR="005E286A">
        <w:t xml:space="preserve"> strokes</w:t>
      </w:r>
      <w:r w:rsidRPr="00E1728B">
        <w:t>.</w:t>
      </w:r>
    </w:p>
    <w:p w14:paraId="159513B9" w14:textId="77777777" w:rsidR="000E1C1A" w:rsidRPr="00F76F2A" w:rsidRDefault="000E1C1A" w:rsidP="00E375B0">
      <w:pPr>
        <w:pStyle w:val="Heading2"/>
      </w:pPr>
      <w:bookmarkStart w:id="520" w:name="_Toc417057490"/>
      <w:bookmarkStart w:id="521" w:name="_Toc307260077"/>
      <w:bookmarkStart w:id="522" w:name="_Toc307260283"/>
      <w:bookmarkStart w:id="523" w:name="_Toc308106920"/>
      <w:bookmarkStart w:id="524" w:name="_Toc62863281"/>
      <w:bookmarkStart w:id="525" w:name="_Toc62896049"/>
      <w:bookmarkStart w:id="526" w:name="_Toc108456279"/>
      <w:r w:rsidRPr="00F76F2A">
        <w:t>Pitch</w:t>
      </w:r>
      <w:bookmarkEnd w:id="520"/>
      <w:bookmarkEnd w:id="521"/>
      <w:bookmarkEnd w:id="522"/>
      <w:bookmarkEnd w:id="523"/>
      <w:bookmarkEnd w:id="524"/>
      <w:bookmarkEnd w:id="525"/>
      <w:bookmarkEnd w:id="526"/>
    </w:p>
    <w:p w14:paraId="13226A50" w14:textId="77777777" w:rsidR="000E1C1A" w:rsidRPr="00E1728B" w:rsidRDefault="000E1C1A" w:rsidP="000E1C1A">
      <w:r w:rsidRPr="00E1728B">
        <w:rPr>
          <w:b/>
        </w:rPr>
        <w:t xml:space="preserve">All Sounds </w:t>
      </w:r>
      <w:r w:rsidRPr="00E1728B">
        <w:t>- sharpens the pitch of all sounds.</w:t>
      </w:r>
    </w:p>
    <w:p w14:paraId="2A554B31" w14:textId="77777777" w:rsidR="000E1C1A" w:rsidRPr="00E1728B" w:rsidRDefault="000E1C1A" w:rsidP="00DB7475">
      <w:pPr>
        <w:numPr>
          <w:ilvl w:val="0"/>
          <w:numId w:val="23"/>
        </w:numPr>
      </w:pPr>
      <w:r w:rsidRPr="00E1728B">
        <w:t xml:space="preserve">Set maximum value with 'cents' </w:t>
      </w:r>
      <w:proofErr w:type="gramStart"/>
      <w:r w:rsidRPr="00E1728B">
        <w:t>slider  (</w:t>
      </w:r>
      <w:proofErr w:type="gramEnd"/>
      <w:r w:rsidRPr="00E1728B">
        <w:t>0-50 cents range)</w:t>
      </w:r>
    </w:p>
    <w:p w14:paraId="25325F42" w14:textId="77777777" w:rsidR="000E1C1A" w:rsidRPr="00E1728B" w:rsidRDefault="000E1C1A" w:rsidP="000E1C1A">
      <w:r w:rsidRPr="00E1728B">
        <w:rPr>
          <w:b/>
        </w:rPr>
        <w:t xml:space="preserve">Mute and Bridge Mute </w:t>
      </w:r>
      <w:r w:rsidRPr="00E1728B">
        <w:t>- sharpens the pitch of Mute, Bridge Mute sounds.</w:t>
      </w:r>
    </w:p>
    <w:p w14:paraId="187D3342" w14:textId="77777777" w:rsidR="000E1C1A" w:rsidRPr="00E1728B" w:rsidRDefault="000E1C1A" w:rsidP="00DB7475">
      <w:pPr>
        <w:numPr>
          <w:ilvl w:val="0"/>
          <w:numId w:val="23"/>
        </w:numPr>
      </w:pPr>
      <w:r w:rsidRPr="00E1728B">
        <w:t xml:space="preserve">Set maximum value with 'cents' </w:t>
      </w:r>
      <w:proofErr w:type="gramStart"/>
      <w:r w:rsidRPr="00E1728B">
        <w:t>slider  (</w:t>
      </w:r>
      <w:proofErr w:type="gramEnd"/>
      <w:r w:rsidRPr="00E1728B">
        <w:t>0-50 cents range)</w:t>
      </w:r>
    </w:p>
    <w:p w14:paraId="16241B02" w14:textId="77777777" w:rsidR="000E1C1A" w:rsidRDefault="000E1C1A" w:rsidP="007A09A4">
      <w:pPr>
        <w:pStyle w:val="Heading2"/>
      </w:pPr>
      <w:bookmarkStart w:id="527" w:name="_Toc417057491"/>
      <w:bookmarkStart w:id="528" w:name="_Toc307260078"/>
      <w:bookmarkStart w:id="529" w:name="_Toc307260284"/>
      <w:bookmarkStart w:id="530" w:name="_Toc308106921"/>
      <w:bookmarkStart w:id="531" w:name="_Toc62863282"/>
      <w:bookmarkStart w:id="532" w:name="_Toc62896050"/>
      <w:bookmarkStart w:id="533" w:name="_Toc108456280"/>
      <w:r w:rsidRPr="00F76F2A">
        <w:t>Master section</w:t>
      </w:r>
      <w:bookmarkEnd w:id="527"/>
      <w:bookmarkEnd w:id="528"/>
      <w:bookmarkEnd w:id="529"/>
      <w:bookmarkEnd w:id="530"/>
      <w:bookmarkEnd w:id="531"/>
      <w:bookmarkEnd w:id="532"/>
      <w:bookmarkEnd w:id="533"/>
    </w:p>
    <w:p w14:paraId="022CDFC4" w14:textId="1875D979" w:rsidR="000E1C1A" w:rsidRPr="00FA14F4" w:rsidRDefault="006625E6" w:rsidP="0022255E">
      <w:pPr>
        <w:jc w:val="center"/>
        <w:rPr>
          <w:lang w:eastAsia="x-none"/>
        </w:rPr>
      </w:pPr>
      <w:r>
        <w:rPr>
          <w:noProof/>
          <w:lang w:eastAsia="x-none"/>
        </w:rPr>
        <w:drawing>
          <wp:inline distT="0" distB="0" distL="0" distR="0" wp14:anchorId="6DE753DD" wp14:editId="6241FC38">
            <wp:extent cx="6115050" cy="409575"/>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6115050" cy="409575"/>
                    </a:xfrm>
                    <a:prstGeom prst="rect">
                      <a:avLst/>
                    </a:prstGeom>
                    <a:noFill/>
                    <a:ln>
                      <a:noFill/>
                    </a:ln>
                  </pic:spPr>
                </pic:pic>
              </a:graphicData>
            </a:graphic>
          </wp:inline>
        </w:drawing>
      </w:r>
    </w:p>
    <w:p w14:paraId="0E9112FC" w14:textId="77777777" w:rsidR="000E1C1A" w:rsidRPr="00E1728B" w:rsidRDefault="000E1C1A" w:rsidP="000E1C1A">
      <w:r w:rsidRPr="00E1728B">
        <w:rPr>
          <w:b/>
        </w:rPr>
        <w:t>Big LED</w:t>
      </w:r>
      <w:r w:rsidRPr="00E1728B">
        <w:t xml:space="preserve"> - switch on or off the Humanize option.</w:t>
      </w:r>
    </w:p>
    <w:p w14:paraId="6E920A8A" w14:textId="77777777" w:rsidR="000E1C1A" w:rsidRPr="00E1728B" w:rsidRDefault="000E1C1A" w:rsidP="000E1C1A">
      <w:r w:rsidRPr="00E1728B">
        <w:rPr>
          <w:b/>
        </w:rPr>
        <w:t>Strength</w:t>
      </w:r>
      <w:r w:rsidRPr="00E1728B">
        <w:t xml:space="preserve"> (</w:t>
      </w:r>
      <w:r w:rsidRPr="00E1728B">
        <w:rPr>
          <w:b/>
        </w:rPr>
        <w:t>Master</w:t>
      </w:r>
      <w:r w:rsidRPr="00E1728B">
        <w:t>) - add/reduce sensitivity for all parameters proportionally.</w:t>
      </w:r>
    </w:p>
    <w:p w14:paraId="73AB3B6D" w14:textId="77777777" w:rsidR="000E1C1A" w:rsidRPr="00E1728B" w:rsidRDefault="000E1C1A" w:rsidP="000E1C1A">
      <w:proofErr w:type="spellStart"/>
      <w:r w:rsidRPr="00E1728B">
        <w:rPr>
          <w:b/>
        </w:rPr>
        <w:lastRenderedPageBreak/>
        <w:t>Preset</w:t>
      </w:r>
      <w:proofErr w:type="spellEnd"/>
      <w:r w:rsidRPr="00E1728B">
        <w:t xml:space="preserve"> - save all setting</w:t>
      </w:r>
      <w:r w:rsidR="005E286A">
        <w:t>s</w:t>
      </w:r>
      <w:r w:rsidRPr="00E1728B">
        <w:t xml:space="preserve"> made in Humanize window as user presets for future use.</w:t>
      </w:r>
    </w:p>
    <w:p w14:paraId="0B13C900" w14:textId="77777777" w:rsidR="000E1C1A" w:rsidRPr="00E1728B" w:rsidRDefault="000E1C1A" w:rsidP="000E1C1A">
      <w:r w:rsidRPr="00E1728B">
        <w:t xml:space="preserve">To create a </w:t>
      </w:r>
      <w:proofErr w:type="spellStart"/>
      <w:r w:rsidRPr="00E1728B">
        <w:t>preset</w:t>
      </w:r>
      <w:proofErr w:type="spellEnd"/>
      <w:r w:rsidRPr="00E1728B">
        <w:t xml:space="preserve">, click on </w:t>
      </w:r>
      <w:proofErr w:type="spellStart"/>
      <w:r w:rsidRPr="00E1728B">
        <w:t>Preset</w:t>
      </w:r>
      <w:proofErr w:type="spellEnd"/>
      <w:r w:rsidRPr="00E1728B">
        <w:t xml:space="preserve"> combo box to activate Edit mode, type in the </w:t>
      </w:r>
      <w:proofErr w:type="spellStart"/>
      <w:r w:rsidRPr="00E1728B">
        <w:t>preset</w:t>
      </w:r>
      <w:proofErr w:type="spellEnd"/>
      <w:r w:rsidRPr="00E1728B">
        <w:t xml:space="preserve"> name, and press Enter on computer keyboard. </w:t>
      </w:r>
      <w:proofErr w:type="spellStart"/>
      <w:r w:rsidRPr="00E1728B">
        <w:t>Preset</w:t>
      </w:r>
      <w:proofErr w:type="spellEnd"/>
      <w:r w:rsidRPr="00E1728B">
        <w:t xml:space="preserve"> will be saved within </w:t>
      </w:r>
      <w:r w:rsidR="00E1407A">
        <w:t>RealEight</w:t>
      </w:r>
      <w:r w:rsidRPr="00E1728B">
        <w:t xml:space="preserve"> and added to </w:t>
      </w:r>
      <w:proofErr w:type="spellStart"/>
      <w:r w:rsidRPr="00E1728B">
        <w:t>preset</w:t>
      </w:r>
      <w:proofErr w:type="spellEnd"/>
      <w:r w:rsidRPr="00E1728B">
        <w:t xml:space="preserve"> list.</w:t>
      </w:r>
    </w:p>
    <w:p w14:paraId="1112B6FB" w14:textId="77777777" w:rsidR="000E1C1A" w:rsidRPr="00E1728B" w:rsidRDefault="000E1C1A" w:rsidP="000E1C1A">
      <w:r w:rsidRPr="00E1728B">
        <w:t xml:space="preserve">To delete </w:t>
      </w:r>
      <w:proofErr w:type="spellStart"/>
      <w:r w:rsidRPr="00E1728B">
        <w:t>preset</w:t>
      </w:r>
      <w:proofErr w:type="spellEnd"/>
      <w:r w:rsidRPr="00E1728B">
        <w:t xml:space="preserve"> simply click on Delete icon at the right.</w:t>
      </w:r>
    </w:p>
    <w:p w14:paraId="16027495" w14:textId="77777777" w:rsidR="000E1C1A" w:rsidRPr="00E1728B" w:rsidRDefault="000E1C1A" w:rsidP="000E1C1A">
      <w:pPr>
        <w:rPr>
          <w:b/>
        </w:rPr>
      </w:pPr>
      <w:r w:rsidRPr="00E1728B">
        <w:rPr>
          <w:b/>
        </w:rPr>
        <w:t>Reset</w:t>
      </w:r>
      <w:r w:rsidRPr="00E1728B">
        <w:t xml:space="preserve"> -</w:t>
      </w:r>
      <w:r w:rsidRPr="00E1728B">
        <w:rPr>
          <w:b/>
        </w:rPr>
        <w:t xml:space="preserve"> </w:t>
      </w:r>
      <w:r w:rsidRPr="00E1728B">
        <w:t>click to reset all settings to factory default values.</w:t>
      </w:r>
    </w:p>
    <w:p w14:paraId="773F30D9" w14:textId="77777777" w:rsidR="005612E6" w:rsidRPr="008D38F7" w:rsidRDefault="005612E6" w:rsidP="005612E6">
      <w:pPr>
        <w:pStyle w:val="Heading1"/>
      </w:pPr>
      <w:bookmarkStart w:id="534" w:name="_Toc308106995"/>
      <w:bookmarkStart w:id="535" w:name="_Toc318380130"/>
      <w:bookmarkStart w:id="536" w:name="_Toc62840921"/>
      <w:bookmarkStart w:id="537" w:name="_Toc62916994"/>
      <w:bookmarkStart w:id="538" w:name="_Toc108456281"/>
      <w:bookmarkStart w:id="539" w:name="_Toc79224759"/>
      <w:bookmarkStart w:id="540" w:name="_Toc79224839"/>
      <w:bookmarkStart w:id="541" w:name="_Toc79224943"/>
      <w:bookmarkStart w:id="542" w:name="_Toc79226147"/>
      <w:bookmarkStart w:id="543" w:name="_Toc308106898"/>
      <w:bookmarkStart w:id="544" w:name="_Toc62863304"/>
      <w:bookmarkStart w:id="545" w:name="_Toc62896072"/>
      <w:r w:rsidRPr="008D38F7">
        <w:lastRenderedPageBreak/>
        <w:t>Importing/Exporting Global Settings</w:t>
      </w:r>
      <w:bookmarkEnd w:id="534"/>
      <w:bookmarkEnd w:id="535"/>
      <w:bookmarkEnd w:id="536"/>
      <w:bookmarkEnd w:id="537"/>
      <w:bookmarkEnd w:id="538"/>
    </w:p>
    <w:p w14:paraId="4E41E1ED" w14:textId="77777777" w:rsidR="005612E6" w:rsidRPr="008D38F7" w:rsidRDefault="005612E6" w:rsidP="005612E6">
      <w:pPr>
        <w:autoSpaceDE w:val="0"/>
        <w:autoSpaceDN w:val="0"/>
        <w:adjustRightInd w:val="0"/>
      </w:pPr>
      <w:r w:rsidRPr="008D38F7">
        <w:t xml:space="preserve">You can save all modifications you’ve made to Global </w:t>
      </w:r>
      <w:proofErr w:type="spellStart"/>
      <w:r w:rsidRPr="008D38F7">
        <w:t>Preset</w:t>
      </w:r>
      <w:proofErr w:type="spellEnd"/>
      <w:r w:rsidRPr="008D38F7">
        <w:t xml:space="preserve"> (external </w:t>
      </w:r>
      <w:proofErr w:type="gramStart"/>
      <w:r w:rsidRPr="008D38F7">
        <w:t>*.</w:t>
      </w:r>
      <w:proofErr w:type="spellStart"/>
      <w:r w:rsidRPr="008D38F7">
        <w:t>rgsong</w:t>
      </w:r>
      <w:proofErr w:type="spellEnd"/>
      <w:proofErr w:type="gramEnd"/>
      <w:r w:rsidRPr="008D38F7">
        <w:t xml:space="preserve"> file) containing overall settings, which allows to easily export all changed data as a single file and import it when needed. Click on MusicLab logo to save/load the Global Settings:</w:t>
      </w:r>
    </w:p>
    <w:p w14:paraId="50852CEB" w14:textId="3F3950A5" w:rsidR="005612E6" w:rsidRPr="008D38F7" w:rsidRDefault="006625E6" w:rsidP="005612E6">
      <w:pPr>
        <w:autoSpaceDE w:val="0"/>
        <w:autoSpaceDN w:val="0"/>
        <w:adjustRightInd w:val="0"/>
        <w:jc w:val="center"/>
      </w:pPr>
      <w:r>
        <w:rPr>
          <w:noProof/>
        </w:rPr>
        <w:drawing>
          <wp:inline distT="0" distB="0" distL="0" distR="0" wp14:anchorId="5E8924D2" wp14:editId="7B3BC674">
            <wp:extent cx="2105025" cy="3038475"/>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2105025" cy="3038475"/>
                    </a:xfrm>
                    <a:prstGeom prst="rect">
                      <a:avLst/>
                    </a:prstGeom>
                    <a:noFill/>
                    <a:ln>
                      <a:noFill/>
                    </a:ln>
                  </pic:spPr>
                </pic:pic>
              </a:graphicData>
            </a:graphic>
          </wp:inline>
        </w:drawing>
      </w:r>
    </w:p>
    <w:p w14:paraId="20191BD3" w14:textId="77777777" w:rsidR="005612E6" w:rsidRPr="008D38F7" w:rsidRDefault="005612E6" w:rsidP="005612E6">
      <w:pPr>
        <w:autoSpaceDE w:val="0"/>
        <w:autoSpaceDN w:val="0"/>
        <w:adjustRightInd w:val="0"/>
        <w:rPr>
          <w:i/>
        </w:rPr>
      </w:pPr>
      <w:r w:rsidRPr="008D38F7">
        <w:rPr>
          <w:i/>
        </w:rPr>
        <w:t>Note, all current settings are saved within a project doc of your DAW as well.</w:t>
      </w:r>
    </w:p>
    <w:p w14:paraId="7E4D2911" w14:textId="2101ECC3" w:rsidR="005612E6" w:rsidRPr="008D38F7" w:rsidRDefault="005612E6" w:rsidP="005612E6">
      <w:pPr>
        <w:autoSpaceDE w:val="0"/>
        <w:autoSpaceDN w:val="0"/>
        <w:adjustRightInd w:val="0"/>
      </w:pPr>
      <w:r w:rsidRPr="008D38F7">
        <w:t>If you want the current settings load every time you run Real</w:t>
      </w:r>
      <w:r w:rsidR="00450674">
        <w:t>Eight</w:t>
      </w:r>
      <w:r w:rsidRPr="008D38F7">
        <w:t xml:space="preserve">, select ‘Save As Default’ item in the popup menu. To return factory default settings press Reset button in </w:t>
      </w:r>
      <w:proofErr w:type="spellStart"/>
      <w:r w:rsidRPr="008D38F7">
        <w:t>SetUp</w:t>
      </w:r>
      <w:proofErr w:type="spellEnd"/>
      <w:r w:rsidRPr="008D38F7">
        <w:t xml:space="preserve"> panel and select ‘Save As Default’.</w:t>
      </w:r>
    </w:p>
    <w:p w14:paraId="712D72F3" w14:textId="77777777" w:rsidR="003B1AD5" w:rsidRPr="00CF161F" w:rsidRDefault="00CF161F" w:rsidP="00CF161F">
      <w:pPr>
        <w:pStyle w:val="Heading1"/>
        <w:rPr>
          <w:sz w:val="32"/>
          <w:szCs w:val="32"/>
        </w:rPr>
      </w:pPr>
      <w:bookmarkStart w:id="546" w:name="_Toc108456282"/>
      <w:r w:rsidRPr="00CF161F">
        <w:rPr>
          <w:sz w:val="32"/>
          <w:szCs w:val="32"/>
        </w:rPr>
        <w:lastRenderedPageBreak/>
        <w:t xml:space="preserve">Appendix </w:t>
      </w:r>
      <w:r w:rsidR="002D2C55">
        <w:rPr>
          <w:sz w:val="32"/>
          <w:szCs w:val="32"/>
          <w:lang w:val="en-US"/>
        </w:rPr>
        <w:t>A</w:t>
      </w:r>
      <w:r w:rsidRPr="00CF161F">
        <w:rPr>
          <w:sz w:val="32"/>
          <w:szCs w:val="32"/>
        </w:rPr>
        <w:t xml:space="preserve">. </w:t>
      </w:r>
      <w:r w:rsidR="003B1AD5" w:rsidRPr="00CF161F">
        <w:rPr>
          <w:sz w:val="32"/>
          <w:szCs w:val="32"/>
        </w:rPr>
        <w:t>Parameter Automation MIDI CC and VST Map</w:t>
      </w:r>
      <w:bookmarkEnd w:id="539"/>
      <w:bookmarkEnd w:id="540"/>
      <w:bookmarkEnd w:id="541"/>
      <w:bookmarkEnd w:id="542"/>
      <w:bookmarkEnd w:id="543"/>
      <w:bookmarkEnd w:id="544"/>
      <w:bookmarkEnd w:id="545"/>
      <w:bookmarkEnd w:id="546"/>
    </w:p>
    <w:tbl>
      <w:tblPr>
        <w:tblW w:w="8830"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A0" w:firstRow="1" w:lastRow="0" w:firstColumn="1" w:lastColumn="0" w:noHBand="0" w:noVBand="0"/>
      </w:tblPr>
      <w:tblGrid>
        <w:gridCol w:w="4274"/>
        <w:gridCol w:w="1653"/>
        <w:gridCol w:w="2903"/>
      </w:tblGrid>
      <w:tr w:rsidR="003B1AD5" w:rsidRPr="00CF2529" w14:paraId="3D26DA66" w14:textId="77777777" w:rsidTr="001217C9">
        <w:trPr>
          <w:trHeight w:val="550"/>
        </w:trPr>
        <w:tc>
          <w:tcPr>
            <w:tcW w:w="4274" w:type="dxa"/>
            <w:tcBorders>
              <w:top w:val="single" w:sz="4" w:space="0" w:color="auto"/>
              <w:left w:val="single" w:sz="4" w:space="0" w:color="auto"/>
              <w:bottom w:val="single" w:sz="6" w:space="0" w:color="auto"/>
              <w:right w:val="single" w:sz="6" w:space="0" w:color="auto"/>
            </w:tcBorders>
            <w:vAlign w:val="center"/>
          </w:tcPr>
          <w:p w14:paraId="779FC531" w14:textId="77777777" w:rsidR="003B1AD5" w:rsidRPr="00F24EA2" w:rsidRDefault="003B1AD5" w:rsidP="001217C9">
            <w:pPr>
              <w:pStyle w:val="PlainText"/>
              <w:tabs>
                <w:tab w:val="left" w:pos="2160"/>
              </w:tabs>
              <w:jc w:val="center"/>
              <w:rPr>
                <w:rFonts w:ascii="Palatino" w:hAnsi="Palatino"/>
                <w:b/>
                <w:sz w:val="24"/>
                <w:szCs w:val="24"/>
                <w:lang w:val="en-US"/>
              </w:rPr>
            </w:pPr>
            <w:r>
              <w:rPr>
                <w:rFonts w:ascii="Palatino" w:hAnsi="Palatino"/>
                <w:b/>
                <w:sz w:val="24"/>
                <w:szCs w:val="24"/>
                <w:lang w:val="en-US"/>
              </w:rPr>
              <w:t>RealEight</w:t>
            </w:r>
          </w:p>
        </w:tc>
        <w:tc>
          <w:tcPr>
            <w:tcW w:w="1653" w:type="dxa"/>
            <w:tcBorders>
              <w:top w:val="single" w:sz="4" w:space="0" w:color="auto"/>
              <w:left w:val="single" w:sz="6" w:space="0" w:color="auto"/>
              <w:bottom w:val="single" w:sz="6" w:space="0" w:color="auto"/>
              <w:right w:val="single" w:sz="6" w:space="0" w:color="auto"/>
            </w:tcBorders>
            <w:vAlign w:val="center"/>
          </w:tcPr>
          <w:p w14:paraId="475CDED0" w14:textId="77777777" w:rsidR="003B1AD5" w:rsidRPr="00F24EA2" w:rsidRDefault="003B1AD5" w:rsidP="001217C9">
            <w:pPr>
              <w:pStyle w:val="PlainText"/>
              <w:tabs>
                <w:tab w:val="left" w:pos="2160"/>
              </w:tabs>
              <w:jc w:val="center"/>
              <w:rPr>
                <w:rFonts w:ascii="Palatino" w:hAnsi="Palatino"/>
                <w:b/>
                <w:sz w:val="24"/>
                <w:szCs w:val="24"/>
                <w:lang w:val="en-US"/>
              </w:rPr>
            </w:pPr>
            <w:r w:rsidRPr="00F24EA2">
              <w:rPr>
                <w:rFonts w:ascii="Palatino" w:hAnsi="Palatino"/>
                <w:b/>
                <w:sz w:val="24"/>
                <w:szCs w:val="24"/>
                <w:lang w:val="en-US"/>
              </w:rPr>
              <w:t>MIDI CC #</w:t>
            </w:r>
          </w:p>
        </w:tc>
        <w:tc>
          <w:tcPr>
            <w:tcW w:w="2903" w:type="dxa"/>
            <w:tcBorders>
              <w:top w:val="single" w:sz="4" w:space="0" w:color="auto"/>
              <w:left w:val="single" w:sz="6" w:space="0" w:color="auto"/>
              <w:bottom w:val="single" w:sz="6" w:space="0" w:color="auto"/>
              <w:right w:val="single" w:sz="4" w:space="0" w:color="auto"/>
            </w:tcBorders>
            <w:vAlign w:val="center"/>
          </w:tcPr>
          <w:p w14:paraId="50DCAEB3" w14:textId="77777777" w:rsidR="003B1AD5" w:rsidRPr="00F24EA2" w:rsidRDefault="003B1AD5" w:rsidP="001217C9">
            <w:pPr>
              <w:pStyle w:val="PlainText"/>
              <w:tabs>
                <w:tab w:val="left" w:pos="2160"/>
              </w:tabs>
              <w:jc w:val="center"/>
              <w:rPr>
                <w:rFonts w:ascii="Palatino" w:hAnsi="Palatino"/>
                <w:b/>
                <w:sz w:val="24"/>
                <w:szCs w:val="24"/>
                <w:lang w:val="en-US"/>
              </w:rPr>
            </w:pPr>
            <w:r w:rsidRPr="00F24EA2">
              <w:rPr>
                <w:rFonts w:ascii="Palatino" w:hAnsi="Palatino"/>
                <w:b/>
                <w:sz w:val="24"/>
                <w:szCs w:val="24"/>
                <w:lang w:val="en-US"/>
              </w:rPr>
              <w:t>VST name</w:t>
            </w:r>
          </w:p>
        </w:tc>
      </w:tr>
      <w:tr w:rsidR="003B1AD5" w:rsidRPr="00CF2529" w14:paraId="7B67D588" w14:textId="77777777" w:rsidTr="001217C9">
        <w:trPr>
          <w:trHeight w:val="550"/>
        </w:trPr>
        <w:tc>
          <w:tcPr>
            <w:tcW w:w="8830" w:type="dxa"/>
            <w:gridSpan w:val="3"/>
            <w:tcBorders>
              <w:top w:val="single" w:sz="6" w:space="0" w:color="auto"/>
              <w:left w:val="single" w:sz="4" w:space="0" w:color="auto"/>
              <w:bottom w:val="single" w:sz="6" w:space="0" w:color="auto"/>
              <w:right w:val="single" w:sz="4" w:space="0" w:color="auto"/>
            </w:tcBorders>
            <w:vAlign w:val="center"/>
          </w:tcPr>
          <w:p w14:paraId="16955EF0" w14:textId="77777777" w:rsidR="003B1AD5" w:rsidRPr="00F24EA2" w:rsidRDefault="003B1AD5" w:rsidP="001217C9">
            <w:pPr>
              <w:pStyle w:val="PlainText"/>
              <w:tabs>
                <w:tab w:val="left" w:pos="2160"/>
              </w:tabs>
              <w:jc w:val="center"/>
              <w:rPr>
                <w:rFonts w:ascii="Palatino" w:hAnsi="Palatino"/>
                <w:b/>
                <w:i/>
                <w:sz w:val="24"/>
                <w:szCs w:val="24"/>
                <w:lang w:val="en-US"/>
              </w:rPr>
            </w:pPr>
            <w:r w:rsidRPr="00F24EA2">
              <w:rPr>
                <w:rFonts w:ascii="Palatino" w:hAnsi="Palatino"/>
                <w:b/>
                <w:i/>
                <w:sz w:val="24"/>
                <w:szCs w:val="24"/>
                <w:lang w:val="en-US"/>
              </w:rPr>
              <w:t>Output</w:t>
            </w:r>
          </w:p>
        </w:tc>
      </w:tr>
      <w:tr w:rsidR="003B1AD5" w:rsidRPr="00CF2529" w14:paraId="1C67285D" w14:textId="77777777" w:rsidTr="001217C9">
        <w:tc>
          <w:tcPr>
            <w:tcW w:w="4274" w:type="dxa"/>
            <w:tcBorders>
              <w:top w:val="single" w:sz="6" w:space="0" w:color="auto"/>
              <w:left w:val="single" w:sz="4" w:space="0" w:color="auto"/>
              <w:bottom w:val="single" w:sz="6" w:space="0" w:color="auto"/>
              <w:right w:val="single" w:sz="6" w:space="0" w:color="auto"/>
            </w:tcBorders>
          </w:tcPr>
          <w:p w14:paraId="5977B306" w14:textId="77777777" w:rsidR="003B1AD5" w:rsidRPr="00F24EA2" w:rsidRDefault="003B1AD5" w:rsidP="001217C9">
            <w:pPr>
              <w:pStyle w:val="PlainText"/>
              <w:tabs>
                <w:tab w:val="left" w:pos="2160"/>
              </w:tabs>
              <w:rPr>
                <w:rFonts w:ascii="Palatino" w:hAnsi="Palatino"/>
                <w:sz w:val="24"/>
                <w:szCs w:val="24"/>
                <w:lang w:val="en-US"/>
              </w:rPr>
            </w:pPr>
            <w:r w:rsidRPr="00F24EA2">
              <w:rPr>
                <w:rFonts w:ascii="Palatino" w:hAnsi="Palatino"/>
                <w:sz w:val="24"/>
                <w:szCs w:val="24"/>
                <w:lang w:val="en-US"/>
              </w:rPr>
              <w:t>Volume</w:t>
            </w:r>
          </w:p>
        </w:tc>
        <w:tc>
          <w:tcPr>
            <w:tcW w:w="1653" w:type="dxa"/>
            <w:tcBorders>
              <w:top w:val="single" w:sz="6" w:space="0" w:color="auto"/>
              <w:left w:val="single" w:sz="6" w:space="0" w:color="auto"/>
              <w:bottom w:val="single" w:sz="6" w:space="0" w:color="auto"/>
              <w:right w:val="single" w:sz="6" w:space="0" w:color="auto"/>
            </w:tcBorders>
          </w:tcPr>
          <w:p w14:paraId="601BC751"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7</w:t>
            </w:r>
          </w:p>
        </w:tc>
        <w:tc>
          <w:tcPr>
            <w:tcW w:w="2903" w:type="dxa"/>
            <w:tcBorders>
              <w:top w:val="single" w:sz="6" w:space="0" w:color="auto"/>
              <w:left w:val="single" w:sz="6" w:space="0" w:color="auto"/>
              <w:bottom w:val="single" w:sz="6" w:space="0" w:color="auto"/>
              <w:right w:val="single" w:sz="4" w:space="0" w:color="auto"/>
            </w:tcBorders>
          </w:tcPr>
          <w:p w14:paraId="24BA5BF9" w14:textId="77777777" w:rsidR="003B1AD5" w:rsidRPr="00F24EA2" w:rsidRDefault="003B1AD5" w:rsidP="001217C9">
            <w:pPr>
              <w:pStyle w:val="PlainText"/>
              <w:tabs>
                <w:tab w:val="left" w:pos="2160"/>
              </w:tabs>
              <w:ind w:left="861"/>
              <w:rPr>
                <w:rFonts w:ascii="Palatino" w:hAnsi="Palatino"/>
                <w:sz w:val="24"/>
                <w:szCs w:val="24"/>
                <w:lang w:val="en-US"/>
              </w:rPr>
            </w:pPr>
            <w:r w:rsidRPr="00F24EA2">
              <w:rPr>
                <w:rFonts w:ascii="Palatino" w:hAnsi="Palatino"/>
                <w:sz w:val="24"/>
                <w:szCs w:val="24"/>
                <w:lang w:val="en-US"/>
              </w:rPr>
              <w:t>Volume</w:t>
            </w:r>
          </w:p>
        </w:tc>
      </w:tr>
      <w:tr w:rsidR="003B1AD5" w:rsidRPr="00CF2529" w14:paraId="6E298859" w14:textId="77777777" w:rsidTr="001217C9">
        <w:tc>
          <w:tcPr>
            <w:tcW w:w="4274" w:type="dxa"/>
            <w:tcBorders>
              <w:top w:val="single" w:sz="6" w:space="0" w:color="auto"/>
              <w:left w:val="single" w:sz="4" w:space="0" w:color="auto"/>
              <w:bottom w:val="single" w:sz="6" w:space="0" w:color="auto"/>
              <w:right w:val="single" w:sz="6" w:space="0" w:color="auto"/>
            </w:tcBorders>
          </w:tcPr>
          <w:p w14:paraId="3C844782" w14:textId="77777777" w:rsidR="003B1AD5" w:rsidRPr="00F24EA2" w:rsidRDefault="003B1AD5" w:rsidP="001217C9">
            <w:pPr>
              <w:pStyle w:val="PlainText"/>
              <w:tabs>
                <w:tab w:val="left" w:pos="2160"/>
              </w:tabs>
              <w:rPr>
                <w:rFonts w:ascii="Palatino" w:hAnsi="Palatino"/>
                <w:sz w:val="24"/>
                <w:szCs w:val="24"/>
                <w:lang w:val="en-US"/>
              </w:rPr>
            </w:pPr>
            <w:r w:rsidRPr="00F24EA2">
              <w:rPr>
                <w:rFonts w:ascii="Palatino" w:hAnsi="Palatino"/>
                <w:sz w:val="24"/>
                <w:szCs w:val="24"/>
                <w:lang w:val="en-US"/>
              </w:rPr>
              <w:t>EQ, High</w:t>
            </w:r>
          </w:p>
        </w:tc>
        <w:tc>
          <w:tcPr>
            <w:tcW w:w="1653" w:type="dxa"/>
            <w:tcBorders>
              <w:top w:val="single" w:sz="6" w:space="0" w:color="auto"/>
              <w:left w:val="single" w:sz="6" w:space="0" w:color="auto"/>
              <w:bottom w:val="single" w:sz="6" w:space="0" w:color="auto"/>
              <w:right w:val="single" w:sz="6" w:space="0" w:color="auto"/>
            </w:tcBorders>
          </w:tcPr>
          <w:p w14:paraId="39B82A42"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29</w:t>
            </w:r>
          </w:p>
        </w:tc>
        <w:tc>
          <w:tcPr>
            <w:tcW w:w="2903" w:type="dxa"/>
            <w:tcBorders>
              <w:top w:val="single" w:sz="6" w:space="0" w:color="auto"/>
              <w:left w:val="single" w:sz="6" w:space="0" w:color="auto"/>
              <w:bottom w:val="single" w:sz="6" w:space="0" w:color="auto"/>
              <w:right w:val="single" w:sz="4" w:space="0" w:color="auto"/>
            </w:tcBorders>
          </w:tcPr>
          <w:p w14:paraId="6939EC42" w14:textId="77777777" w:rsidR="003B1AD5" w:rsidRPr="00F24EA2" w:rsidRDefault="003B1AD5" w:rsidP="001217C9">
            <w:pPr>
              <w:pStyle w:val="PlainText"/>
              <w:tabs>
                <w:tab w:val="left" w:pos="2160"/>
              </w:tabs>
              <w:ind w:left="861"/>
              <w:rPr>
                <w:rFonts w:ascii="Palatino" w:hAnsi="Palatino"/>
                <w:sz w:val="24"/>
                <w:szCs w:val="24"/>
                <w:lang w:val="en-US"/>
              </w:rPr>
            </w:pPr>
            <w:r w:rsidRPr="00F24EA2">
              <w:rPr>
                <w:rFonts w:ascii="Palatino" w:hAnsi="Palatino"/>
                <w:sz w:val="24"/>
                <w:szCs w:val="24"/>
                <w:lang w:val="en-US"/>
              </w:rPr>
              <w:t>EQ-High</w:t>
            </w:r>
          </w:p>
        </w:tc>
      </w:tr>
      <w:tr w:rsidR="003B1AD5" w:rsidRPr="00CF2529" w14:paraId="00B70F11" w14:textId="77777777" w:rsidTr="001217C9">
        <w:tc>
          <w:tcPr>
            <w:tcW w:w="4274" w:type="dxa"/>
            <w:tcBorders>
              <w:top w:val="single" w:sz="6" w:space="0" w:color="auto"/>
              <w:left w:val="single" w:sz="4" w:space="0" w:color="auto"/>
              <w:bottom w:val="single" w:sz="6" w:space="0" w:color="auto"/>
              <w:right w:val="single" w:sz="6" w:space="0" w:color="auto"/>
            </w:tcBorders>
          </w:tcPr>
          <w:p w14:paraId="4A60BF82" w14:textId="77777777" w:rsidR="003B1AD5" w:rsidRPr="00F24EA2" w:rsidRDefault="003B1AD5" w:rsidP="001217C9">
            <w:pPr>
              <w:pStyle w:val="PlainText"/>
              <w:tabs>
                <w:tab w:val="left" w:pos="2160"/>
              </w:tabs>
              <w:rPr>
                <w:rFonts w:ascii="Palatino" w:hAnsi="Palatino"/>
                <w:sz w:val="24"/>
                <w:szCs w:val="24"/>
                <w:lang w:val="en-US"/>
              </w:rPr>
            </w:pPr>
            <w:r w:rsidRPr="00F24EA2">
              <w:rPr>
                <w:rFonts w:ascii="Palatino" w:hAnsi="Palatino"/>
                <w:sz w:val="24"/>
                <w:szCs w:val="24"/>
                <w:lang w:val="en-US"/>
              </w:rPr>
              <w:t>EQ, Low</w:t>
            </w:r>
          </w:p>
        </w:tc>
        <w:tc>
          <w:tcPr>
            <w:tcW w:w="1653" w:type="dxa"/>
            <w:tcBorders>
              <w:top w:val="single" w:sz="6" w:space="0" w:color="auto"/>
              <w:left w:val="single" w:sz="6" w:space="0" w:color="auto"/>
              <w:bottom w:val="single" w:sz="6" w:space="0" w:color="auto"/>
              <w:right w:val="single" w:sz="6" w:space="0" w:color="auto"/>
            </w:tcBorders>
          </w:tcPr>
          <w:p w14:paraId="7C9FBDC2"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30</w:t>
            </w:r>
          </w:p>
        </w:tc>
        <w:tc>
          <w:tcPr>
            <w:tcW w:w="2903" w:type="dxa"/>
            <w:tcBorders>
              <w:top w:val="single" w:sz="6" w:space="0" w:color="auto"/>
              <w:left w:val="single" w:sz="6" w:space="0" w:color="auto"/>
              <w:bottom w:val="single" w:sz="6" w:space="0" w:color="auto"/>
              <w:right w:val="single" w:sz="4" w:space="0" w:color="auto"/>
            </w:tcBorders>
          </w:tcPr>
          <w:p w14:paraId="173FAC06" w14:textId="77777777" w:rsidR="003B1AD5" w:rsidRPr="00F24EA2" w:rsidRDefault="003B1AD5" w:rsidP="001217C9">
            <w:pPr>
              <w:pStyle w:val="PlainText"/>
              <w:tabs>
                <w:tab w:val="left" w:pos="2160"/>
              </w:tabs>
              <w:ind w:left="861"/>
              <w:rPr>
                <w:rFonts w:ascii="Palatino" w:hAnsi="Palatino"/>
                <w:sz w:val="24"/>
                <w:szCs w:val="24"/>
                <w:lang w:val="en-US"/>
              </w:rPr>
            </w:pPr>
            <w:r w:rsidRPr="00F24EA2">
              <w:rPr>
                <w:rFonts w:ascii="Palatino" w:hAnsi="Palatino"/>
                <w:sz w:val="24"/>
                <w:szCs w:val="24"/>
                <w:lang w:val="en-US"/>
              </w:rPr>
              <w:t>EQ-Low</w:t>
            </w:r>
          </w:p>
        </w:tc>
      </w:tr>
      <w:tr w:rsidR="003B1AD5" w:rsidRPr="00CF2529" w14:paraId="62F2C887" w14:textId="77777777" w:rsidTr="001217C9">
        <w:tc>
          <w:tcPr>
            <w:tcW w:w="4274" w:type="dxa"/>
            <w:tcBorders>
              <w:top w:val="single" w:sz="6" w:space="0" w:color="auto"/>
              <w:left w:val="single" w:sz="4" w:space="0" w:color="auto"/>
              <w:bottom w:val="single" w:sz="6" w:space="0" w:color="auto"/>
              <w:right w:val="single" w:sz="6" w:space="0" w:color="auto"/>
            </w:tcBorders>
          </w:tcPr>
          <w:p w14:paraId="09C9AB16" w14:textId="77777777" w:rsidR="003B1AD5" w:rsidRPr="00F24EA2" w:rsidRDefault="003B1AD5" w:rsidP="001217C9">
            <w:pPr>
              <w:pStyle w:val="PlainText"/>
              <w:tabs>
                <w:tab w:val="left" w:pos="2160"/>
              </w:tabs>
              <w:rPr>
                <w:rFonts w:ascii="Palatino" w:hAnsi="Palatino"/>
                <w:sz w:val="24"/>
                <w:szCs w:val="24"/>
                <w:lang w:val="en-US"/>
              </w:rPr>
            </w:pPr>
            <w:r w:rsidRPr="00F24EA2">
              <w:rPr>
                <w:rFonts w:ascii="Palatino" w:hAnsi="Palatino"/>
                <w:sz w:val="24"/>
                <w:szCs w:val="24"/>
                <w:lang w:val="en-US"/>
              </w:rPr>
              <w:t>MIDI Out, select</w:t>
            </w:r>
          </w:p>
        </w:tc>
        <w:tc>
          <w:tcPr>
            <w:tcW w:w="1653" w:type="dxa"/>
            <w:tcBorders>
              <w:top w:val="single" w:sz="6" w:space="0" w:color="auto"/>
              <w:left w:val="single" w:sz="6" w:space="0" w:color="auto"/>
              <w:bottom w:val="single" w:sz="6" w:space="0" w:color="auto"/>
              <w:right w:val="single" w:sz="6" w:space="0" w:color="auto"/>
            </w:tcBorders>
          </w:tcPr>
          <w:p w14:paraId="18B52F68" w14:textId="77777777" w:rsidR="003B1AD5" w:rsidRPr="00F24EA2" w:rsidRDefault="003B1AD5" w:rsidP="001217C9">
            <w:pPr>
              <w:pStyle w:val="PlainText"/>
              <w:tabs>
                <w:tab w:val="left" w:pos="2160"/>
              </w:tabs>
              <w:jc w:val="center"/>
              <w:rPr>
                <w:rFonts w:ascii="Palatino" w:hAnsi="Palatino"/>
                <w:sz w:val="24"/>
                <w:szCs w:val="24"/>
                <w:lang w:val="en-US"/>
              </w:rPr>
            </w:pPr>
          </w:p>
        </w:tc>
        <w:tc>
          <w:tcPr>
            <w:tcW w:w="2903" w:type="dxa"/>
            <w:tcBorders>
              <w:top w:val="single" w:sz="6" w:space="0" w:color="auto"/>
              <w:left w:val="single" w:sz="6" w:space="0" w:color="auto"/>
              <w:bottom w:val="single" w:sz="6" w:space="0" w:color="auto"/>
              <w:right w:val="single" w:sz="4" w:space="0" w:color="auto"/>
            </w:tcBorders>
          </w:tcPr>
          <w:p w14:paraId="79E86189" w14:textId="77777777" w:rsidR="003B1AD5" w:rsidRPr="00F24EA2" w:rsidRDefault="003B1AD5" w:rsidP="001217C9">
            <w:pPr>
              <w:pStyle w:val="PlainText"/>
              <w:tabs>
                <w:tab w:val="left" w:pos="2160"/>
              </w:tabs>
              <w:ind w:left="861"/>
              <w:rPr>
                <w:rFonts w:ascii="Palatino" w:hAnsi="Palatino"/>
                <w:sz w:val="24"/>
                <w:szCs w:val="24"/>
                <w:lang w:val="en-US"/>
              </w:rPr>
            </w:pPr>
            <w:r w:rsidRPr="00F24EA2">
              <w:rPr>
                <w:rFonts w:ascii="Palatino" w:hAnsi="Palatino"/>
                <w:sz w:val="24"/>
                <w:szCs w:val="24"/>
                <w:lang w:val="en-US"/>
              </w:rPr>
              <w:t>Outmode</w:t>
            </w:r>
          </w:p>
        </w:tc>
      </w:tr>
      <w:tr w:rsidR="003B1AD5" w:rsidRPr="00CF2529" w14:paraId="0AB8FEFE" w14:textId="77777777" w:rsidTr="001217C9">
        <w:trPr>
          <w:trHeight w:val="595"/>
        </w:trPr>
        <w:tc>
          <w:tcPr>
            <w:tcW w:w="8830" w:type="dxa"/>
            <w:gridSpan w:val="3"/>
            <w:tcBorders>
              <w:top w:val="single" w:sz="6" w:space="0" w:color="auto"/>
              <w:left w:val="single" w:sz="4" w:space="0" w:color="auto"/>
              <w:bottom w:val="single" w:sz="6" w:space="0" w:color="auto"/>
              <w:right w:val="single" w:sz="4" w:space="0" w:color="auto"/>
            </w:tcBorders>
            <w:vAlign w:val="center"/>
          </w:tcPr>
          <w:p w14:paraId="1703E01A" w14:textId="77777777" w:rsidR="003B1AD5" w:rsidRPr="00F24EA2" w:rsidRDefault="003B1AD5" w:rsidP="001217C9">
            <w:pPr>
              <w:pStyle w:val="PlainText"/>
              <w:tabs>
                <w:tab w:val="left" w:pos="2160"/>
              </w:tabs>
              <w:jc w:val="center"/>
              <w:rPr>
                <w:rFonts w:ascii="Palatino" w:hAnsi="Palatino"/>
                <w:b/>
                <w:i/>
                <w:sz w:val="24"/>
                <w:szCs w:val="24"/>
                <w:lang w:val="en-US"/>
              </w:rPr>
            </w:pPr>
            <w:r w:rsidRPr="00F24EA2">
              <w:rPr>
                <w:rFonts w:ascii="Palatino" w:hAnsi="Palatino"/>
                <w:b/>
                <w:i/>
                <w:sz w:val="24"/>
                <w:szCs w:val="24"/>
                <w:lang w:val="en-US"/>
              </w:rPr>
              <w:t>Tune</w:t>
            </w:r>
          </w:p>
        </w:tc>
      </w:tr>
      <w:tr w:rsidR="003B1AD5" w:rsidRPr="00CF2529" w14:paraId="19E86001" w14:textId="77777777" w:rsidTr="001217C9">
        <w:tc>
          <w:tcPr>
            <w:tcW w:w="4274" w:type="dxa"/>
            <w:tcBorders>
              <w:top w:val="single" w:sz="6" w:space="0" w:color="auto"/>
              <w:left w:val="single" w:sz="4" w:space="0" w:color="auto"/>
              <w:bottom w:val="single" w:sz="6" w:space="0" w:color="auto"/>
              <w:right w:val="single" w:sz="6" w:space="0" w:color="auto"/>
            </w:tcBorders>
          </w:tcPr>
          <w:p w14:paraId="761B1CEE" w14:textId="77777777" w:rsidR="003B1AD5" w:rsidRPr="00F24EA2" w:rsidRDefault="003B1AD5" w:rsidP="001217C9">
            <w:pPr>
              <w:pStyle w:val="PlainText"/>
              <w:tabs>
                <w:tab w:val="left" w:pos="2160"/>
              </w:tabs>
              <w:rPr>
                <w:rFonts w:ascii="Palatino" w:hAnsi="Palatino"/>
                <w:sz w:val="24"/>
                <w:szCs w:val="24"/>
                <w:lang w:val="en-US"/>
              </w:rPr>
            </w:pPr>
            <w:r w:rsidRPr="00F24EA2">
              <w:rPr>
                <w:rFonts w:ascii="Palatino" w:hAnsi="Palatino"/>
                <w:sz w:val="24"/>
                <w:szCs w:val="24"/>
                <w:lang w:val="en-US"/>
              </w:rPr>
              <w:t>Pitch, Coarse</w:t>
            </w:r>
          </w:p>
        </w:tc>
        <w:tc>
          <w:tcPr>
            <w:tcW w:w="1653" w:type="dxa"/>
            <w:tcBorders>
              <w:top w:val="single" w:sz="6" w:space="0" w:color="auto"/>
              <w:left w:val="single" w:sz="6" w:space="0" w:color="auto"/>
              <w:bottom w:val="single" w:sz="6" w:space="0" w:color="auto"/>
              <w:right w:val="single" w:sz="6" w:space="0" w:color="auto"/>
            </w:tcBorders>
          </w:tcPr>
          <w:p w14:paraId="0931BB51"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12</w:t>
            </w:r>
          </w:p>
        </w:tc>
        <w:tc>
          <w:tcPr>
            <w:tcW w:w="2903" w:type="dxa"/>
            <w:tcBorders>
              <w:top w:val="single" w:sz="6" w:space="0" w:color="auto"/>
              <w:left w:val="single" w:sz="6" w:space="0" w:color="auto"/>
              <w:bottom w:val="single" w:sz="6" w:space="0" w:color="auto"/>
              <w:right w:val="single" w:sz="4" w:space="0" w:color="auto"/>
            </w:tcBorders>
          </w:tcPr>
          <w:p w14:paraId="53EBD8C8" w14:textId="77777777" w:rsidR="003B1AD5" w:rsidRPr="00F24EA2" w:rsidRDefault="003B1AD5" w:rsidP="001217C9">
            <w:pPr>
              <w:pStyle w:val="PlainText"/>
              <w:tabs>
                <w:tab w:val="left" w:pos="2160"/>
              </w:tabs>
              <w:ind w:left="861"/>
              <w:rPr>
                <w:rFonts w:ascii="Palatino" w:hAnsi="Palatino"/>
                <w:sz w:val="24"/>
                <w:szCs w:val="24"/>
                <w:lang w:val="en-US"/>
              </w:rPr>
            </w:pPr>
            <w:proofErr w:type="spellStart"/>
            <w:r w:rsidRPr="00F24EA2">
              <w:rPr>
                <w:rFonts w:ascii="Palatino" w:hAnsi="Palatino"/>
                <w:sz w:val="24"/>
                <w:szCs w:val="24"/>
                <w:lang w:val="en-US"/>
              </w:rPr>
              <w:t>PtchCrse</w:t>
            </w:r>
            <w:proofErr w:type="spellEnd"/>
          </w:p>
        </w:tc>
      </w:tr>
      <w:tr w:rsidR="003B1AD5" w:rsidRPr="00CF2529" w14:paraId="22A3C34A" w14:textId="77777777" w:rsidTr="001217C9">
        <w:tc>
          <w:tcPr>
            <w:tcW w:w="4274" w:type="dxa"/>
            <w:tcBorders>
              <w:top w:val="single" w:sz="6" w:space="0" w:color="auto"/>
              <w:left w:val="single" w:sz="4" w:space="0" w:color="auto"/>
              <w:bottom w:val="single" w:sz="6" w:space="0" w:color="auto"/>
              <w:right w:val="single" w:sz="6" w:space="0" w:color="auto"/>
            </w:tcBorders>
          </w:tcPr>
          <w:p w14:paraId="02B7B6B2" w14:textId="77777777" w:rsidR="003B1AD5" w:rsidRPr="00F24EA2" w:rsidRDefault="003B1AD5" w:rsidP="001217C9">
            <w:pPr>
              <w:pStyle w:val="PlainText"/>
              <w:tabs>
                <w:tab w:val="left" w:pos="2160"/>
              </w:tabs>
              <w:rPr>
                <w:rFonts w:ascii="Palatino" w:hAnsi="Palatino"/>
                <w:sz w:val="24"/>
                <w:szCs w:val="24"/>
                <w:lang w:val="en-US"/>
              </w:rPr>
            </w:pPr>
            <w:r w:rsidRPr="00F24EA2">
              <w:rPr>
                <w:rFonts w:ascii="Palatino" w:hAnsi="Palatino"/>
                <w:sz w:val="24"/>
                <w:szCs w:val="24"/>
                <w:lang w:val="en-US"/>
              </w:rPr>
              <w:t>Pitch, Fine Tune</w:t>
            </w:r>
          </w:p>
        </w:tc>
        <w:tc>
          <w:tcPr>
            <w:tcW w:w="1653" w:type="dxa"/>
            <w:tcBorders>
              <w:top w:val="single" w:sz="6" w:space="0" w:color="auto"/>
              <w:left w:val="single" w:sz="6" w:space="0" w:color="auto"/>
              <w:bottom w:val="single" w:sz="6" w:space="0" w:color="auto"/>
              <w:right w:val="single" w:sz="6" w:space="0" w:color="auto"/>
            </w:tcBorders>
          </w:tcPr>
          <w:p w14:paraId="5CE88435"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13</w:t>
            </w:r>
          </w:p>
        </w:tc>
        <w:tc>
          <w:tcPr>
            <w:tcW w:w="2903" w:type="dxa"/>
            <w:tcBorders>
              <w:top w:val="single" w:sz="6" w:space="0" w:color="auto"/>
              <w:left w:val="single" w:sz="6" w:space="0" w:color="auto"/>
              <w:bottom w:val="single" w:sz="6" w:space="0" w:color="auto"/>
              <w:right w:val="single" w:sz="4" w:space="0" w:color="auto"/>
            </w:tcBorders>
          </w:tcPr>
          <w:p w14:paraId="5F24D246" w14:textId="77777777" w:rsidR="003B1AD5" w:rsidRPr="00F24EA2" w:rsidRDefault="003B1AD5" w:rsidP="001217C9">
            <w:pPr>
              <w:pStyle w:val="PlainText"/>
              <w:tabs>
                <w:tab w:val="left" w:pos="2160"/>
              </w:tabs>
              <w:ind w:left="861"/>
              <w:rPr>
                <w:rFonts w:ascii="Palatino" w:hAnsi="Palatino"/>
                <w:sz w:val="24"/>
                <w:szCs w:val="24"/>
                <w:lang w:val="en-US"/>
              </w:rPr>
            </w:pPr>
            <w:proofErr w:type="spellStart"/>
            <w:r w:rsidRPr="00F24EA2">
              <w:rPr>
                <w:rFonts w:ascii="Palatino" w:hAnsi="Palatino"/>
                <w:sz w:val="24"/>
                <w:szCs w:val="24"/>
                <w:lang w:val="en-US"/>
              </w:rPr>
              <w:t>PtchFine</w:t>
            </w:r>
            <w:proofErr w:type="spellEnd"/>
          </w:p>
        </w:tc>
      </w:tr>
      <w:tr w:rsidR="003B1AD5" w:rsidRPr="00CF2529" w14:paraId="422E8C6D" w14:textId="77777777" w:rsidTr="001217C9">
        <w:tc>
          <w:tcPr>
            <w:tcW w:w="4274" w:type="dxa"/>
            <w:tcBorders>
              <w:top w:val="single" w:sz="6" w:space="0" w:color="auto"/>
              <w:left w:val="single" w:sz="4" w:space="0" w:color="auto"/>
              <w:bottom w:val="single" w:sz="6" w:space="0" w:color="auto"/>
              <w:right w:val="single" w:sz="6" w:space="0" w:color="auto"/>
            </w:tcBorders>
          </w:tcPr>
          <w:p w14:paraId="7F87AB05" w14:textId="77777777" w:rsidR="003B1AD5" w:rsidRPr="00F24EA2" w:rsidRDefault="003B1AD5" w:rsidP="001217C9">
            <w:pPr>
              <w:pStyle w:val="PlainText"/>
              <w:tabs>
                <w:tab w:val="left" w:pos="2160"/>
              </w:tabs>
              <w:rPr>
                <w:rFonts w:ascii="Palatino" w:hAnsi="Palatino"/>
                <w:sz w:val="24"/>
                <w:szCs w:val="24"/>
                <w:lang w:val="en-US"/>
              </w:rPr>
            </w:pPr>
            <w:r w:rsidRPr="00F24EA2">
              <w:rPr>
                <w:rFonts w:ascii="Palatino" w:hAnsi="Palatino"/>
                <w:sz w:val="24"/>
                <w:szCs w:val="24"/>
                <w:lang w:val="en-US"/>
              </w:rPr>
              <w:t>Modulation, Depth</w:t>
            </w:r>
          </w:p>
        </w:tc>
        <w:tc>
          <w:tcPr>
            <w:tcW w:w="1653" w:type="dxa"/>
            <w:tcBorders>
              <w:top w:val="single" w:sz="6" w:space="0" w:color="auto"/>
              <w:left w:val="single" w:sz="6" w:space="0" w:color="auto"/>
              <w:bottom w:val="single" w:sz="6" w:space="0" w:color="auto"/>
              <w:right w:val="single" w:sz="6" w:space="0" w:color="auto"/>
            </w:tcBorders>
          </w:tcPr>
          <w:p w14:paraId="12B8E76A"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14</w:t>
            </w:r>
          </w:p>
        </w:tc>
        <w:tc>
          <w:tcPr>
            <w:tcW w:w="2903" w:type="dxa"/>
            <w:tcBorders>
              <w:top w:val="single" w:sz="6" w:space="0" w:color="auto"/>
              <w:left w:val="single" w:sz="6" w:space="0" w:color="auto"/>
              <w:bottom w:val="single" w:sz="6" w:space="0" w:color="auto"/>
              <w:right w:val="single" w:sz="4" w:space="0" w:color="auto"/>
            </w:tcBorders>
          </w:tcPr>
          <w:p w14:paraId="5A928614" w14:textId="77777777" w:rsidR="003B1AD5" w:rsidRPr="00F24EA2" w:rsidRDefault="003B1AD5" w:rsidP="001217C9">
            <w:pPr>
              <w:pStyle w:val="PlainText"/>
              <w:tabs>
                <w:tab w:val="left" w:pos="2160"/>
              </w:tabs>
              <w:ind w:left="861"/>
              <w:rPr>
                <w:rFonts w:ascii="Palatino" w:hAnsi="Palatino"/>
                <w:sz w:val="24"/>
                <w:szCs w:val="24"/>
                <w:lang w:val="en-US"/>
              </w:rPr>
            </w:pPr>
            <w:proofErr w:type="spellStart"/>
            <w:r w:rsidRPr="00F24EA2">
              <w:rPr>
                <w:rFonts w:ascii="Palatino" w:hAnsi="Palatino"/>
                <w:sz w:val="24"/>
                <w:szCs w:val="24"/>
                <w:lang w:val="en-US"/>
              </w:rPr>
              <w:t>ModDepth</w:t>
            </w:r>
            <w:proofErr w:type="spellEnd"/>
          </w:p>
        </w:tc>
      </w:tr>
      <w:tr w:rsidR="003B1AD5" w:rsidRPr="00CF2529" w14:paraId="302833F1" w14:textId="77777777" w:rsidTr="001217C9">
        <w:tc>
          <w:tcPr>
            <w:tcW w:w="4274" w:type="dxa"/>
            <w:tcBorders>
              <w:top w:val="single" w:sz="6" w:space="0" w:color="auto"/>
              <w:left w:val="single" w:sz="4" w:space="0" w:color="auto"/>
              <w:bottom w:val="single" w:sz="6" w:space="0" w:color="auto"/>
              <w:right w:val="single" w:sz="6" w:space="0" w:color="auto"/>
            </w:tcBorders>
          </w:tcPr>
          <w:p w14:paraId="0ECDFF4D" w14:textId="77777777" w:rsidR="003B1AD5" w:rsidRPr="00F24EA2" w:rsidRDefault="003B1AD5" w:rsidP="001217C9">
            <w:pPr>
              <w:pStyle w:val="PlainText"/>
              <w:tabs>
                <w:tab w:val="left" w:pos="2160"/>
              </w:tabs>
              <w:rPr>
                <w:rFonts w:ascii="Palatino" w:hAnsi="Palatino"/>
                <w:sz w:val="24"/>
                <w:szCs w:val="24"/>
                <w:lang w:val="en-US"/>
              </w:rPr>
            </w:pPr>
            <w:r w:rsidRPr="00F24EA2">
              <w:rPr>
                <w:rFonts w:ascii="Palatino" w:hAnsi="Palatino"/>
                <w:sz w:val="24"/>
                <w:szCs w:val="24"/>
                <w:lang w:val="en-US"/>
              </w:rPr>
              <w:t>Modulation, Freq</w:t>
            </w:r>
          </w:p>
        </w:tc>
        <w:tc>
          <w:tcPr>
            <w:tcW w:w="1653" w:type="dxa"/>
            <w:tcBorders>
              <w:top w:val="single" w:sz="6" w:space="0" w:color="auto"/>
              <w:left w:val="single" w:sz="6" w:space="0" w:color="auto"/>
              <w:bottom w:val="single" w:sz="6" w:space="0" w:color="auto"/>
              <w:right w:val="single" w:sz="6" w:space="0" w:color="auto"/>
            </w:tcBorders>
          </w:tcPr>
          <w:p w14:paraId="0FC7EE50"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15</w:t>
            </w:r>
          </w:p>
        </w:tc>
        <w:tc>
          <w:tcPr>
            <w:tcW w:w="2903" w:type="dxa"/>
            <w:tcBorders>
              <w:top w:val="single" w:sz="6" w:space="0" w:color="auto"/>
              <w:left w:val="single" w:sz="6" w:space="0" w:color="auto"/>
              <w:bottom w:val="single" w:sz="6" w:space="0" w:color="auto"/>
              <w:right w:val="single" w:sz="4" w:space="0" w:color="auto"/>
            </w:tcBorders>
          </w:tcPr>
          <w:p w14:paraId="040E3587" w14:textId="77777777" w:rsidR="003B1AD5" w:rsidRPr="00F24EA2" w:rsidRDefault="003B1AD5" w:rsidP="001217C9">
            <w:pPr>
              <w:pStyle w:val="PlainText"/>
              <w:tabs>
                <w:tab w:val="left" w:pos="2160"/>
              </w:tabs>
              <w:ind w:left="861"/>
              <w:rPr>
                <w:rFonts w:ascii="Palatino" w:hAnsi="Palatino"/>
                <w:sz w:val="24"/>
                <w:szCs w:val="24"/>
                <w:lang w:val="en-US"/>
              </w:rPr>
            </w:pPr>
            <w:proofErr w:type="spellStart"/>
            <w:r w:rsidRPr="00F24EA2">
              <w:rPr>
                <w:rFonts w:ascii="Palatino" w:hAnsi="Palatino"/>
                <w:sz w:val="24"/>
                <w:szCs w:val="24"/>
                <w:lang w:val="en-US"/>
              </w:rPr>
              <w:t>ModFreq</w:t>
            </w:r>
            <w:proofErr w:type="spellEnd"/>
          </w:p>
        </w:tc>
      </w:tr>
      <w:tr w:rsidR="003B1AD5" w:rsidRPr="00CF2529" w14:paraId="47EC74D9" w14:textId="77777777" w:rsidTr="001217C9">
        <w:trPr>
          <w:trHeight w:val="550"/>
        </w:trPr>
        <w:tc>
          <w:tcPr>
            <w:tcW w:w="8830" w:type="dxa"/>
            <w:gridSpan w:val="3"/>
            <w:tcBorders>
              <w:top w:val="single" w:sz="6" w:space="0" w:color="auto"/>
              <w:left w:val="single" w:sz="4" w:space="0" w:color="auto"/>
              <w:bottom w:val="single" w:sz="6" w:space="0" w:color="auto"/>
              <w:right w:val="single" w:sz="4" w:space="0" w:color="auto"/>
            </w:tcBorders>
            <w:vAlign w:val="center"/>
          </w:tcPr>
          <w:p w14:paraId="115D6B5C" w14:textId="77777777" w:rsidR="003B1AD5" w:rsidRPr="00F24EA2" w:rsidRDefault="003B1AD5" w:rsidP="001217C9">
            <w:pPr>
              <w:pStyle w:val="PlainText"/>
              <w:tabs>
                <w:tab w:val="left" w:pos="2160"/>
              </w:tabs>
              <w:jc w:val="center"/>
              <w:rPr>
                <w:rFonts w:ascii="Palatino" w:hAnsi="Palatino"/>
                <w:b/>
                <w:i/>
                <w:sz w:val="24"/>
                <w:szCs w:val="24"/>
                <w:lang w:val="en-US"/>
              </w:rPr>
            </w:pPr>
            <w:r w:rsidRPr="00F24EA2">
              <w:rPr>
                <w:rFonts w:ascii="Palatino" w:hAnsi="Palatino"/>
                <w:b/>
                <w:i/>
                <w:sz w:val="24"/>
                <w:szCs w:val="24"/>
                <w:lang w:val="en-US"/>
              </w:rPr>
              <w:t>Mixer</w:t>
            </w:r>
          </w:p>
        </w:tc>
      </w:tr>
      <w:tr w:rsidR="003B1AD5" w:rsidRPr="00CF2529" w14:paraId="103D055A" w14:textId="77777777" w:rsidTr="001217C9">
        <w:tc>
          <w:tcPr>
            <w:tcW w:w="4274" w:type="dxa"/>
            <w:tcBorders>
              <w:top w:val="single" w:sz="6" w:space="0" w:color="auto"/>
              <w:left w:val="single" w:sz="4" w:space="0" w:color="auto"/>
              <w:bottom w:val="single" w:sz="6" w:space="0" w:color="auto"/>
              <w:right w:val="single" w:sz="6" w:space="0" w:color="auto"/>
            </w:tcBorders>
          </w:tcPr>
          <w:p w14:paraId="554B8D29" w14:textId="77777777" w:rsidR="003B1AD5" w:rsidRPr="00F24EA2" w:rsidRDefault="003B1AD5" w:rsidP="001217C9">
            <w:pPr>
              <w:pStyle w:val="PlainText"/>
              <w:tabs>
                <w:tab w:val="left" w:pos="2160"/>
              </w:tabs>
              <w:rPr>
                <w:rFonts w:ascii="Palatino" w:hAnsi="Palatino"/>
                <w:sz w:val="24"/>
                <w:szCs w:val="24"/>
                <w:lang w:val="en-US"/>
              </w:rPr>
            </w:pPr>
            <w:proofErr w:type="spellStart"/>
            <w:r w:rsidRPr="00F24EA2">
              <w:rPr>
                <w:rFonts w:ascii="Palatino" w:hAnsi="Palatino"/>
                <w:sz w:val="24"/>
                <w:szCs w:val="24"/>
                <w:lang w:val="en-US"/>
              </w:rPr>
              <w:t>Mixer_Muted_sound</w:t>
            </w:r>
            <w:proofErr w:type="spellEnd"/>
            <w:r w:rsidRPr="00F24EA2">
              <w:rPr>
                <w:rFonts w:ascii="Palatino" w:hAnsi="Palatino"/>
                <w:sz w:val="24"/>
                <w:szCs w:val="24"/>
                <w:lang w:val="en-US"/>
              </w:rPr>
              <w:t>, Volume</w:t>
            </w:r>
          </w:p>
        </w:tc>
        <w:tc>
          <w:tcPr>
            <w:tcW w:w="1653" w:type="dxa"/>
            <w:tcBorders>
              <w:top w:val="single" w:sz="6" w:space="0" w:color="auto"/>
              <w:left w:val="single" w:sz="6" w:space="0" w:color="auto"/>
              <w:bottom w:val="single" w:sz="6" w:space="0" w:color="auto"/>
              <w:right w:val="single" w:sz="6" w:space="0" w:color="auto"/>
            </w:tcBorders>
          </w:tcPr>
          <w:p w14:paraId="4E73400D"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20</w:t>
            </w:r>
          </w:p>
        </w:tc>
        <w:tc>
          <w:tcPr>
            <w:tcW w:w="2903" w:type="dxa"/>
            <w:tcBorders>
              <w:top w:val="single" w:sz="6" w:space="0" w:color="auto"/>
              <w:left w:val="single" w:sz="6" w:space="0" w:color="auto"/>
              <w:bottom w:val="single" w:sz="6" w:space="0" w:color="auto"/>
              <w:right w:val="single" w:sz="4" w:space="0" w:color="auto"/>
            </w:tcBorders>
          </w:tcPr>
          <w:p w14:paraId="366D0A9D" w14:textId="77777777" w:rsidR="003B1AD5" w:rsidRPr="00F24EA2" w:rsidRDefault="003B1AD5" w:rsidP="001217C9">
            <w:pPr>
              <w:pStyle w:val="PlainText"/>
              <w:tabs>
                <w:tab w:val="left" w:pos="2160"/>
              </w:tabs>
              <w:ind w:left="861"/>
              <w:rPr>
                <w:rFonts w:ascii="Palatino" w:hAnsi="Palatino"/>
                <w:sz w:val="24"/>
                <w:szCs w:val="24"/>
                <w:lang w:val="en-US"/>
              </w:rPr>
            </w:pPr>
            <w:proofErr w:type="spellStart"/>
            <w:r w:rsidRPr="00F24EA2">
              <w:rPr>
                <w:rFonts w:ascii="Palatino" w:hAnsi="Palatino"/>
                <w:sz w:val="24"/>
                <w:szCs w:val="24"/>
                <w:lang w:val="en-US"/>
              </w:rPr>
              <w:t>MxMuted</w:t>
            </w:r>
            <w:proofErr w:type="spellEnd"/>
          </w:p>
        </w:tc>
      </w:tr>
      <w:tr w:rsidR="003B1AD5" w:rsidRPr="00CF2529" w14:paraId="15078AC1" w14:textId="77777777" w:rsidTr="001217C9">
        <w:tc>
          <w:tcPr>
            <w:tcW w:w="4274" w:type="dxa"/>
            <w:tcBorders>
              <w:top w:val="single" w:sz="6" w:space="0" w:color="auto"/>
              <w:left w:val="single" w:sz="4" w:space="0" w:color="auto"/>
              <w:bottom w:val="single" w:sz="6" w:space="0" w:color="auto"/>
              <w:right w:val="single" w:sz="6" w:space="0" w:color="auto"/>
            </w:tcBorders>
          </w:tcPr>
          <w:p w14:paraId="1002F8C8" w14:textId="77777777" w:rsidR="003B1AD5" w:rsidRPr="00F24EA2" w:rsidRDefault="003B1AD5" w:rsidP="001217C9">
            <w:pPr>
              <w:pStyle w:val="PlainText"/>
              <w:tabs>
                <w:tab w:val="left" w:pos="2160"/>
              </w:tabs>
              <w:rPr>
                <w:rFonts w:ascii="Palatino" w:hAnsi="Palatino"/>
                <w:sz w:val="24"/>
                <w:szCs w:val="24"/>
                <w:lang w:val="en-US"/>
              </w:rPr>
            </w:pPr>
            <w:proofErr w:type="spellStart"/>
            <w:r w:rsidRPr="00F24EA2">
              <w:rPr>
                <w:rFonts w:ascii="Palatino" w:hAnsi="Palatino"/>
                <w:sz w:val="24"/>
                <w:szCs w:val="24"/>
                <w:lang w:val="en-US"/>
              </w:rPr>
              <w:t>Mixer_Slow_Strum</w:t>
            </w:r>
            <w:proofErr w:type="spellEnd"/>
            <w:r w:rsidRPr="00F24EA2">
              <w:rPr>
                <w:rFonts w:ascii="Palatino" w:hAnsi="Palatino"/>
                <w:sz w:val="24"/>
                <w:szCs w:val="24"/>
                <w:lang w:val="en-US"/>
              </w:rPr>
              <w:t>, Volume</w:t>
            </w:r>
          </w:p>
        </w:tc>
        <w:tc>
          <w:tcPr>
            <w:tcW w:w="1653" w:type="dxa"/>
            <w:tcBorders>
              <w:top w:val="single" w:sz="6" w:space="0" w:color="auto"/>
              <w:left w:val="single" w:sz="6" w:space="0" w:color="auto"/>
              <w:bottom w:val="single" w:sz="6" w:space="0" w:color="auto"/>
              <w:right w:val="single" w:sz="6" w:space="0" w:color="auto"/>
            </w:tcBorders>
          </w:tcPr>
          <w:p w14:paraId="5D0ED524"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21</w:t>
            </w:r>
          </w:p>
        </w:tc>
        <w:tc>
          <w:tcPr>
            <w:tcW w:w="2903" w:type="dxa"/>
            <w:tcBorders>
              <w:top w:val="single" w:sz="6" w:space="0" w:color="auto"/>
              <w:left w:val="single" w:sz="6" w:space="0" w:color="auto"/>
              <w:bottom w:val="single" w:sz="6" w:space="0" w:color="auto"/>
              <w:right w:val="single" w:sz="4" w:space="0" w:color="auto"/>
            </w:tcBorders>
          </w:tcPr>
          <w:p w14:paraId="1D13A0AB" w14:textId="77777777" w:rsidR="003B1AD5" w:rsidRPr="00F24EA2" w:rsidRDefault="003B1AD5" w:rsidP="001217C9">
            <w:pPr>
              <w:pStyle w:val="PlainText"/>
              <w:tabs>
                <w:tab w:val="left" w:pos="2160"/>
              </w:tabs>
              <w:ind w:left="861"/>
              <w:rPr>
                <w:rFonts w:ascii="Palatino" w:hAnsi="Palatino"/>
                <w:sz w:val="24"/>
                <w:szCs w:val="24"/>
                <w:lang w:val="en-US"/>
              </w:rPr>
            </w:pPr>
            <w:proofErr w:type="spellStart"/>
            <w:r w:rsidRPr="00F24EA2">
              <w:rPr>
                <w:rFonts w:ascii="Palatino" w:hAnsi="Palatino"/>
                <w:sz w:val="24"/>
                <w:szCs w:val="24"/>
                <w:lang w:val="en-US"/>
              </w:rPr>
              <w:t>MxSlStrm</w:t>
            </w:r>
            <w:proofErr w:type="spellEnd"/>
          </w:p>
        </w:tc>
      </w:tr>
      <w:tr w:rsidR="003B1AD5" w:rsidRPr="00CF2529" w14:paraId="62B032A0" w14:textId="77777777" w:rsidTr="001217C9">
        <w:tc>
          <w:tcPr>
            <w:tcW w:w="4274" w:type="dxa"/>
            <w:tcBorders>
              <w:top w:val="single" w:sz="6" w:space="0" w:color="auto"/>
              <w:left w:val="single" w:sz="4" w:space="0" w:color="auto"/>
              <w:bottom w:val="single" w:sz="6" w:space="0" w:color="auto"/>
              <w:right w:val="single" w:sz="6" w:space="0" w:color="auto"/>
            </w:tcBorders>
          </w:tcPr>
          <w:p w14:paraId="5D62BE4A" w14:textId="77777777" w:rsidR="003B1AD5" w:rsidRPr="00F24EA2" w:rsidRDefault="003B1AD5" w:rsidP="001217C9">
            <w:pPr>
              <w:pStyle w:val="PlainText"/>
              <w:tabs>
                <w:tab w:val="left" w:pos="2160"/>
              </w:tabs>
              <w:rPr>
                <w:rFonts w:ascii="Palatino" w:hAnsi="Palatino"/>
                <w:sz w:val="24"/>
                <w:szCs w:val="24"/>
                <w:lang w:val="en-US"/>
              </w:rPr>
            </w:pPr>
            <w:proofErr w:type="spellStart"/>
            <w:r w:rsidRPr="00F24EA2">
              <w:rPr>
                <w:rFonts w:ascii="Palatino" w:hAnsi="Palatino"/>
                <w:sz w:val="24"/>
                <w:szCs w:val="24"/>
                <w:lang w:val="en-US"/>
              </w:rPr>
              <w:t>Mixer_Switch_FX</w:t>
            </w:r>
            <w:proofErr w:type="spellEnd"/>
            <w:r w:rsidRPr="00F24EA2">
              <w:rPr>
                <w:rFonts w:ascii="Palatino" w:hAnsi="Palatino"/>
                <w:sz w:val="24"/>
                <w:szCs w:val="24"/>
                <w:lang w:val="en-US"/>
              </w:rPr>
              <w:t>, Volume</w:t>
            </w:r>
          </w:p>
        </w:tc>
        <w:tc>
          <w:tcPr>
            <w:tcW w:w="1653" w:type="dxa"/>
            <w:tcBorders>
              <w:top w:val="single" w:sz="6" w:space="0" w:color="auto"/>
              <w:left w:val="single" w:sz="6" w:space="0" w:color="auto"/>
              <w:bottom w:val="single" w:sz="6" w:space="0" w:color="auto"/>
              <w:right w:val="single" w:sz="6" w:space="0" w:color="auto"/>
            </w:tcBorders>
          </w:tcPr>
          <w:p w14:paraId="302B1538"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22</w:t>
            </w:r>
          </w:p>
        </w:tc>
        <w:tc>
          <w:tcPr>
            <w:tcW w:w="2903" w:type="dxa"/>
            <w:tcBorders>
              <w:top w:val="single" w:sz="6" w:space="0" w:color="auto"/>
              <w:left w:val="single" w:sz="6" w:space="0" w:color="auto"/>
              <w:bottom w:val="single" w:sz="6" w:space="0" w:color="auto"/>
              <w:right w:val="single" w:sz="4" w:space="0" w:color="auto"/>
            </w:tcBorders>
          </w:tcPr>
          <w:p w14:paraId="7FD9D43D" w14:textId="77777777" w:rsidR="003B1AD5" w:rsidRPr="00F24EA2" w:rsidRDefault="003B1AD5" w:rsidP="001217C9">
            <w:pPr>
              <w:pStyle w:val="PlainText"/>
              <w:tabs>
                <w:tab w:val="left" w:pos="2160"/>
              </w:tabs>
              <w:ind w:left="861"/>
              <w:rPr>
                <w:rFonts w:ascii="Palatino" w:hAnsi="Palatino"/>
                <w:sz w:val="24"/>
                <w:szCs w:val="24"/>
                <w:lang w:val="en-US"/>
              </w:rPr>
            </w:pPr>
            <w:proofErr w:type="spellStart"/>
            <w:r w:rsidRPr="00F24EA2">
              <w:rPr>
                <w:rFonts w:ascii="Palatino" w:hAnsi="Palatino"/>
                <w:sz w:val="24"/>
                <w:szCs w:val="24"/>
                <w:lang w:val="en-US"/>
              </w:rPr>
              <w:t>MxKeyFx</w:t>
            </w:r>
            <w:proofErr w:type="spellEnd"/>
          </w:p>
        </w:tc>
      </w:tr>
      <w:tr w:rsidR="003B1AD5" w:rsidRPr="00CF2529" w14:paraId="1095EF2E" w14:textId="77777777" w:rsidTr="001217C9">
        <w:tc>
          <w:tcPr>
            <w:tcW w:w="4274" w:type="dxa"/>
            <w:tcBorders>
              <w:top w:val="single" w:sz="6" w:space="0" w:color="auto"/>
              <w:left w:val="single" w:sz="4" w:space="0" w:color="auto"/>
              <w:bottom w:val="single" w:sz="6" w:space="0" w:color="auto"/>
              <w:right w:val="single" w:sz="6" w:space="0" w:color="auto"/>
            </w:tcBorders>
          </w:tcPr>
          <w:p w14:paraId="1C9317BE" w14:textId="77777777" w:rsidR="003B1AD5" w:rsidRPr="00F24EA2" w:rsidRDefault="003B1AD5" w:rsidP="001217C9">
            <w:pPr>
              <w:pStyle w:val="PlainText"/>
              <w:tabs>
                <w:tab w:val="left" w:pos="2160"/>
              </w:tabs>
              <w:rPr>
                <w:rFonts w:ascii="Palatino" w:hAnsi="Palatino"/>
                <w:sz w:val="24"/>
                <w:szCs w:val="24"/>
                <w:lang w:val="en-US"/>
              </w:rPr>
            </w:pPr>
            <w:proofErr w:type="spellStart"/>
            <w:r w:rsidRPr="00F24EA2">
              <w:rPr>
                <w:rFonts w:ascii="Palatino" w:hAnsi="Palatino"/>
                <w:sz w:val="24"/>
                <w:szCs w:val="24"/>
                <w:lang w:val="en-US"/>
              </w:rPr>
              <w:t>Mixer_FretNoise</w:t>
            </w:r>
            <w:proofErr w:type="spellEnd"/>
            <w:r w:rsidRPr="00F24EA2">
              <w:rPr>
                <w:rFonts w:ascii="Palatino" w:hAnsi="Palatino"/>
                <w:sz w:val="24"/>
                <w:szCs w:val="24"/>
                <w:lang w:val="en-US"/>
              </w:rPr>
              <w:t>, on/off,</w:t>
            </w:r>
          </w:p>
        </w:tc>
        <w:tc>
          <w:tcPr>
            <w:tcW w:w="1653" w:type="dxa"/>
            <w:tcBorders>
              <w:top w:val="single" w:sz="6" w:space="0" w:color="auto"/>
              <w:left w:val="single" w:sz="6" w:space="0" w:color="auto"/>
              <w:bottom w:val="single" w:sz="6" w:space="0" w:color="auto"/>
              <w:right w:val="single" w:sz="6" w:space="0" w:color="auto"/>
            </w:tcBorders>
          </w:tcPr>
          <w:p w14:paraId="520291EA"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23</w:t>
            </w:r>
          </w:p>
        </w:tc>
        <w:tc>
          <w:tcPr>
            <w:tcW w:w="2903" w:type="dxa"/>
            <w:tcBorders>
              <w:top w:val="single" w:sz="6" w:space="0" w:color="auto"/>
              <w:left w:val="single" w:sz="6" w:space="0" w:color="auto"/>
              <w:bottom w:val="single" w:sz="6" w:space="0" w:color="auto"/>
              <w:right w:val="single" w:sz="4" w:space="0" w:color="auto"/>
            </w:tcBorders>
          </w:tcPr>
          <w:p w14:paraId="47A49932" w14:textId="77777777" w:rsidR="003B1AD5" w:rsidRPr="00F24EA2" w:rsidRDefault="003B1AD5" w:rsidP="001217C9">
            <w:pPr>
              <w:pStyle w:val="PlainText"/>
              <w:tabs>
                <w:tab w:val="left" w:pos="2160"/>
              </w:tabs>
              <w:ind w:left="861"/>
              <w:rPr>
                <w:rFonts w:ascii="Palatino" w:hAnsi="Palatino"/>
                <w:sz w:val="24"/>
                <w:szCs w:val="24"/>
                <w:lang w:val="en-US"/>
              </w:rPr>
            </w:pPr>
            <w:proofErr w:type="spellStart"/>
            <w:r w:rsidRPr="00F24EA2">
              <w:rPr>
                <w:rFonts w:ascii="Palatino" w:hAnsi="Palatino"/>
                <w:sz w:val="24"/>
                <w:szCs w:val="24"/>
                <w:lang w:val="en-US"/>
              </w:rPr>
              <w:t>MxFrtN</w:t>
            </w:r>
            <w:proofErr w:type="spellEnd"/>
            <w:r w:rsidRPr="00F24EA2">
              <w:rPr>
                <w:rFonts w:ascii="Palatino" w:hAnsi="Palatino"/>
                <w:sz w:val="24"/>
                <w:szCs w:val="24"/>
                <w:lang w:val="en-US"/>
              </w:rPr>
              <w:t>_</w:t>
            </w:r>
          </w:p>
        </w:tc>
      </w:tr>
      <w:tr w:rsidR="003B1AD5" w:rsidRPr="00CF2529" w14:paraId="75EE9936" w14:textId="77777777" w:rsidTr="001217C9">
        <w:tc>
          <w:tcPr>
            <w:tcW w:w="4274" w:type="dxa"/>
            <w:tcBorders>
              <w:top w:val="single" w:sz="6" w:space="0" w:color="auto"/>
              <w:left w:val="single" w:sz="4" w:space="0" w:color="auto"/>
              <w:bottom w:val="single" w:sz="6" w:space="0" w:color="auto"/>
              <w:right w:val="single" w:sz="6" w:space="0" w:color="auto"/>
            </w:tcBorders>
          </w:tcPr>
          <w:p w14:paraId="63056D48" w14:textId="77777777" w:rsidR="003B1AD5" w:rsidRPr="00F24EA2" w:rsidRDefault="003B1AD5" w:rsidP="001217C9">
            <w:pPr>
              <w:pStyle w:val="PlainText"/>
              <w:tabs>
                <w:tab w:val="left" w:pos="2160"/>
              </w:tabs>
              <w:rPr>
                <w:rFonts w:ascii="Palatino" w:hAnsi="Palatino"/>
                <w:sz w:val="24"/>
                <w:szCs w:val="24"/>
                <w:lang w:val="en-US"/>
              </w:rPr>
            </w:pPr>
            <w:proofErr w:type="spellStart"/>
            <w:r w:rsidRPr="00F24EA2">
              <w:rPr>
                <w:rFonts w:ascii="Palatino" w:hAnsi="Palatino"/>
                <w:sz w:val="24"/>
                <w:szCs w:val="24"/>
                <w:lang w:val="en-US"/>
              </w:rPr>
              <w:t>Mixer_FretNoise</w:t>
            </w:r>
            <w:proofErr w:type="spellEnd"/>
            <w:r w:rsidRPr="00F24EA2">
              <w:rPr>
                <w:rFonts w:ascii="Palatino" w:hAnsi="Palatino"/>
                <w:sz w:val="24"/>
                <w:szCs w:val="24"/>
                <w:lang w:val="en-US"/>
              </w:rPr>
              <w:t>, Volume</w:t>
            </w:r>
          </w:p>
        </w:tc>
        <w:tc>
          <w:tcPr>
            <w:tcW w:w="1653" w:type="dxa"/>
            <w:tcBorders>
              <w:top w:val="single" w:sz="6" w:space="0" w:color="auto"/>
              <w:left w:val="single" w:sz="6" w:space="0" w:color="auto"/>
              <w:bottom w:val="single" w:sz="6" w:space="0" w:color="auto"/>
              <w:right w:val="single" w:sz="6" w:space="0" w:color="auto"/>
            </w:tcBorders>
          </w:tcPr>
          <w:p w14:paraId="623E5E7D"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24</w:t>
            </w:r>
          </w:p>
        </w:tc>
        <w:tc>
          <w:tcPr>
            <w:tcW w:w="2903" w:type="dxa"/>
            <w:tcBorders>
              <w:top w:val="single" w:sz="6" w:space="0" w:color="auto"/>
              <w:left w:val="single" w:sz="6" w:space="0" w:color="auto"/>
              <w:bottom w:val="single" w:sz="6" w:space="0" w:color="auto"/>
              <w:right w:val="single" w:sz="4" w:space="0" w:color="auto"/>
            </w:tcBorders>
          </w:tcPr>
          <w:p w14:paraId="0DBBBA81" w14:textId="77777777" w:rsidR="003B1AD5" w:rsidRPr="00F24EA2" w:rsidRDefault="003B1AD5" w:rsidP="001217C9">
            <w:pPr>
              <w:pStyle w:val="PlainText"/>
              <w:tabs>
                <w:tab w:val="left" w:pos="2160"/>
              </w:tabs>
              <w:ind w:left="861"/>
              <w:rPr>
                <w:rFonts w:ascii="Palatino" w:hAnsi="Palatino"/>
                <w:sz w:val="24"/>
                <w:szCs w:val="24"/>
                <w:lang w:val="en-US"/>
              </w:rPr>
            </w:pPr>
            <w:proofErr w:type="spellStart"/>
            <w:r w:rsidRPr="00F24EA2">
              <w:rPr>
                <w:rFonts w:ascii="Palatino" w:hAnsi="Palatino"/>
                <w:sz w:val="24"/>
                <w:szCs w:val="24"/>
                <w:lang w:val="en-US"/>
              </w:rPr>
              <w:t>MxFrtNse</w:t>
            </w:r>
            <w:proofErr w:type="spellEnd"/>
          </w:p>
        </w:tc>
      </w:tr>
      <w:tr w:rsidR="003B1AD5" w:rsidRPr="00CF2529" w14:paraId="11731C3C" w14:textId="77777777" w:rsidTr="001217C9">
        <w:tc>
          <w:tcPr>
            <w:tcW w:w="4274" w:type="dxa"/>
            <w:tcBorders>
              <w:top w:val="single" w:sz="6" w:space="0" w:color="auto"/>
              <w:left w:val="single" w:sz="4" w:space="0" w:color="auto"/>
              <w:bottom w:val="single" w:sz="6" w:space="0" w:color="auto"/>
              <w:right w:val="single" w:sz="6" w:space="0" w:color="auto"/>
            </w:tcBorders>
          </w:tcPr>
          <w:p w14:paraId="5D78AF37" w14:textId="77777777" w:rsidR="003B1AD5" w:rsidRPr="00F24EA2" w:rsidRDefault="003B1AD5" w:rsidP="001217C9">
            <w:pPr>
              <w:pStyle w:val="PlainText"/>
              <w:tabs>
                <w:tab w:val="left" w:pos="2160"/>
              </w:tabs>
              <w:rPr>
                <w:rFonts w:ascii="Palatino" w:hAnsi="Palatino"/>
                <w:sz w:val="24"/>
                <w:szCs w:val="24"/>
                <w:lang w:val="en-US"/>
              </w:rPr>
            </w:pPr>
            <w:proofErr w:type="spellStart"/>
            <w:r w:rsidRPr="00F24EA2">
              <w:rPr>
                <w:rFonts w:ascii="Palatino" w:hAnsi="Palatino"/>
                <w:sz w:val="24"/>
                <w:szCs w:val="24"/>
                <w:lang w:val="en-US"/>
              </w:rPr>
              <w:t>Mixer_ReleaseNoise</w:t>
            </w:r>
            <w:proofErr w:type="spellEnd"/>
            <w:r w:rsidRPr="00F24EA2">
              <w:rPr>
                <w:rFonts w:ascii="Palatino" w:hAnsi="Palatino"/>
                <w:sz w:val="24"/>
                <w:szCs w:val="24"/>
                <w:lang w:val="en-US"/>
              </w:rPr>
              <w:t>, on/off</w:t>
            </w:r>
          </w:p>
        </w:tc>
        <w:tc>
          <w:tcPr>
            <w:tcW w:w="1653" w:type="dxa"/>
            <w:tcBorders>
              <w:top w:val="single" w:sz="6" w:space="0" w:color="auto"/>
              <w:left w:val="single" w:sz="6" w:space="0" w:color="auto"/>
              <w:bottom w:val="single" w:sz="6" w:space="0" w:color="auto"/>
              <w:right w:val="single" w:sz="6" w:space="0" w:color="auto"/>
            </w:tcBorders>
          </w:tcPr>
          <w:p w14:paraId="79E6C1E5"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25</w:t>
            </w:r>
          </w:p>
        </w:tc>
        <w:tc>
          <w:tcPr>
            <w:tcW w:w="2903" w:type="dxa"/>
            <w:tcBorders>
              <w:top w:val="single" w:sz="6" w:space="0" w:color="auto"/>
              <w:left w:val="single" w:sz="6" w:space="0" w:color="auto"/>
              <w:bottom w:val="single" w:sz="6" w:space="0" w:color="auto"/>
              <w:right w:val="single" w:sz="4" w:space="0" w:color="auto"/>
            </w:tcBorders>
          </w:tcPr>
          <w:p w14:paraId="24A96421" w14:textId="77777777" w:rsidR="003B1AD5" w:rsidRPr="00F24EA2" w:rsidRDefault="003B1AD5" w:rsidP="001217C9">
            <w:pPr>
              <w:pStyle w:val="PlainText"/>
              <w:tabs>
                <w:tab w:val="left" w:pos="2160"/>
              </w:tabs>
              <w:ind w:left="861"/>
              <w:rPr>
                <w:rFonts w:ascii="Palatino" w:hAnsi="Palatino"/>
                <w:sz w:val="24"/>
                <w:szCs w:val="24"/>
                <w:lang w:val="en-US"/>
              </w:rPr>
            </w:pPr>
            <w:proofErr w:type="spellStart"/>
            <w:r w:rsidRPr="00F24EA2">
              <w:rPr>
                <w:rFonts w:ascii="Palatino" w:hAnsi="Palatino"/>
                <w:sz w:val="24"/>
                <w:szCs w:val="24"/>
                <w:lang w:val="en-US"/>
              </w:rPr>
              <w:t>MxRelN</w:t>
            </w:r>
            <w:proofErr w:type="spellEnd"/>
            <w:r w:rsidRPr="00F24EA2">
              <w:rPr>
                <w:rFonts w:ascii="Palatino" w:hAnsi="Palatino"/>
                <w:sz w:val="24"/>
                <w:szCs w:val="24"/>
                <w:lang w:val="en-US"/>
              </w:rPr>
              <w:t>_</w:t>
            </w:r>
          </w:p>
        </w:tc>
      </w:tr>
      <w:tr w:rsidR="003B1AD5" w:rsidRPr="00CF2529" w14:paraId="37773511" w14:textId="77777777" w:rsidTr="001217C9">
        <w:tc>
          <w:tcPr>
            <w:tcW w:w="4274" w:type="dxa"/>
            <w:tcBorders>
              <w:top w:val="single" w:sz="6" w:space="0" w:color="auto"/>
              <w:left w:val="single" w:sz="4" w:space="0" w:color="auto"/>
              <w:bottom w:val="single" w:sz="6" w:space="0" w:color="auto"/>
              <w:right w:val="single" w:sz="6" w:space="0" w:color="auto"/>
            </w:tcBorders>
          </w:tcPr>
          <w:p w14:paraId="080EDFE6" w14:textId="77777777" w:rsidR="003B1AD5" w:rsidRPr="00F24EA2" w:rsidRDefault="003B1AD5" w:rsidP="001217C9">
            <w:pPr>
              <w:pStyle w:val="PlainText"/>
              <w:tabs>
                <w:tab w:val="left" w:pos="2160"/>
              </w:tabs>
              <w:rPr>
                <w:rFonts w:ascii="Palatino" w:hAnsi="Palatino"/>
                <w:sz w:val="24"/>
                <w:szCs w:val="24"/>
                <w:lang w:val="en-US"/>
              </w:rPr>
            </w:pPr>
            <w:proofErr w:type="spellStart"/>
            <w:r w:rsidRPr="00F24EA2">
              <w:rPr>
                <w:rFonts w:ascii="Palatino" w:hAnsi="Palatino"/>
                <w:sz w:val="24"/>
                <w:szCs w:val="24"/>
                <w:lang w:val="en-US"/>
              </w:rPr>
              <w:t>Mixer_ReleaseNoise</w:t>
            </w:r>
            <w:proofErr w:type="spellEnd"/>
            <w:r w:rsidRPr="00F24EA2">
              <w:rPr>
                <w:rFonts w:ascii="Palatino" w:hAnsi="Palatino"/>
                <w:sz w:val="24"/>
                <w:szCs w:val="24"/>
                <w:lang w:val="en-US"/>
              </w:rPr>
              <w:t>, Volume</w:t>
            </w:r>
          </w:p>
        </w:tc>
        <w:tc>
          <w:tcPr>
            <w:tcW w:w="1653" w:type="dxa"/>
            <w:tcBorders>
              <w:top w:val="single" w:sz="6" w:space="0" w:color="auto"/>
              <w:left w:val="single" w:sz="6" w:space="0" w:color="auto"/>
              <w:bottom w:val="single" w:sz="6" w:space="0" w:color="auto"/>
              <w:right w:val="single" w:sz="6" w:space="0" w:color="auto"/>
            </w:tcBorders>
          </w:tcPr>
          <w:p w14:paraId="3DB03393"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26</w:t>
            </w:r>
          </w:p>
        </w:tc>
        <w:tc>
          <w:tcPr>
            <w:tcW w:w="2903" w:type="dxa"/>
            <w:tcBorders>
              <w:top w:val="single" w:sz="6" w:space="0" w:color="auto"/>
              <w:left w:val="single" w:sz="6" w:space="0" w:color="auto"/>
              <w:bottom w:val="single" w:sz="6" w:space="0" w:color="auto"/>
              <w:right w:val="single" w:sz="4" w:space="0" w:color="auto"/>
            </w:tcBorders>
          </w:tcPr>
          <w:p w14:paraId="2BB77102" w14:textId="77777777" w:rsidR="003B1AD5" w:rsidRPr="00F24EA2" w:rsidRDefault="003B1AD5" w:rsidP="001217C9">
            <w:pPr>
              <w:pStyle w:val="PlainText"/>
              <w:tabs>
                <w:tab w:val="left" w:pos="2160"/>
              </w:tabs>
              <w:ind w:left="861"/>
              <w:rPr>
                <w:rFonts w:ascii="Palatino" w:hAnsi="Palatino"/>
                <w:sz w:val="24"/>
                <w:szCs w:val="24"/>
                <w:lang w:val="en-US"/>
              </w:rPr>
            </w:pPr>
            <w:proofErr w:type="spellStart"/>
            <w:r w:rsidRPr="00F24EA2">
              <w:rPr>
                <w:rFonts w:ascii="Palatino" w:hAnsi="Palatino"/>
                <w:sz w:val="24"/>
                <w:szCs w:val="24"/>
                <w:lang w:val="en-US"/>
              </w:rPr>
              <w:t>MxRelNse</w:t>
            </w:r>
            <w:proofErr w:type="spellEnd"/>
          </w:p>
        </w:tc>
      </w:tr>
      <w:tr w:rsidR="003B1AD5" w:rsidRPr="00CF2529" w14:paraId="35987254" w14:textId="77777777" w:rsidTr="001217C9">
        <w:tc>
          <w:tcPr>
            <w:tcW w:w="4274" w:type="dxa"/>
            <w:tcBorders>
              <w:top w:val="single" w:sz="6" w:space="0" w:color="auto"/>
              <w:left w:val="single" w:sz="4" w:space="0" w:color="auto"/>
              <w:bottom w:val="single" w:sz="6" w:space="0" w:color="auto"/>
              <w:right w:val="single" w:sz="6" w:space="0" w:color="auto"/>
            </w:tcBorders>
          </w:tcPr>
          <w:p w14:paraId="733B90C2" w14:textId="77777777" w:rsidR="003B1AD5" w:rsidRPr="00F24EA2" w:rsidRDefault="003B1AD5" w:rsidP="001217C9">
            <w:pPr>
              <w:pStyle w:val="PlainText"/>
              <w:tabs>
                <w:tab w:val="left" w:pos="2160"/>
              </w:tabs>
              <w:rPr>
                <w:rFonts w:ascii="Palatino" w:hAnsi="Palatino"/>
                <w:sz w:val="24"/>
                <w:szCs w:val="24"/>
                <w:lang w:val="en-US"/>
              </w:rPr>
            </w:pPr>
            <w:proofErr w:type="spellStart"/>
            <w:r w:rsidRPr="00F24EA2">
              <w:rPr>
                <w:rFonts w:ascii="Palatino" w:hAnsi="Palatino"/>
                <w:sz w:val="24"/>
                <w:szCs w:val="24"/>
                <w:lang w:val="en-US"/>
              </w:rPr>
              <w:t>Mixer_Pick</w:t>
            </w:r>
            <w:proofErr w:type="spellEnd"/>
            <w:r w:rsidRPr="00F24EA2">
              <w:rPr>
                <w:rFonts w:ascii="Palatino" w:hAnsi="Palatino"/>
                <w:sz w:val="24"/>
                <w:szCs w:val="24"/>
                <w:lang w:val="en-US"/>
              </w:rPr>
              <w:t>/Noise, on/off</w:t>
            </w:r>
          </w:p>
        </w:tc>
        <w:tc>
          <w:tcPr>
            <w:tcW w:w="1653" w:type="dxa"/>
            <w:tcBorders>
              <w:top w:val="single" w:sz="6" w:space="0" w:color="auto"/>
              <w:left w:val="single" w:sz="6" w:space="0" w:color="auto"/>
              <w:bottom w:val="single" w:sz="6" w:space="0" w:color="auto"/>
              <w:right w:val="single" w:sz="6" w:space="0" w:color="auto"/>
            </w:tcBorders>
          </w:tcPr>
          <w:p w14:paraId="4F2D5C89"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27</w:t>
            </w:r>
          </w:p>
        </w:tc>
        <w:tc>
          <w:tcPr>
            <w:tcW w:w="2903" w:type="dxa"/>
            <w:tcBorders>
              <w:top w:val="single" w:sz="6" w:space="0" w:color="auto"/>
              <w:left w:val="single" w:sz="6" w:space="0" w:color="auto"/>
              <w:bottom w:val="single" w:sz="6" w:space="0" w:color="auto"/>
              <w:right w:val="single" w:sz="4" w:space="0" w:color="auto"/>
            </w:tcBorders>
          </w:tcPr>
          <w:p w14:paraId="1A43C991" w14:textId="77777777" w:rsidR="003B1AD5" w:rsidRPr="00F24EA2" w:rsidRDefault="003B1AD5" w:rsidP="001217C9">
            <w:pPr>
              <w:pStyle w:val="PlainText"/>
              <w:tabs>
                <w:tab w:val="left" w:pos="2160"/>
              </w:tabs>
              <w:ind w:left="861"/>
              <w:rPr>
                <w:rFonts w:ascii="Palatino" w:hAnsi="Palatino"/>
                <w:sz w:val="24"/>
                <w:szCs w:val="24"/>
                <w:lang w:val="en-US"/>
              </w:rPr>
            </w:pPr>
            <w:proofErr w:type="spellStart"/>
            <w:r w:rsidRPr="00F24EA2">
              <w:rPr>
                <w:rFonts w:ascii="Palatino" w:hAnsi="Palatino"/>
                <w:sz w:val="24"/>
                <w:szCs w:val="24"/>
                <w:lang w:val="en-US"/>
              </w:rPr>
              <w:t>MxPckN</w:t>
            </w:r>
            <w:proofErr w:type="spellEnd"/>
            <w:r w:rsidRPr="00F24EA2">
              <w:rPr>
                <w:rFonts w:ascii="Palatino" w:hAnsi="Palatino"/>
                <w:sz w:val="24"/>
                <w:szCs w:val="24"/>
                <w:lang w:val="en-US"/>
              </w:rPr>
              <w:t>_</w:t>
            </w:r>
          </w:p>
        </w:tc>
      </w:tr>
      <w:tr w:rsidR="003B1AD5" w:rsidRPr="00CF2529" w14:paraId="0F95C17B" w14:textId="77777777" w:rsidTr="001217C9">
        <w:tc>
          <w:tcPr>
            <w:tcW w:w="4274" w:type="dxa"/>
            <w:tcBorders>
              <w:top w:val="single" w:sz="6" w:space="0" w:color="auto"/>
              <w:left w:val="single" w:sz="4" w:space="0" w:color="auto"/>
              <w:bottom w:val="single" w:sz="6" w:space="0" w:color="auto"/>
              <w:right w:val="single" w:sz="6" w:space="0" w:color="auto"/>
            </w:tcBorders>
          </w:tcPr>
          <w:p w14:paraId="3466D243" w14:textId="77777777" w:rsidR="003B1AD5" w:rsidRPr="00F24EA2" w:rsidRDefault="003B1AD5" w:rsidP="001217C9">
            <w:pPr>
              <w:pStyle w:val="PlainText"/>
              <w:tabs>
                <w:tab w:val="left" w:pos="2160"/>
              </w:tabs>
              <w:rPr>
                <w:rFonts w:ascii="Palatino" w:hAnsi="Palatino"/>
                <w:sz w:val="24"/>
                <w:szCs w:val="24"/>
                <w:lang w:val="en-US"/>
              </w:rPr>
            </w:pPr>
            <w:proofErr w:type="spellStart"/>
            <w:r w:rsidRPr="00F24EA2">
              <w:rPr>
                <w:rFonts w:ascii="Palatino" w:hAnsi="Palatino"/>
                <w:sz w:val="24"/>
                <w:szCs w:val="24"/>
                <w:lang w:val="en-US"/>
              </w:rPr>
              <w:t>Mixer_Pick</w:t>
            </w:r>
            <w:proofErr w:type="spellEnd"/>
            <w:r w:rsidRPr="00F24EA2">
              <w:rPr>
                <w:rFonts w:ascii="Palatino" w:hAnsi="Palatino"/>
                <w:sz w:val="24"/>
                <w:szCs w:val="24"/>
                <w:lang w:val="en-US"/>
              </w:rPr>
              <w:t>/Noise, Volume</w:t>
            </w:r>
          </w:p>
        </w:tc>
        <w:tc>
          <w:tcPr>
            <w:tcW w:w="1653" w:type="dxa"/>
            <w:tcBorders>
              <w:top w:val="single" w:sz="6" w:space="0" w:color="auto"/>
              <w:left w:val="single" w:sz="6" w:space="0" w:color="auto"/>
              <w:bottom w:val="single" w:sz="6" w:space="0" w:color="auto"/>
              <w:right w:val="single" w:sz="6" w:space="0" w:color="auto"/>
            </w:tcBorders>
          </w:tcPr>
          <w:p w14:paraId="679D34B2"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28</w:t>
            </w:r>
          </w:p>
        </w:tc>
        <w:tc>
          <w:tcPr>
            <w:tcW w:w="2903" w:type="dxa"/>
            <w:tcBorders>
              <w:top w:val="single" w:sz="6" w:space="0" w:color="auto"/>
              <w:left w:val="single" w:sz="6" w:space="0" w:color="auto"/>
              <w:bottom w:val="single" w:sz="6" w:space="0" w:color="auto"/>
              <w:right w:val="single" w:sz="4" w:space="0" w:color="auto"/>
            </w:tcBorders>
          </w:tcPr>
          <w:p w14:paraId="14FB8122" w14:textId="77777777" w:rsidR="003B1AD5" w:rsidRPr="00F24EA2" w:rsidRDefault="003B1AD5" w:rsidP="001217C9">
            <w:pPr>
              <w:pStyle w:val="PlainText"/>
              <w:tabs>
                <w:tab w:val="left" w:pos="2160"/>
              </w:tabs>
              <w:ind w:left="861"/>
              <w:rPr>
                <w:rFonts w:ascii="Palatino" w:hAnsi="Palatino"/>
                <w:sz w:val="24"/>
                <w:szCs w:val="24"/>
                <w:lang w:val="en-US"/>
              </w:rPr>
            </w:pPr>
            <w:proofErr w:type="spellStart"/>
            <w:r w:rsidRPr="00F24EA2">
              <w:rPr>
                <w:rFonts w:ascii="Palatino" w:hAnsi="Palatino"/>
                <w:sz w:val="24"/>
                <w:szCs w:val="24"/>
                <w:lang w:val="en-US"/>
              </w:rPr>
              <w:t>MxPckNse</w:t>
            </w:r>
            <w:proofErr w:type="spellEnd"/>
          </w:p>
        </w:tc>
      </w:tr>
      <w:tr w:rsidR="003B1AD5" w:rsidRPr="00CF2529" w14:paraId="62A4B55A" w14:textId="77777777" w:rsidTr="001217C9">
        <w:trPr>
          <w:trHeight w:val="595"/>
        </w:trPr>
        <w:tc>
          <w:tcPr>
            <w:tcW w:w="8830" w:type="dxa"/>
            <w:gridSpan w:val="3"/>
            <w:tcBorders>
              <w:top w:val="single" w:sz="6" w:space="0" w:color="auto"/>
              <w:left w:val="single" w:sz="4" w:space="0" w:color="auto"/>
              <w:bottom w:val="single" w:sz="6" w:space="0" w:color="auto"/>
              <w:right w:val="single" w:sz="4" w:space="0" w:color="auto"/>
            </w:tcBorders>
            <w:vAlign w:val="center"/>
          </w:tcPr>
          <w:p w14:paraId="7F2C5423" w14:textId="77777777" w:rsidR="003B1AD5" w:rsidRPr="00F24EA2" w:rsidRDefault="003B1AD5" w:rsidP="001217C9">
            <w:pPr>
              <w:pStyle w:val="PlainText"/>
              <w:tabs>
                <w:tab w:val="left" w:pos="2160"/>
              </w:tabs>
              <w:jc w:val="center"/>
              <w:rPr>
                <w:rFonts w:ascii="Palatino" w:hAnsi="Palatino"/>
                <w:b/>
                <w:i/>
                <w:sz w:val="24"/>
                <w:szCs w:val="24"/>
                <w:lang w:val="en-US"/>
              </w:rPr>
            </w:pPr>
            <w:r w:rsidRPr="00F24EA2">
              <w:rPr>
                <w:rFonts w:ascii="Palatino" w:hAnsi="Palatino"/>
                <w:b/>
                <w:i/>
                <w:sz w:val="24"/>
                <w:szCs w:val="24"/>
                <w:lang w:val="en-US"/>
              </w:rPr>
              <w:t>Wah-Wah</w:t>
            </w:r>
          </w:p>
        </w:tc>
      </w:tr>
      <w:tr w:rsidR="003B1AD5" w:rsidRPr="00CF2529" w14:paraId="2504583F" w14:textId="77777777" w:rsidTr="001217C9">
        <w:tc>
          <w:tcPr>
            <w:tcW w:w="4274" w:type="dxa"/>
            <w:tcBorders>
              <w:top w:val="single" w:sz="6" w:space="0" w:color="auto"/>
              <w:left w:val="single" w:sz="4" w:space="0" w:color="auto"/>
              <w:bottom w:val="single" w:sz="6" w:space="0" w:color="auto"/>
              <w:right w:val="single" w:sz="6" w:space="0" w:color="auto"/>
            </w:tcBorders>
          </w:tcPr>
          <w:p w14:paraId="63CE3A99" w14:textId="77777777" w:rsidR="003B1AD5" w:rsidRPr="00F24EA2" w:rsidRDefault="003B1AD5" w:rsidP="001217C9">
            <w:pPr>
              <w:pStyle w:val="PlainText"/>
              <w:tabs>
                <w:tab w:val="left" w:pos="2160"/>
              </w:tabs>
              <w:rPr>
                <w:rFonts w:ascii="Times New Roman" w:hAnsi="Times New Roman"/>
                <w:sz w:val="24"/>
                <w:szCs w:val="24"/>
                <w:lang w:val="en-US"/>
              </w:rPr>
            </w:pPr>
            <w:r w:rsidRPr="00F24EA2">
              <w:rPr>
                <w:rFonts w:ascii="Times New Roman" w:hAnsi="Times New Roman"/>
                <w:sz w:val="24"/>
                <w:szCs w:val="24"/>
                <w:lang w:val="en-US"/>
              </w:rPr>
              <w:t>Wah-Wah, On/Off</w:t>
            </w:r>
          </w:p>
        </w:tc>
        <w:tc>
          <w:tcPr>
            <w:tcW w:w="1653" w:type="dxa"/>
            <w:tcBorders>
              <w:top w:val="single" w:sz="6" w:space="0" w:color="auto"/>
              <w:left w:val="single" w:sz="6" w:space="0" w:color="auto"/>
              <w:bottom w:val="single" w:sz="6" w:space="0" w:color="auto"/>
              <w:right w:val="single" w:sz="6" w:space="0" w:color="auto"/>
            </w:tcBorders>
          </w:tcPr>
          <w:p w14:paraId="79AAF7EA" w14:textId="77777777" w:rsidR="003B1AD5" w:rsidRPr="00F24EA2" w:rsidRDefault="003B1AD5" w:rsidP="001217C9">
            <w:pPr>
              <w:pStyle w:val="PlainText"/>
              <w:tabs>
                <w:tab w:val="left" w:pos="2160"/>
              </w:tabs>
              <w:jc w:val="center"/>
              <w:rPr>
                <w:rFonts w:ascii="Times New Roman" w:hAnsi="Times New Roman"/>
                <w:sz w:val="24"/>
                <w:szCs w:val="24"/>
                <w:lang w:val="en-US"/>
              </w:rPr>
            </w:pPr>
            <w:r w:rsidRPr="00F24EA2">
              <w:rPr>
                <w:rFonts w:ascii="Times New Roman" w:hAnsi="Times New Roman"/>
                <w:sz w:val="24"/>
                <w:szCs w:val="24"/>
                <w:lang w:val="en-US"/>
              </w:rPr>
              <w:t>47</w:t>
            </w:r>
          </w:p>
        </w:tc>
        <w:tc>
          <w:tcPr>
            <w:tcW w:w="2903" w:type="dxa"/>
            <w:tcBorders>
              <w:top w:val="single" w:sz="6" w:space="0" w:color="auto"/>
              <w:left w:val="single" w:sz="6" w:space="0" w:color="auto"/>
              <w:bottom w:val="single" w:sz="6" w:space="0" w:color="auto"/>
              <w:right w:val="single" w:sz="4" w:space="0" w:color="auto"/>
            </w:tcBorders>
          </w:tcPr>
          <w:p w14:paraId="2EF5C146" w14:textId="77777777" w:rsidR="003B1AD5" w:rsidRPr="00F24EA2" w:rsidRDefault="003B1AD5" w:rsidP="001217C9">
            <w:pPr>
              <w:pStyle w:val="PlainText"/>
              <w:tabs>
                <w:tab w:val="left" w:pos="2160"/>
              </w:tabs>
              <w:ind w:left="861"/>
              <w:rPr>
                <w:rFonts w:ascii="Times New Roman" w:hAnsi="Times New Roman"/>
                <w:sz w:val="24"/>
                <w:szCs w:val="24"/>
                <w:lang w:val="en-US"/>
              </w:rPr>
            </w:pPr>
            <w:proofErr w:type="spellStart"/>
            <w:r w:rsidRPr="00F24EA2">
              <w:rPr>
                <w:rFonts w:ascii="Times New Roman" w:hAnsi="Times New Roman"/>
                <w:sz w:val="24"/>
                <w:szCs w:val="24"/>
                <w:lang w:val="en-US"/>
              </w:rPr>
              <w:t>WahOnOff</w:t>
            </w:r>
            <w:proofErr w:type="spellEnd"/>
          </w:p>
        </w:tc>
      </w:tr>
      <w:tr w:rsidR="003B1AD5" w:rsidRPr="00CF2529" w14:paraId="17E45A07" w14:textId="77777777" w:rsidTr="001217C9">
        <w:tc>
          <w:tcPr>
            <w:tcW w:w="4274" w:type="dxa"/>
            <w:tcBorders>
              <w:top w:val="single" w:sz="6" w:space="0" w:color="auto"/>
              <w:left w:val="single" w:sz="4" w:space="0" w:color="auto"/>
              <w:bottom w:val="single" w:sz="6" w:space="0" w:color="auto"/>
              <w:right w:val="single" w:sz="6" w:space="0" w:color="auto"/>
            </w:tcBorders>
          </w:tcPr>
          <w:p w14:paraId="32BA3D1B" w14:textId="77777777" w:rsidR="003B1AD5" w:rsidRPr="00F24EA2" w:rsidRDefault="003B1AD5" w:rsidP="001217C9">
            <w:pPr>
              <w:pStyle w:val="PlainText"/>
              <w:tabs>
                <w:tab w:val="left" w:pos="2160"/>
              </w:tabs>
              <w:rPr>
                <w:rFonts w:ascii="Times New Roman" w:hAnsi="Times New Roman"/>
                <w:sz w:val="24"/>
                <w:szCs w:val="24"/>
                <w:lang w:val="en-US"/>
              </w:rPr>
            </w:pPr>
            <w:r w:rsidRPr="00F24EA2">
              <w:rPr>
                <w:rFonts w:ascii="Times New Roman" w:hAnsi="Times New Roman"/>
                <w:sz w:val="24"/>
                <w:szCs w:val="24"/>
                <w:lang w:val="en-US"/>
              </w:rPr>
              <w:t>Wah-</w:t>
            </w:r>
            <w:proofErr w:type="spellStart"/>
            <w:r w:rsidRPr="00F24EA2">
              <w:rPr>
                <w:rFonts w:ascii="Times New Roman" w:hAnsi="Times New Roman"/>
                <w:sz w:val="24"/>
                <w:szCs w:val="24"/>
                <w:lang w:val="en-US"/>
              </w:rPr>
              <w:t>Wah_mode</w:t>
            </w:r>
            <w:proofErr w:type="spellEnd"/>
            <w:r w:rsidRPr="00F24EA2">
              <w:rPr>
                <w:rFonts w:ascii="Times New Roman" w:hAnsi="Times New Roman"/>
                <w:sz w:val="24"/>
                <w:szCs w:val="24"/>
                <w:lang w:val="en-US"/>
              </w:rPr>
              <w:t>, select</w:t>
            </w:r>
          </w:p>
        </w:tc>
        <w:tc>
          <w:tcPr>
            <w:tcW w:w="1653" w:type="dxa"/>
            <w:tcBorders>
              <w:top w:val="single" w:sz="6" w:space="0" w:color="auto"/>
              <w:left w:val="single" w:sz="6" w:space="0" w:color="auto"/>
              <w:bottom w:val="single" w:sz="6" w:space="0" w:color="auto"/>
              <w:right w:val="single" w:sz="6" w:space="0" w:color="auto"/>
            </w:tcBorders>
          </w:tcPr>
          <w:p w14:paraId="2DC714F1" w14:textId="77777777" w:rsidR="003B1AD5" w:rsidRPr="00F24EA2" w:rsidRDefault="003B1AD5" w:rsidP="001217C9">
            <w:pPr>
              <w:pStyle w:val="PlainText"/>
              <w:tabs>
                <w:tab w:val="left" w:pos="2160"/>
              </w:tabs>
              <w:jc w:val="center"/>
              <w:rPr>
                <w:rFonts w:ascii="Times New Roman" w:hAnsi="Times New Roman"/>
                <w:sz w:val="24"/>
                <w:szCs w:val="24"/>
                <w:lang w:val="en-US"/>
              </w:rPr>
            </w:pPr>
            <w:r w:rsidRPr="00F24EA2">
              <w:rPr>
                <w:rFonts w:ascii="Times New Roman" w:hAnsi="Times New Roman"/>
                <w:sz w:val="24"/>
                <w:szCs w:val="24"/>
                <w:lang w:val="en-US"/>
              </w:rPr>
              <w:t>46</w:t>
            </w:r>
          </w:p>
        </w:tc>
        <w:tc>
          <w:tcPr>
            <w:tcW w:w="2903" w:type="dxa"/>
            <w:tcBorders>
              <w:top w:val="single" w:sz="6" w:space="0" w:color="auto"/>
              <w:left w:val="single" w:sz="6" w:space="0" w:color="auto"/>
              <w:bottom w:val="single" w:sz="6" w:space="0" w:color="auto"/>
              <w:right w:val="single" w:sz="4" w:space="0" w:color="auto"/>
            </w:tcBorders>
          </w:tcPr>
          <w:p w14:paraId="497B3D1D" w14:textId="77777777" w:rsidR="003B1AD5" w:rsidRPr="00F24EA2" w:rsidRDefault="003B1AD5" w:rsidP="001217C9">
            <w:pPr>
              <w:pStyle w:val="PlainText"/>
              <w:tabs>
                <w:tab w:val="left" w:pos="2160"/>
              </w:tabs>
              <w:ind w:left="861"/>
              <w:rPr>
                <w:rFonts w:ascii="Times New Roman" w:hAnsi="Times New Roman"/>
                <w:sz w:val="24"/>
                <w:szCs w:val="24"/>
                <w:lang w:val="en-US"/>
              </w:rPr>
            </w:pPr>
            <w:proofErr w:type="spellStart"/>
            <w:r w:rsidRPr="00F24EA2">
              <w:rPr>
                <w:rFonts w:ascii="Times New Roman" w:hAnsi="Times New Roman"/>
                <w:sz w:val="24"/>
                <w:szCs w:val="24"/>
                <w:lang w:val="en-US"/>
              </w:rPr>
              <w:t>WahMode</w:t>
            </w:r>
            <w:proofErr w:type="spellEnd"/>
          </w:p>
        </w:tc>
      </w:tr>
      <w:tr w:rsidR="003B1AD5" w:rsidRPr="00CF2529" w14:paraId="7B42B937" w14:textId="77777777" w:rsidTr="001217C9">
        <w:trPr>
          <w:trHeight w:val="550"/>
        </w:trPr>
        <w:tc>
          <w:tcPr>
            <w:tcW w:w="8830" w:type="dxa"/>
            <w:gridSpan w:val="3"/>
            <w:tcBorders>
              <w:top w:val="single" w:sz="6" w:space="0" w:color="auto"/>
              <w:left w:val="single" w:sz="4" w:space="0" w:color="auto"/>
              <w:bottom w:val="single" w:sz="6" w:space="0" w:color="auto"/>
              <w:right w:val="single" w:sz="4" w:space="0" w:color="auto"/>
            </w:tcBorders>
            <w:vAlign w:val="center"/>
          </w:tcPr>
          <w:p w14:paraId="2E5E85E0" w14:textId="77777777" w:rsidR="003B1AD5" w:rsidRPr="00F24EA2" w:rsidRDefault="003B1AD5" w:rsidP="001217C9">
            <w:pPr>
              <w:pStyle w:val="PlainText"/>
              <w:tabs>
                <w:tab w:val="left" w:pos="2160"/>
              </w:tabs>
              <w:jc w:val="center"/>
              <w:rPr>
                <w:rFonts w:ascii="Palatino" w:hAnsi="Palatino"/>
                <w:b/>
                <w:i/>
                <w:sz w:val="24"/>
                <w:szCs w:val="24"/>
                <w:lang w:val="en-US"/>
              </w:rPr>
            </w:pPr>
            <w:r w:rsidRPr="00F24EA2">
              <w:rPr>
                <w:rFonts w:ascii="Palatino" w:hAnsi="Palatino"/>
                <w:b/>
                <w:i/>
                <w:sz w:val="24"/>
                <w:szCs w:val="24"/>
                <w:lang w:val="en-US"/>
              </w:rPr>
              <w:t>Common</w:t>
            </w:r>
          </w:p>
        </w:tc>
      </w:tr>
      <w:tr w:rsidR="003B1AD5" w:rsidRPr="00CF2529" w14:paraId="3955459F" w14:textId="77777777" w:rsidTr="001217C9">
        <w:tc>
          <w:tcPr>
            <w:tcW w:w="4274" w:type="dxa"/>
            <w:tcBorders>
              <w:top w:val="single" w:sz="6" w:space="0" w:color="auto"/>
              <w:left w:val="single" w:sz="4" w:space="0" w:color="auto"/>
              <w:bottom w:val="single" w:sz="6" w:space="0" w:color="auto"/>
              <w:right w:val="single" w:sz="6" w:space="0" w:color="auto"/>
            </w:tcBorders>
          </w:tcPr>
          <w:p w14:paraId="49C860D3" w14:textId="77777777" w:rsidR="003B1AD5" w:rsidRPr="00F24EA2" w:rsidRDefault="003B1AD5" w:rsidP="001217C9">
            <w:pPr>
              <w:pStyle w:val="PlainText"/>
              <w:tabs>
                <w:tab w:val="left" w:pos="2160"/>
              </w:tabs>
              <w:rPr>
                <w:rFonts w:ascii="Palatino" w:hAnsi="Palatino"/>
                <w:sz w:val="24"/>
                <w:szCs w:val="24"/>
                <w:lang w:val="en-US"/>
              </w:rPr>
            </w:pPr>
            <w:proofErr w:type="spellStart"/>
            <w:r w:rsidRPr="00F24EA2">
              <w:rPr>
                <w:rFonts w:ascii="Palatino" w:hAnsi="Palatino"/>
                <w:sz w:val="24"/>
                <w:szCs w:val="24"/>
                <w:lang w:val="en-US"/>
              </w:rPr>
              <w:t>Alter_sample</w:t>
            </w:r>
            <w:proofErr w:type="spellEnd"/>
            <w:r w:rsidRPr="00F24EA2">
              <w:rPr>
                <w:rFonts w:ascii="Palatino" w:hAnsi="Palatino"/>
                <w:sz w:val="24"/>
                <w:szCs w:val="24"/>
                <w:lang w:val="en-US"/>
              </w:rPr>
              <w:t>, mode</w:t>
            </w:r>
          </w:p>
        </w:tc>
        <w:tc>
          <w:tcPr>
            <w:tcW w:w="1653" w:type="dxa"/>
            <w:tcBorders>
              <w:top w:val="single" w:sz="6" w:space="0" w:color="auto"/>
              <w:left w:val="single" w:sz="6" w:space="0" w:color="auto"/>
              <w:bottom w:val="single" w:sz="6" w:space="0" w:color="auto"/>
              <w:right w:val="single" w:sz="6" w:space="0" w:color="auto"/>
            </w:tcBorders>
          </w:tcPr>
          <w:p w14:paraId="27376395"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52</w:t>
            </w:r>
          </w:p>
        </w:tc>
        <w:tc>
          <w:tcPr>
            <w:tcW w:w="2903" w:type="dxa"/>
            <w:tcBorders>
              <w:top w:val="single" w:sz="6" w:space="0" w:color="auto"/>
              <w:left w:val="single" w:sz="6" w:space="0" w:color="auto"/>
              <w:bottom w:val="single" w:sz="6" w:space="0" w:color="auto"/>
              <w:right w:val="single" w:sz="4" w:space="0" w:color="auto"/>
            </w:tcBorders>
          </w:tcPr>
          <w:p w14:paraId="12F4184F" w14:textId="77777777" w:rsidR="003B1AD5" w:rsidRPr="00F24EA2" w:rsidRDefault="003B1AD5" w:rsidP="001217C9">
            <w:pPr>
              <w:pStyle w:val="PlainText"/>
              <w:tabs>
                <w:tab w:val="left" w:pos="2160"/>
              </w:tabs>
              <w:ind w:left="861"/>
              <w:rPr>
                <w:rFonts w:ascii="Palatino" w:hAnsi="Palatino"/>
                <w:sz w:val="24"/>
                <w:szCs w:val="24"/>
                <w:lang w:val="en-US"/>
              </w:rPr>
            </w:pPr>
            <w:proofErr w:type="spellStart"/>
            <w:r w:rsidRPr="00F24EA2">
              <w:rPr>
                <w:rFonts w:ascii="Palatino" w:hAnsi="Palatino"/>
                <w:sz w:val="24"/>
                <w:szCs w:val="24"/>
                <w:lang w:val="en-US"/>
              </w:rPr>
              <w:t>AltSmple</w:t>
            </w:r>
            <w:proofErr w:type="spellEnd"/>
          </w:p>
        </w:tc>
      </w:tr>
      <w:tr w:rsidR="003B1AD5" w:rsidRPr="00CF2529" w14:paraId="0196236A" w14:textId="77777777" w:rsidTr="001217C9">
        <w:tc>
          <w:tcPr>
            <w:tcW w:w="4274" w:type="dxa"/>
            <w:tcBorders>
              <w:top w:val="single" w:sz="6" w:space="0" w:color="auto"/>
              <w:left w:val="single" w:sz="4" w:space="0" w:color="auto"/>
              <w:bottom w:val="single" w:sz="6" w:space="0" w:color="auto"/>
              <w:right w:val="single" w:sz="6" w:space="0" w:color="auto"/>
            </w:tcBorders>
          </w:tcPr>
          <w:p w14:paraId="175CC413" w14:textId="77777777" w:rsidR="003B1AD5" w:rsidRPr="00F24EA2" w:rsidRDefault="003B1AD5" w:rsidP="001217C9">
            <w:pPr>
              <w:pStyle w:val="PlainText"/>
              <w:tabs>
                <w:tab w:val="left" w:pos="2160"/>
              </w:tabs>
              <w:rPr>
                <w:rFonts w:ascii="Times New Roman" w:hAnsi="Times New Roman"/>
                <w:sz w:val="24"/>
                <w:szCs w:val="24"/>
                <w:lang w:val="en-US"/>
              </w:rPr>
            </w:pPr>
            <w:proofErr w:type="spellStart"/>
            <w:r w:rsidRPr="00F24EA2">
              <w:rPr>
                <w:rFonts w:ascii="Times New Roman" w:hAnsi="Times New Roman"/>
                <w:sz w:val="24"/>
                <w:szCs w:val="24"/>
                <w:lang w:val="en-US"/>
              </w:rPr>
              <w:t>Accent_High_Threshold</w:t>
            </w:r>
            <w:proofErr w:type="spellEnd"/>
          </w:p>
        </w:tc>
        <w:tc>
          <w:tcPr>
            <w:tcW w:w="1653" w:type="dxa"/>
            <w:tcBorders>
              <w:top w:val="single" w:sz="6" w:space="0" w:color="auto"/>
              <w:left w:val="single" w:sz="6" w:space="0" w:color="auto"/>
              <w:bottom w:val="single" w:sz="6" w:space="0" w:color="auto"/>
              <w:right w:val="single" w:sz="6" w:space="0" w:color="auto"/>
            </w:tcBorders>
          </w:tcPr>
          <w:p w14:paraId="5CDAC22D" w14:textId="77777777" w:rsidR="003B1AD5" w:rsidRPr="00F24EA2" w:rsidRDefault="003B1AD5" w:rsidP="001217C9">
            <w:pPr>
              <w:pStyle w:val="PlainText"/>
              <w:tabs>
                <w:tab w:val="left" w:pos="2160"/>
              </w:tabs>
              <w:jc w:val="center"/>
              <w:rPr>
                <w:rFonts w:ascii="Times New Roman" w:hAnsi="Times New Roman"/>
                <w:sz w:val="24"/>
                <w:szCs w:val="24"/>
                <w:lang w:val="en-US"/>
              </w:rPr>
            </w:pPr>
            <w:r w:rsidRPr="00F24EA2">
              <w:rPr>
                <w:rFonts w:ascii="Times New Roman" w:hAnsi="Times New Roman"/>
                <w:sz w:val="24"/>
                <w:szCs w:val="24"/>
                <w:lang w:val="en-US"/>
              </w:rPr>
              <w:t>51</w:t>
            </w:r>
          </w:p>
        </w:tc>
        <w:tc>
          <w:tcPr>
            <w:tcW w:w="2903" w:type="dxa"/>
            <w:tcBorders>
              <w:top w:val="single" w:sz="6" w:space="0" w:color="auto"/>
              <w:left w:val="single" w:sz="6" w:space="0" w:color="auto"/>
              <w:bottom w:val="single" w:sz="6" w:space="0" w:color="auto"/>
              <w:right w:val="single" w:sz="4" w:space="0" w:color="auto"/>
            </w:tcBorders>
          </w:tcPr>
          <w:p w14:paraId="4F5817CE" w14:textId="77777777" w:rsidR="003B1AD5" w:rsidRPr="00F24EA2" w:rsidRDefault="003B1AD5" w:rsidP="001217C9">
            <w:pPr>
              <w:pStyle w:val="PlainText"/>
              <w:tabs>
                <w:tab w:val="left" w:pos="2160"/>
              </w:tabs>
              <w:ind w:left="861"/>
              <w:rPr>
                <w:rFonts w:ascii="Times New Roman" w:hAnsi="Times New Roman"/>
                <w:sz w:val="24"/>
                <w:szCs w:val="24"/>
                <w:lang w:val="en-US"/>
              </w:rPr>
            </w:pPr>
            <w:proofErr w:type="spellStart"/>
            <w:r w:rsidRPr="00F24EA2">
              <w:rPr>
                <w:rFonts w:ascii="Times New Roman" w:hAnsi="Times New Roman"/>
                <w:sz w:val="24"/>
                <w:szCs w:val="24"/>
                <w:lang w:val="en-US"/>
              </w:rPr>
              <w:t>VelTrshH</w:t>
            </w:r>
            <w:proofErr w:type="spellEnd"/>
          </w:p>
        </w:tc>
      </w:tr>
      <w:tr w:rsidR="003B1AD5" w:rsidRPr="00CF2529" w14:paraId="43933161" w14:textId="77777777" w:rsidTr="001217C9">
        <w:tc>
          <w:tcPr>
            <w:tcW w:w="4274" w:type="dxa"/>
            <w:tcBorders>
              <w:top w:val="single" w:sz="6" w:space="0" w:color="auto"/>
              <w:left w:val="single" w:sz="4" w:space="0" w:color="auto"/>
              <w:bottom w:val="single" w:sz="6" w:space="0" w:color="auto"/>
              <w:right w:val="single" w:sz="6" w:space="0" w:color="auto"/>
            </w:tcBorders>
          </w:tcPr>
          <w:p w14:paraId="77D94A5C" w14:textId="77777777" w:rsidR="003B1AD5" w:rsidRPr="00F24EA2" w:rsidRDefault="003B1AD5" w:rsidP="001217C9">
            <w:pPr>
              <w:pStyle w:val="PlainText"/>
              <w:tabs>
                <w:tab w:val="left" w:pos="2160"/>
              </w:tabs>
              <w:rPr>
                <w:rFonts w:ascii="Times New Roman" w:hAnsi="Times New Roman"/>
                <w:sz w:val="24"/>
                <w:szCs w:val="24"/>
                <w:lang w:val="en-US"/>
              </w:rPr>
            </w:pPr>
            <w:proofErr w:type="spellStart"/>
            <w:r>
              <w:rPr>
                <w:rFonts w:ascii="Times New Roman" w:hAnsi="Times New Roman"/>
                <w:sz w:val="24"/>
                <w:szCs w:val="24"/>
                <w:lang w:val="en-US"/>
              </w:rPr>
              <w:t>Accent_Low_</w:t>
            </w:r>
            <w:r w:rsidRPr="00F24EA2">
              <w:rPr>
                <w:rFonts w:ascii="Times New Roman" w:hAnsi="Times New Roman"/>
                <w:sz w:val="24"/>
                <w:szCs w:val="24"/>
                <w:lang w:val="en-US"/>
              </w:rPr>
              <w:t>Threshold</w:t>
            </w:r>
            <w:proofErr w:type="spellEnd"/>
          </w:p>
        </w:tc>
        <w:tc>
          <w:tcPr>
            <w:tcW w:w="1653" w:type="dxa"/>
            <w:tcBorders>
              <w:top w:val="single" w:sz="6" w:space="0" w:color="auto"/>
              <w:left w:val="single" w:sz="6" w:space="0" w:color="auto"/>
              <w:bottom w:val="single" w:sz="6" w:space="0" w:color="auto"/>
              <w:right w:val="single" w:sz="6" w:space="0" w:color="auto"/>
            </w:tcBorders>
          </w:tcPr>
          <w:p w14:paraId="660695BF" w14:textId="77777777" w:rsidR="003B1AD5" w:rsidRPr="00F24EA2" w:rsidRDefault="003B1AD5" w:rsidP="001217C9">
            <w:pPr>
              <w:pStyle w:val="PlainText"/>
              <w:tabs>
                <w:tab w:val="left" w:pos="2160"/>
              </w:tabs>
              <w:jc w:val="center"/>
              <w:rPr>
                <w:rFonts w:ascii="Times New Roman" w:hAnsi="Times New Roman"/>
                <w:sz w:val="24"/>
                <w:szCs w:val="24"/>
                <w:lang w:val="en-US"/>
              </w:rPr>
            </w:pPr>
            <w:r w:rsidRPr="00F24EA2">
              <w:rPr>
                <w:rFonts w:ascii="Times New Roman" w:hAnsi="Times New Roman"/>
                <w:sz w:val="24"/>
                <w:szCs w:val="24"/>
                <w:lang w:val="en-US"/>
              </w:rPr>
              <w:t>53</w:t>
            </w:r>
          </w:p>
        </w:tc>
        <w:tc>
          <w:tcPr>
            <w:tcW w:w="2903" w:type="dxa"/>
            <w:tcBorders>
              <w:top w:val="single" w:sz="6" w:space="0" w:color="auto"/>
              <w:left w:val="single" w:sz="6" w:space="0" w:color="auto"/>
              <w:bottom w:val="single" w:sz="6" w:space="0" w:color="auto"/>
              <w:right w:val="single" w:sz="4" w:space="0" w:color="auto"/>
            </w:tcBorders>
          </w:tcPr>
          <w:p w14:paraId="25AB9C2D" w14:textId="77777777" w:rsidR="003B1AD5" w:rsidRPr="00F24EA2" w:rsidRDefault="003B1AD5" w:rsidP="001217C9">
            <w:pPr>
              <w:pStyle w:val="PlainText"/>
              <w:tabs>
                <w:tab w:val="left" w:pos="2160"/>
              </w:tabs>
              <w:ind w:left="861"/>
              <w:rPr>
                <w:rFonts w:ascii="Times New Roman" w:hAnsi="Times New Roman"/>
                <w:sz w:val="24"/>
                <w:szCs w:val="24"/>
                <w:lang w:val="en-US"/>
              </w:rPr>
            </w:pPr>
            <w:proofErr w:type="spellStart"/>
            <w:r w:rsidRPr="00F24EA2">
              <w:rPr>
                <w:rFonts w:ascii="Times New Roman" w:hAnsi="Times New Roman"/>
                <w:sz w:val="24"/>
                <w:szCs w:val="24"/>
                <w:lang w:val="en-US"/>
              </w:rPr>
              <w:t>VelTrshL</w:t>
            </w:r>
            <w:proofErr w:type="spellEnd"/>
          </w:p>
        </w:tc>
      </w:tr>
      <w:tr w:rsidR="003B1AD5" w:rsidRPr="00CF2529" w14:paraId="2A4B2BBC" w14:textId="77777777" w:rsidTr="001217C9">
        <w:tc>
          <w:tcPr>
            <w:tcW w:w="4274" w:type="dxa"/>
            <w:tcBorders>
              <w:top w:val="single" w:sz="6" w:space="0" w:color="auto"/>
              <w:left w:val="single" w:sz="4" w:space="0" w:color="auto"/>
              <w:bottom w:val="single" w:sz="6" w:space="0" w:color="auto"/>
              <w:right w:val="single" w:sz="6" w:space="0" w:color="auto"/>
            </w:tcBorders>
          </w:tcPr>
          <w:p w14:paraId="00DA3793" w14:textId="77777777" w:rsidR="003B1AD5" w:rsidRPr="00F24EA2" w:rsidRDefault="003B1AD5" w:rsidP="001217C9">
            <w:pPr>
              <w:pStyle w:val="PlainText"/>
              <w:tabs>
                <w:tab w:val="left" w:pos="2160"/>
              </w:tabs>
              <w:rPr>
                <w:rFonts w:ascii="Palatino" w:hAnsi="Palatino"/>
                <w:sz w:val="24"/>
                <w:szCs w:val="24"/>
                <w:lang w:val="en-US"/>
              </w:rPr>
            </w:pPr>
            <w:proofErr w:type="spellStart"/>
            <w:r w:rsidRPr="00F24EA2">
              <w:rPr>
                <w:rFonts w:ascii="Palatino" w:hAnsi="Palatino"/>
                <w:sz w:val="24"/>
                <w:szCs w:val="24"/>
                <w:lang w:val="en-US"/>
              </w:rPr>
              <w:t>Release_Time</w:t>
            </w:r>
            <w:proofErr w:type="spellEnd"/>
          </w:p>
        </w:tc>
        <w:tc>
          <w:tcPr>
            <w:tcW w:w="1653" w:type="dxa"/>
            <w:tcBorders>
              <w:top w:val="single" w:sz="6" w:space="0" w:color="auto"/>
              <w:left w:val="single" w:sz="6" w:space="0" w:color="auto"/>
              <w:bottom w:val="single" w:sz="6" w:space="0" w:color="auto"/>
              <w:right w:val="single" w:sz="6" w:space="0" w:color="auto"/>
            </w:tcBorders>
          </w:tcPr>
          <w:p w14:paraId="4E92B401"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55</w:t>
            </w:r>
          </w:p>
        </w:tc>
        <w:tc>
          <w:tcPr>
            <w:tcW w:w="2903" w:type="dxa"/>
            <w:tcBorders>
              <w:top w:val="single" w:sz="6" w:space="0" w:color="auto"/>
              <w:left w:val="single" w:sz="6" w:space="0" w:color="auto"/>
              <w:bottom w:val="single" w:sz="6" w:space="0" w:color="auto"/>
              <w:right w:val="single" w:sz="4" w:space="0" w:color="auto"/>
            </w:tcBorders>
          </w:tcPr>
          <w:p w14:paraId="6D106DA4" w14:textId="77777777" w:rsidR="003B1AD5" w:rsidRPr="00F24EA2" w:rsidRDefault="003B1AD5" w:rsidP="001217C9">
            <w:pPr>
              <w:pStyle w:val="PlainText"/>
              <w:tabs>
                <w:tab w:val="left" w:pos="2160"/>
              </w:tabs>
              <w:ind w:left="861"/>
              <w:rPr>
                <w:rFonts w:ascii="Palatino" w:hAnsi="Palatino"/>
                <w:sz w:val="24"/>
                <w:szCs w:val="24"/>
                <w:lang w:val="en-US"/>
              </w:rPr>
            </w:pPr>
            <w:proofErr w:type="spellStart"/>
            <w:r w:rsidRPr="00F24EA2">
              <w:rPr>
                <w:rFonts w:ascii="Palatino" w:hAnsi="Palatino"/>
                <w:sz w:val="24"/>
                <w:szCs w:val="24"/>
                <w:lang w:val="en-US"/>
              </w:rPr>
              <w:t>RlseTime</w:t>
            </w:r>
            <w:proofErr w:type="spellEnd"/>
          </w:p>
        </w:tc>
      </w:tr>
      <w:tr w:rsidR="003B1AD5" w:rsidRPr="00CF2529" w14:paraId="4A38DF04" w14:textId="77777777" w:rsidTr="001217C9">
        <w:tc>
          <w:tcPr>
            <w:tcW w:w="4274" w:type="dxa"/>
            <w:tcBorders>
              <w:top w:val="single" w:sz="6" w:space="0" w:color="auto"/>
              <w:left w:val="single" w:sz="4" w:space="0" w:color="auto"/>
              <w:bottom w:val="single" w:sz="6" w:space="0" w:color="auto"/>
              <w:right w:val="single" w:sz="6" w:space="0" w:color="auto"/>
            </w:tcBorders>
          </w:tcPr>
          <w:p w14:paraId="20D98837" w14:textId="77777777" w:rsidR="003B1AD5" w:rsidRPr="00F24EA2" w:rsidRDefault="003B1AD5" w:rsidP="001217C9">
            <w:pPr>
              <w:pStyle w:val="PlainText"/>
              <w:rPr>
                <w:rFonts w:ascii="Times New Roman" w:hAnsi="Times New Roman"/>
                <w:sz w:val="24"/>
                <w:szCs w:val="24"/>
                <w:lang w:val="en-US"/>
              </w:rPr>
            </w:pPr>
            <w:proofErr w:type="spellStart"/>
            <w:r w:rsidRPr="00F24EA2">
              <w:rPr>
                <w:rFonts w:ascii="Times New Roman" w:hAnsi="Times New Roman"/>
                <w:sz w:val="24"/>
                <w:szCs w:val="24"/>
                <w:lang w:val="en-US"/>
              </w:rPr>
              <w:t>Attack_Time</w:t>
            </w:r>
            <w:proofErr w:type="spellEnd"/>
          </w:p>
        </w:tc>
        <w:tc>
          <w:tcPr>
            <w:tcW w:w="1653" w:type="dxa"/>
            <w:tcBorders>
              <w:top w:val="single" w:sz="6" w:space="0" w:color="auto"/>
              <w:left w:val="single" w:sz="6" w:space="0" w:color="auto"/>
              <w:bottom w:val="single" w:sz="6" w:space="0" w:color="auto"/>
              <w:right w:val="single" w:sz="6" w:space="0" w:color="auto"/>
            </w:tcBorders>
          </w:tcPr>
          <w:p w14:paraId="544B734E" w14:textId="77777777" w:rsidR="003B1AD5" w:rsidRPr="00F24EA2" w:rsidRDefault="003B1AD5" w:rsidP="001217C9">
            <w:pPr>
              <w:pStyle w:val="PlainText"/>
              <w:jc w:val="center"/>
              <w:rPr>
                <w:rFonts w:ascii="Times New Roman" w:hAnsi="Times New Roman"/>
                <w:sz w:val="24"/>
                <w:szCs w:val="24"/>
                <w:lang w:val="en-US"/>
              </w:rPr>
            </w:pPr>
            <w:r w:rsidRPr="00F24EA2">
              <w:rPr>
                <w:rFonts w:ascii="Times New Roman" w:hAnsi="Times New Roman"/>
                <w:sz w:val="24"/>
                <w:szCs w:val="24"/>
                <w:lang w:val="en-US"/>
              </w:rPr>
              <w:t>49</w:t>
            </w:r>
          </w:p>
        </w:tc>
        <w:tc>
          <w:tcPr>
            <w:tcW w:w="2903" w:type="dxa"/>
            <w:tcBorders>
              <w:top w:val="single" w:sz="6" w:space="0" w:color="auto"/>
              <w:left w:val="single" w:sz="6" w:space="0" w:color="auto"/>
              <w:bottom w:val="single" w:sz="6" w:space="0" w:color="auto"/>
              <w:right w:val="single" w:sz="4" w:space="0" w:color="auto"/>
            </w:tcBorders>
          </w:tcPr>
          <w:p w14:paraId="6D93628E" w14:textId="77777777" w:rsidR="003B1AD5" w:rsidRPr="00F24EA2" w:rsidRDefault="003B1AD5" w:rsidP="001217C9">
            <w:pPr>
              <w:pStyle w:val="PlainText"/>
              <w:ind w:left="861"/>
              <w:rPr>
                <w:rFonts w:ascii="Times New Roman" w:hAnsi="Times New Roman"/>
                <w:sz w:val="24"/>
                <w:szCs w:val="24"/>
                <w:lang w:val="en-US"/>
              </w:rPr>
            </w:pPr>
            <w:proofErr w:type="spellStart"/>
            <w:r w:rsidRPr="00F24EA2">
              <w:rPr>
                <w:rFonts w:ascii="Times New Roman" w:hAnsi="Times New Roman"/>
                <w:sz w:val="24"/>
                <w:szCs w:val="24"/>
                <w:lang w:val="en-US"/>
              </w:rPr>
              <w:t>AtckTime</w:t>
            </w:r>
            <w:proofErr w:type="spellEnd"/>
          </w:p>
        </w:tc>
      </w:tr>
      <w:tr w:rsidR="003B1AD5" w:rsidRPr="00CF2529" w14:paraId="3B36815E" w14:textId="77777777" w:rsidTr="001217C9">
        <w:tc>
          <w:tcPr>
            <w:tcW w:w="4274" w:type="dxa"/>
            <w:tcBorders>
              <w:top w:val="single" w:sz="6" w:space="0" w:color="auto"/>
              <w:left w:val="single" w:sz="4" w:space="0" w:color="auto"/>
              <w:bottom w:val="single" w:sz="6" w:space="0" w:color="auto"/>
              <w:right w:val="single" w:sz="6" w:space="0" w:color="auto"/>
            </w:tcBorders>
          </w:tcPr>
          <w:p w14:paraId="02D078FE"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Strum_Time</w:t>
            </w:r>
            <w:proofErr w:type="spellEnd"/>
          </w:p>
        </w:tc>
        <w:tc>
          <w:tcPr>
            <w:tcW w:w="1653" w:type="dxa"/>
            <w:tcBorders>
              <w:top w:val="single" w:sz="6" w:space="0" w:color="auto"/>
              <w:left w:val="single" w:sz="6" w:space="0" w:color="auto"/>
              <w:bottom w:val="single" w:sz="6" w:space="0" w:color="auto"/>
              <w:right w:val="single" w:sz="6" w:space="0" w:color="auto"/>
            </w:tcBorders>
          </w:tcPr>
          <w:p w14:paraId="12BE6844"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56</w:t>
            </w:r>
          </w:p>
        </w:tc>
        <w:tc>
          <w:tcPr>
            <w:tcW w:w="2903" w:type="dxa"/>
            <w:tcBorders>
              <w:top w:val="single" w:sz="6" w:space="0" w:color="auto"/>
              <w:left w:val="single" w:sz="6" w:space="0" w:color="auto"/>
              <w:bottom w:val="single" w:sz="6" w:space="0" w:color="auto"/>
              <w:right w:val="single" w:sz="4" w:space="0" w:color="auto"/>
            </w:tcBorders>
          </w:tcPr>
          <w:p w14:paraId="2DB2B0D4"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StrmTime</w:t>
            </w:r>
            <w:proofErr w:type="spellEnd"/>
          </w:p>
        </w:tc>
      </w:tr>
      <w:tr w:rsidR="003B1AD5" w:rsidRPr="00CF2529" w14:paraId="13219E13" w14:textId="77777777" w:rsidTr="001217C9">
        <w:tc>
          <w:tcPr>
            <w:tcW w:w="4274" w:type="dxa"/>
            <w:tcBorders>
              <w:top w:val="single" w:sz="6" w:space="0" w:color="auto"/>
              <w:left w:val="single" w:sz="4" w:space="0" w:color="auto"/>
              <w:bottom w:val="single" w:sz="6" w:space="0" w:color="auto"/>
              <w:right w:val="single" w:sz="6" w:space="0" w:color="auto"/>
            </w:tcBorders>
          </w:tcPr>
          <w:p w14:paraId="350DD083"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Pick_Position</w:t>
            </w:r>
            <w:proofErr w:type="spellEnd"/>
            <w:r w:rsidRPr="00F24EA2">
              <w:rPr>
                <w:rFonts w:ascii="Palatino" w:hAnsi="Palatino"/>
                <w:sz w:val="24"/>
                <w:szCs w:val="24"/>
                <w:lang w:val="en-US"/>
              </w:rPr>
              <w:t>, select</w:t>
            </w:r>
          </w:p>
        </w:tc>
        <w:tc>
          <w:tcPr>
            <w:tcW w:w="1653" w:type="dxa"/>
            <w:tcBorders>
              <w:top w:val="single" w:sz="6" w:space="0" w:color="auto"/>
              <w:left w:val="single" w:sz="6" w:space="0" w:color="auto"/>
              <w:bottom w:val="single" w:sz="6" w:space="0" w:color="auto"/>
              <w:right w:val="single" w:sz="6" w:space="0" w:color="auto"/>
            </w:tcBorders>
          </w:tcPr>
          <w:p w14:paraId="6E04F180"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43</w:t>
            </w:r>
          </w:p>
        </w:tc>
        <w:tc>
          <w:tcPr>
            <w:tcW w:w="2903" w:type="dxa"/>
            <w:tcBorders>
              <w:top w:val="single" w:sz="6" w:space="0" w:color="auto"/>
              <w:left w:val="single" w:sz="6" w:space="0" w:color="auto"/>
              <w:bottom w:val="single" w:sz="6" w:space="0" w:color="auto"/>
              <w:right w:val="single" w:sz="4" w:space="0" w:color="auto"/>
            </w:tcBorders>
          </w:tcPr>
          <w:p w14:paraId="4EB1B961"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PickPos</w:t>
            </w:r>
            <w:proofErr w:type="spellEnd"/>
          </w:p>
        </w:tc>
      </w:tr>
      <w:tr w:rsidR="003B1AD5" w:rsidRPr="00CF2529" w14:paraId="41B4D08C" w14:textId="77777777" w:rsidTr="001217C9">
        <w:tc>
          <w:tcPr>
            <w:tcW w:w="4274" w:type="dxa"/>
            <w:tcBorders>
              <w:top w:val="single" w:sz="6" w:space="0" w:color="auto"/>
              <w:left w:val="single" w:sz="4" w:space="0" w:color="auto"/>
              <w:bottom w:val="single" w:sz="6" w:space="0" w:color="auto"/>
              <w:right w:val="single" w:sz="6" w:space="0" w:color="auto"/>
            </w:tcBorders>
          </w:tcPr>
          <w:p w14:paraId="0BB9FE98"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Fret_Position</w:t>
            </w:r>
            <w:proofErr w:type="spellEnd"/>
            <w:r w:rsidRPr="00F24EA2">
              <w:rPr>
                <w:rFonts w:ascii="Palatino" w:hAnsi="Palatino"/>
                <w:sz w:val="24"/>
                <w:szCs w:val="24"/>
                <w:lang w:val="en-US"/>
              </w:rPr>
              <w:t>, select</w:t>
            </w:r>
          </w:p>
        </w:tc>
        <w:tc>
          <w:tcPr>
            <w:tcW w:w="1653" w:type="dxa"/>
            <w:tcBorders>
              <w:top w:val="single" w:sz="6" w:space="0" w:color="auto"/>
              <w:left w:val="single" w:sz="6" w:space="0" w:color="auto"/>
              <w:bottom w:val="single" w:sz="6" w:space="0" w:color="auto"/>
              <w:right w:val="single" w:sz="6" w:space="0" w:color="auto"/>
            </w:tcBorders>
          </w:tcPr>
          <w:p w14:paraId="7968CFD4"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78</w:t>
            </w:r>
          </w:p>
        </w:tc>
        <w:tc>
          <w:tcPr>
            <w:tcW w:w="2903" w:type="dxa"/>
            <w:tcBorders>
              <w:top w:val="single" w:sz="6" w:space="0" w:color="auto"/>
              <w:left w:val="single" w:sz="6" w:space="0" w:color="auto"/>
              <w:bottom w:val="single" w:sz="6" w:space="0" w:color="auto"/>
              <w:right w:val="single" w:sz="4" w:space="0" w:color="auto"/>
            </w:tcBorders>
          </w:tcPr>
          <w:p w14:paraId="44F9E436"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FretPos</w:t>
            </w:r>
            <w:proofErr w:type="spellEnd"/>
          </w:p>
        </w:tc>
      </w:tr>
      <w:tr w:rsidR="003B1AD5" w:rsidRPr="00CF2529" w14:paraId="367818D4" w14:textId="77777777" w:rsidTr="001217C9">
        <w:tc>
          <w:tcPr>
            <w:tcW w:w="4274" w:type="dxa"/>
            <w:tcBorders>
              <w:top w:val="single" w:sz="6" w:space="0" w:color="auto"/>
              <w:left w:val="single" w:sz="4" w:space="0" w:color="auto"/>
              <w:bottom w:val="single" w:sz="6" w:space="0" w:color="auto"/>
              <w:right w:val="single" w:sz="6" w:space="0" w:color="auto"/>
            </w:tcBorders>
          </w:tcPr>
          <w:p w14:paraId="50B15809"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Auto_Fret_Position</w:t>
            </w:r>
            <w:proofErr w:type="spellEnd"/>
            <w:r w:rsidRPr="00F24EA2">
              <w:rPr>
                <w:rFonts w:ascii="Palatino" w:hAnsi="Palatino"/>
                <w:sz w:val="24"/>
                <w:szCs w:val="24"/>
                <w:lang w:val="en-US"/>
              </w:rPr>
              <w:t>, on/off</w:t>
            </w:r>
          </w:p>
        </w:tc>
        <w:tc>
          <w:tcPr>
            <w:tcW w:w="1653" w:type="dxa"/>
            <w:tcBorders>
              <w:top w:val="single" w:sz="6" w:space="0" w:color="auto"/>
              <w:left w:val="single" w:sz="6" w:space="0" w:color="auto"/>
              <w:bottom w:val="single" w:sz="6" w:space="0" w:color="auto"/>
              <w:right w:val="single" w:sz="6" w:space="0" w:color="auto"/>
            </w:tcBorders>
          </w:tcPr>
          <w:p w14:paraId="3E8B2E8E"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79</w:t>
            </w:r>
          </w:p>
        </w:tc>
        <w:tc>
          <w:tcPr>
            <w:tcW w:w="2903" w:type="dxa"/>
            <w:tcBorders>
              <w:top w:val="single" w:sz="6" w:space="0" w:color="auto"/>
              <w:left w:val="single" w:sz="6" w:space="0" w:color="auto"/>
              <w:bottom w:val="single" w:sz="6" w:space="0" w:color="auto"/>
              <w:right w:val="single" w:sz="4" w:space="0" w:color="auto"/>
            </w:tcBorders>
          </w:tcPr>
          <w:p w14:paraId="7C85DCE4"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AutoFret</w:t>
            </w:r>
            <w:proofErr w:type="spellEnd"/>
          </w:p>
        </w:tc>
      </w:tr>
      <w:tr w:rsidR="003B1AD5" w:rsidRPr="00CF2529" w14:paraId="3103D55D" w14:textId="77777777" w:rsidTr="001217C9">
        <w:tc>
          <w:tcPr>
            <w:tcW w:w="4274" w:type="dxa"/>
            <w:tcBorders>
              <w:top w:val="single" w:sz="6" w:space="0" w:color="auto"/>
              <w:left w:val="single" w:sz="4" w:space="0" w:color="auto"/>
              <w:bottom w:val="single" w:sz="6" w:space="0" w:color="auto"/>
              <w:right w:val="single" w:sz="6" w:space="0" w:color="auto"/>
            </w:tcBorders>
          </w:tcPr>
          <w:p w14:paraId="385D5C8D" w14:textId="77777777" w:rsidR="003B1AD5" w:rsidRPr="00F24EA2" w:rsidRDefault="003B1AD5" w:rsidP="001217C9">
            <w:pPr>
              <w:pStyle w:val="PlainText"/>
              <w:rPr>
                <w:rFonts w:ascii="Palatino" w:hAnsi="Palatino"/>
                <w:sz w:val="24"/>
                <w:szCs w:val="24"/>
                <w:lang w:val="en-US"/>
              </w:rPr>
            </w:pPr>
            <w:r w:rsidRPr="00F24EA2">
              <w:rPr>
                <w:rFonts w:ascii="Palatino" w:hAnsi="Palatino"/>
                <w:sz w:val="24"/>
                <w:szCs w:val="24"/>
                <w:lang w:val="en-US"/>
              </w:rPr>
              <w:t>Hold, on/off</w:t>
            </w:r>
          </w:p>
        </w:tc>
        <w:tc>
          <w:tcPr>
            <w:tcW w:w="1653" w:type="dxa"/>
            <w:tcBorders>
              <w:top w:val="single" w:sz="6" w:space="0" w:color="auto"/>
              <w:left w:val="single" w:sz="6" w:space="0" w:color="auto"/>
              <w:bottom w:val="single" w:sz="6" w:space="0" w:color="auto"/>
              <w:right w:val="single" w:sz="6" w:space="0" w:color="auto"/>
            </w:tcBorders>
          </w:tcPr>
          <w:p w14:paraId="70B45766"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64</w:t>
            </w:r>
          </w:p>
        </w:tc>
        <w:tc>
          <w:tcPr>
            <w:tcW w:w="2903" w:type="dxa"/>
            <w:tcBorders>
              <w:top w:val="single" w:sz="6" w:space="0" w:color="auto"/>
              <w:left w:val="single" w:sz="6" w:space="0" w:color="auto"/>
              <w:bottom w:val="single" w:sz="6" w:space="0" w:color="auto"/>
              <w:right w:val="single" w:sz="4" w:space="0" w:color="auto"/>
            </w:tcBorders>
          </w:tcPr>
          <w:p w14:paraId="5189DD83" w14:textId="77777777" w:rsidR="003B1AD5" w:rsidRPr="00F24EA2" w:rsidRDefault="003B1AD5" w:rsidP="001217C9">
            <w:pPr>
              <w:pStyle w:val="PlainText"/>
              <w:ind w:left="861"/>
              <w:rPr>
                <w:rFonts w:ascii="Palatino" w:hAnsi="Palatino"/>
                <w:sz w:val="24"/>
                <w:szCs w:val="24"/>
                <w:lang w:val="en-US"/>
              </w:rPr>
            </w:pPr>
            <w:r w:rsidRPr="00F24EA2">
              <w:rPr>
                <w:rFonts w:ascii="Palatino" w:hAnsi="Palatino"/>
                <w:sz w:val="24"/>
                <w:szCs w:val="24"/>
                <w:lang w:val="en-US"/>
              </w:rPr>
              <w:t>Hold</w:t>
            </w:r>
          </w:p>
        </w:tc>
      </w:tr>
      <w:tr w:rsidR="003B1AD5" w:rsidRPr="00235FFA" w14:paraId="280A7888" w14:textId="77777777" w:rsidTr="001217C9">
        <w:trPr>
          <w:trHeight w:val="550"/>
        </w:trPr>
        <w:tc>
          <w:tcPr>
            <w:tcW w:w="8830" w:type="dxa"/>
            <w:gridSpan w:val="3"/>
            <w:tcBorders>
              <w:top w:val="single" w:sz="6" w:space="0" w:color="auto"/>
              <w:left w:val="single" w:sz="4" w:space="0" w:color="auto"/>
              <w:bottom w:val="single" w:sz="6" w:space="0" w:color="auto"/>
              <w:right w:val="single" w:sz="4" w:space="0" w:color="auto"/>
            </w:tcBorders>
            <w:vAlign w:val="center"/>
          </w:tcPr>
          <w:p w14:paraId="7B1D2467" w14:textId="77777777" w:rsidR="003B1AD5" w:rsidRPr="00F24EA2" w:rsidRDefault="003B1AD5" w:rsidP="001217C9">
            <w:pPr>
              <w:pStyle w:val="PlainText"/>
              <w:jc w:val="center"/>
              <w:rPr>
                <w:rFonts w:ascii="Palatino" w:hAnsi="Palatino"/>
                <w:b/>
                <w:i/>
                <w:sz w:val="24"/>
                <w:szCs w:val="24"/>
                <w:lang w:val="en-US"/>
              </w:rPr>
            </w:pPr>
            <w:r w:rsidRPr="00F24EA2">
              <w:rPr>
                <w:rFonts w:ascii="Palatino" w:hAnsi="Palatino"/>
                <w:b/>
                <w:i/>
                <w:sz w:val="24"/>
                <w:szCs w:val="24"/>
                <w:lang w:val="en-US"/>
              </w:rPr>
              <w:lastRenderedPageBreak/>
              <w:t>Controllers</w:t>
            </w:r>
          </w:p>
        </w:tc>
      </w:tr>
      <w:tr w:rsidR="003B1AD5" w:rsidRPr="00235FFA" w14:paraId="658E8A19" w14:textId="77777777" w:rsidTr="001217C9">
        <w:tc>
          <w:tcPr>
            <w:tcW w:w="4274" w:type="dxa"/>
            <w:tcBorders>
              <w:top w:val="single" w:sz="6" w:space="0" w:color="auto"/>
              <w:left w:val="single" w:sz="4" w:space="0" w:color="auto"/>
              <w:bottom w:val="single" w:sz="6" w:space="0" w:color="auto"/>
              <w:right w:val="single" w:sz="6" w:space="0" w:color="auto"/>
            </w:tcBorders>
          </w:tcPr>
          <w:p w14:paraId="34BECFA6"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Pitch_BenderUp</w:t>
            </w:r>
            <w:proofErr w:type="spellEnd"/>
            <w:r w:rsidRPr="00F24EA2">
              <w:rPr>
                <w:rFonts w:ascii="Palatino" w:hAnsi="Palatino"/>
                <w:sz w:val="24"/>
                <w:szCs w:val="24"/>
                <w:lang w:val="en-US"/>
              </w:rPr>
              <w:t>, Mode</w:t>
            </w:r>
          </w:p>
        </w:tc>
        <w:tc>
          <w:tcPr>
            <w:tcW w:w="1653" w:type="dxa"/>
            <w:tcBorders>
              <w:top w:val="single" w:sz="6" w:space="0" w:color="auto"/>
              <w:left w:val="single" w:sz="6" w:space="0" w:color="auto"/>
              <w:bottom w:val="single" w:sz="6" w:space="0" w:color="auto"/>
              <w:right w:val="single" w:sz="6" w:space="0" w:color="auto"/>
            </w:tcBorders>
          </w:tcPr>
          <w:p w14:paraId="1730EFC5"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57</w:t>
            </w:r>
          </w:p>
        </w:tc>
        <w:tc>
          <w:tcPr>
            <w:tcW w:w="2903" w:type="dxa"/>
            <w:tcBorders>
              <w:top w:val="single" w:sz="6" w:space="0" w:color="auto"/>
              <w:left w:val="single" w:sz="6" w:space="0" w:color="auto"/>
              <w:bottom w:val="single" w:sz="6" w:space="0" w:color="auto"/>
              <w:right w:val="single" w:sz="4" w:space="0" w:color="auto"/>
            </w:tcBorders>
          </w:tcPr>
          <w:p w14:paraId="4B6B1196"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PBupMode</w:t>
            </w:r>
            <w:proofErr w:type="spellEnd"/>
          </w:p>
        </w:tc>
      </w:tr>
      <w:tr w:rsidR="003B1AD5" w:rsidRPr="00235FFA" w14:paraId="34578644" w14:textId="77777777" w:rsidTr="001217C9">
        <w:tc>
          <w:tcPr>
            <w:tcW w:w="4274" w:type="dxa"/>
            <w:tcBorders>
              <w:top w:val="single" w:sz="6" w:space="0" w:color="auto"/>
              <w:left w:val="single" w:sz="4" w:space="0" w:color="auto"/>
              <w:bottom w:val="single" w:sz="6" w:space="0" w:color="auto"/>
              <w:right w:val="single" w:sz="6" w:space="0" w:color="auto"/>
            </w:tcBorders>
          </w:tcPr>
          <w:p w14:paraId="2854BC6C"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Pitch_BenderDown</w:t>
            </w:r>
            <w:proofErr w:type="spellEnd"/>
            <w:r w:rsidRPr="00F24EA2">
              <w:rPr>
                <w:rFonts w:ascii="Palatino" w:hAnsi="Palatino"/>
                <w:sz w:val="24"/>
                <w:szCs w:val="24"/>
                <w:lang w:val="en-US"/>
              </w:rPr>
              <w:t>, Mode</w:t>
            </w:r>
          </w:p>
        </w:tc>
        <w:tc>
          <w:tcPr>
            <w:tcW w:w="1653" w:type="dxa"/>
            <w:tcBorders>
              <w:top w:val="single" w:sz="6" w:space="0" w:color="auto"/>
              <w:left w:val="single" w:sz="6" w:space="0" w:color="auto"/>
              <w:bottom w:val="single" w:sz="6" w:space="0" w:color="auto"/>
              <w:right w:val="single" w:sz="6" w:space="0" w:color="auto"/>
            </w:tcBorders>
          </w:tcPr>
          <w:p w14:paraId="55CD3ED2"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48</w:t>
            </w:r>
          </w:p>
        </w:tc>
        <w:tc>
          <w:tcPr>
            <w:tcW w:w="2903" w:type="dxa"/>
            <w:tcBorders>
              <w:top w:val="single" w:sz="6" w:space="0" w:color="auto"/>
              <w:left w:val="single" w:sz="6" w:space="0" w:color="auto"/>
              <w:bottom w:val="single" w:sz="6" w:space="0" w:color="auto"/>
              <w:right w:val="single" w:sz="4" w:space="0" w:color="auto"/>
            </w:tcBorders>
          </w:tcPr>
          <w:p w14:paraId="3DEFD1FC"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PBdnMode</w:t>
            </w:r>
            <w:proofErr w:type="spellEnd"/>
          </w:p>
        </w:tc>
      </w:tr>
      <w:tr w:rsidR="003B1AD5" w:rsidRPr="00235FFA" w14:paraId="6DCBD93A" w14:textId="77777777" w:rsidTr="001217C9">
        <w:tc>
          <w:tcPr>
            <w:tcW w:w="4274" w:type="dxa"/>
            <w:tcBorders>
              <w:top w:val="single" w:sz="6" w:space="0" w:color="auto"/>
              <w:left w:val="single" w:sz="4" w:space="0" w:color="auto"/>
              <w:bottom w:val="single" w:sz="6" w:space="0" w:color="auto"/>
              <w:right w:val="single" w:sz="6" w:space="0" w:color="auto"/>
            </w:tcBorders>
          </w:tcPr>
          <w:p w14:paraId="1CC6B0C1"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PBenderUp_to_Slide</w:t>
            </w:r>
            <w:proofErr w:type="spellEnd"/>
            <w:r w:rsidRPr="00F24EA2">
              <w:rPr>
                <w:rFonts w:ascii="Palatino" w:hAnsi="Palatino"/>
                <w:sz w:val="24"/>
                <w:szCs w:val="24"/>
                <w:lang w:val="en-US"/>
              </w:rPr>
              <w:t>, Range</w:t>
            </w:r>
          </w:p>
        </w:tc>
        <w:tc>
          <w:tcPr>
            <w:tcW w:w="1653" w:type="dxa"/>
            <w:tcBorders>
              <w:top w:val="single" w:sz="6" w:space="0" w:color="auto"/>
              <w:left w:val="single" w:sz="6" w:space="0" w:color="auto"/>
              <w:bottom w:val="single" w:sz="6" w:space="0" w:color="auto"/>
              <w:right w:val="single" w:sz="6" w:space="0" w:color="auto"/>
            </w:tcBorders>
          </w:tcPr>
          <w:p w14:paraId="0D778B9F"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58</w:t>
            </w:r>
          </w:p>
        </w:tc>
        <w:tc>
          <w:tcPr>
            <w:tcW w:w="2903" w:type="dxa"/>
            <w:tcBorders>
              <w:top w:val="single" w:sz="6" w:space="0" w:color="auto"/>
              <w:left w:val="single" w:sz="6" w:space="0" w:color="auto"/>
              <w:bottom w:val="single" w:sz="6" w:space="0" w:color="auto"/>
              <w:right w:val="single" w:sz="4" w:space="0" w:color="auto"/>
            </w:tcBorders>
          </w:tcPr>
          <w:p w14:paraId="3E340C62"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PBSldRng</w:t>
            </w:r>
            <w:proofErr w:type="spellEnd"/>
          </w:p>
        </w:tc>
      </w:tr>
      <w:tr w:rsidR="003B1AD5" w:rsidRPr="00235FFA" w14:paraId="01985FB3" w14:textId="77777777" w:rsidTr="001217C9">
        <w:tc>
          <w:tcPr>
            <w:tcW w:w="4274" w:type="dxa"/>
            <w:tcBorders>
              <w:top w:val="single" w:sz="6" w:space="0" w:color="auto"/>
              <w:left w:val="single" w:sz="4" w:space="0" w:color="auto"/>
              <w:bottom w:val="single" w:sz="6" w:space="0" w:color="auto"/>
              <w:right w:val="single" w:sz="6" w:space="0" w:color="auto"/>
            </w:tcBorders>
          </w:tcPr>
          <w:p w14:paraId="405966CE"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PBenderDown_to_Slide</w:t>
            </w:r>
            <w:proofErr w:type="spellEnd"/>
            <w:r w:rsidRPr="00F24EA2">
              <w:rPr>
                <w:rFonts w:ascii="Palatino" w:hAnsi="Palatino"/>
                <w:sz w:val="24"/>
                <w:szCs w:val="24"/>
                <w:lang w:val="en-US"/>
              </w:rPr>
              <w:t>, Range</w:t>
            </w:r>
          </w:p>
        </w:tc>
        <w:tc>
          <w:tcPr>
            <w:tcW w:w="1653" w:type="dxa"/>
            <w:tcBorders>
              <w:top w:val="single" w:sz="6" w:space="0" w:color="auto"/>
              <w:left w:val="single" w:sz="6" w:space="0" w:color="auto"/>
              <w:bottom w:val="single" w:sz="6" w:space="0" w:color="auto"/>
              <w:right w:val="single" w:sz="6" w:space="0" w:color="auto"/>
            </w:tcBorders>
          </w:tcPr>
          <w:p w14:paraId="40C9B37E"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63</w:t>
            </w:r>
          </w:p>
        </w:tc>
        <w:tc>
          <w:tcPr>
            <w:tcW w:w="2903" w:type="dxa"/>
            <w:tcBorders>
              <w:top w:val="single" w:sz="6" w:space="0" w:color="auto"/>
              <w:left w:val="single" w:sz="6" w:space="0" w:color="auto"/>
              <w:bottom w:val="single" w:sz="6" w:space="0" w:color="auto"/>
              <w:right w:val="single" w:sz="4" w:space="0" w:color="auto"/>
            </w:tcBorders>
          </w:tcPr>
          <w:p w14:paraId="14F7CDA1"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PBdnSlRn</w:t>
            </w:r>
            <w:proofErr w:type="spellEnd"/>
          </w:p>
        </w:tc>
      </w:tr>
      <w:tr w:rsidR="003B1AD5" w:rsidRPr="00235FFA" w14:paraId="71CCA3E2" w14:textId="77777777" w:rsidTr="001217C9">
        <w:tc>
          <w:tcPr>
            <w:tcW w:w="4274" w:type="dxa"/>
            <w:tcBorders>
              <w:top w:val="single" w:sz="6" w:space="0" w:color="auto"/>
              <w:left w:val="single" w:sz="4" w:space="0" w:color="auto"/>
              <w:bottom w:val="single" w:sz="6" w:space="0" w:color="auto"/>
              <w:right w:val="single" w:sz="6" w:space="0" w:color="auto"/>
            </w:tcBorders>
          </w:tcPr>
          <w:p w14:paraId="4D9C1112"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PBender_to_Pitch</w:t>
            </w:r>
            <w:proofErr w:type="spellEnd"/>
            <w:r w:rsidRPr="00F24EA2">
              <w:rPr>
                <w:rFonts w:ascii="Palatino" w:hAnsi="Palatino"/>
                <w:sz w:val="24"/>
                <w:szCs w:val="24"/>
                <w:lang w:val="en-US"/>
              </w:rPr>
              <w:t>, Range</w:t>
            </w:r>
          </w:p>
        </w:tc>
        <w:tc>
          <w:tcPr>
            <w:tcW w:w="1653" w:type="dxa"/>
            <w:tcBorders>
              <w:top w:val="single" w:sz="6" w:space="0" w:color="auto"/>
              <w:left w:val="single" w:sz="6" w:space="0" w:color="auto"/>
              <w:bottom w:val="single" w:sz="6" w:space="0" w:color="auto"/>
              <w:right w:val="single" w:sz="6" w:space="0" w:color="auto"/>
            </w:tcBorders>
          </w:tcPr>
          <w:p w14:paraId="7747BE79"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59</w:t>
            </w:r>
          </w:p>
        </w:tc>
        <w:tc>
          <w:tcPr>
            <w:tcW w:w="2903" w:type="dxa"/>
            <w:tcBorders>
              <w:top w:val="single" w:sz="6" w:space="0" w:color="auto"/>
              <w:left w:val="single" w:sz="6" w:space="0" w:color="auto"/>
              <w:bottom w:val="single" w:sz="6" w:space="0" w:color="auto"/>
              <w:right w:val="single" w:sz="4" w:space="0" w:color="auto"/>
            </w:tcBorders>
          </w:tcPr>
          <w:p w14:paraId="16631295"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PBPtcRng</w:t>
            </w:r>
            <w:proofErr w:type="spellEnd"/>
          </w:p>
        </w:tc>
      </w:tr>
      <w:tr w:rsidR="003B1AD5" w:rsidRPr="00235FFA" w14:paraId="0DA6A536" w14:textId="77777777" w:rsidTr="001217C9">
        <w:tc>
          <w:tcPr>
            <w:tcW w:w="4274" w:type="dxa"/>
            <w:tcBorders>
              <w:top w:val="single" w:sz="6" w:space="0" w:color="auto"/>
              <w:left w:val="single" w:sz="4" w:space="0" w:color="auto"/>
              <w:bottom w:val="single" w:sz="6" w:space="0" w:color="auto"/>
              <w:right w:val="single" w:sz="6" w:space="0" w:color="auto"/>
            </w:tcBorders>
          </w:tcPr>
          <w:p w14:paraId="52B8196D"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Modulation_Wheel</w:t>
            </w:r>
            <w:proofErr w:type="spellEnd"/>
            <w:r w:rsidRPr="00F24EA2">
              <w:rPr>
                <w:rFonts w:ascii="Palatino" w:hAnsi="Palatino"/>
                <w:sz w:val="24"/>
                <w:szCs w:val="24"/>
                <w:lang w:val="en-US"/>
              </w:rPr>
              <w:t>, Mode</w:t>
            </w:r>
          </w:p>
        </w:tc>
        <w:tc>
          <w:tcPr>
            <w:tcW w:w="1653" w:type="dxa"/>
            <w:tcBorders>
              <w:top w:val="single" w:sz="6" w:space="0" w:color="auto"/>
              <w:left w:val="single" w:sz="6" w:space="0" w:color="auto"/>
              <w:bottom w:val="single" w:sz="6" w:space="0" w:color="auto"/>
              <w:right w:val="single" w:sz="6" w:space="0" w:color="auto"/>
            </w:tcBorders>
          </w:tcPr>
          <w:p w14:paraId="7BB43C0B"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60</w:t>
            </w:r>
          </w:p>
        </w:tc>
        <w:tc>
          <w:tcPr>
            <w:tcW w:w="2903" w:type="dxa"/>
            <w:tcBorders>
              <w:top w:val="single" w:sz="6" w:space="0" w:color="auto"/>
              <w:left w:val="single" w:sz="6" w:space="0" w:color="auto"/>
              <w:bottom w:val="single" w:sz="6" w:space="0" w:color="auto"/>
              <w:right w:val="single" w:sz="4" w:space="0" w:color="auto"/>
            </w:tcBorders>
          </w:tcPr>
          <w:p w14:paraId="4C705CD8"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WhMode</w:t>
            </w:r>
            <w:proofErr w:type="spellEnd"/>
          </w:p>
        </w:tc>
      </w:tr>
      <w:tr w:rsidR="003B1AD5" w:rsidRPr="00235FFA" w14:paraId="3A66549F" w14:textId="77777777" w:rsidTr="001217C9">
        <w:tc>
          <w:tcPr>
            <w:tcW w:w="4274" w:type="dxa"/>
            <w:tcBorders>
              <w:top w:val="single" w:sz="6" w:space="0" w:color="auto"/>
              <w:left w:val="single" w:sz="4" w:space="0" w:color="auto"/>
              <w:bottom w:val="single" w:sz="6" w:space="0" w:color="auto"/>
              <w:right w:val="single" w:sz="6" w:space="0" w:color="auto"/>
            </w:tcBorders>
          </w:tcPr>
          <w:p w14:paraId="4D1CBAD2"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ModWheel_to_Slide</w:t>
            </w:r>
            <w:proofErr w:type="spellEnd"/>
            <w:r w:rsidRPr="00F24EA2">
              <w:rPr>
                <w:rFonts w:ascii="Palatino" w:hAnsi="Palatino"/>
                <w:sz w:val="24"/>
                <w:szCs w:val="24"/>
                <w:lang w:val="en-US"/>
              </w:rPr>
              <w:t>, Range</w:t>
            </w:r>
          </w:p>
        </w:tc>
        <w:tc>
          <w:tcPr>
            <w:tcW w:w="1653" w:type="dxa"/>
            <w:tcBorders>
              <w:top w:val="single" w:sz="6" w:space="0" w:color="auto"/>
              <w:left w:val="single" w:sz="6" w:space="0" w:color="auto"/>
              <w:bottom w:val="single" w:sz="6" w:space="0" w:color="auto"/>
              <w:right w:val="single" w:sz="6" w:space="0" w:color="auto"/>
            </w:tcBorders>
          </w:tcPr>
          <w:p w14:paraId="6237D896"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61</w:t>
            </w:r>
          </w:p>
        </w:tc>
        <w:tc>
          <w:tcPr>
            <w:tcW w:w="2903" w:type="dxa"/>
            <w:tcBorders>
              <w:top w:val="single" w:sz="6" w:space="0" w:color="auto"/>
              <w:left w:val="single" w:sz="6" w:space="0" w:color="auto"/>
              <w:bottom w:val="single" w:sz="6" w:space="0" w:color="auto"/>
              <w:right w:val="single" w:sz="4" w:space="0" w:color="auto"/>
            </w:tcBorders>
          </w:tcPr>
          <w:p w14:paraId="137CEB94"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WhSldRng</w:t>
            </w:r>
            <w:proofErr w:type="spellEnd"/>
          </w:p>
        </w:tc>
      </w:tr>
      <w:tr w:rsidR="003B1AD5" w:rsidRPr="00235FFA" w14:paraId="734C9EC2" w14:textId="77777777" w:rsidTr="001217C9">
        <w:tc>
          <w:tcPr>
            <w:tcW w:w="4274" w:type="dxa"/>
            <w:tcBorders>
              <w:top w:val="single" w:sz="6" w:space="0" w:color="auto"/>
              <w:left w:val="single" w:sz="4" w:space="0" w:color="auto"/>
              <w:bottom w:val="single" w:sz="6" w:space="0" w:color="auto"/>
              <w:right w:val="single" w:sz="6" w:space="0" w:color="auto"/>
            </w:tcBorders>
          </w:tcPr>
          <w:p w14:paraId="02C93906"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ModWheel_to_Pitch</w:t>
            </w:r>
            <w:proofErr w:type="spellEnd"/>
            <w:r w:rsidRPr="00F24EA2">
              <w:rPr>
                <w:rFonts w:ascii="Palatino" w:hAnsi="Palatino"/>
                <w:sz w:val="24"/>
                <w:szCs w:val="24"/>
                <w:lang w:val="en-US"/>
              </w:rPr>
              <w:t>, Range</w:t>
            </w:r>
          </w:p>
        </w:tc>
        <w:tc>
          <w:tcPr>
            <w:tcW w:w="1653" w:type="dxa"/>
            <w:tcBorders>
              <w:top w:val="single" w:sz="6" w:space="0" w:color="auto"/>
              <w:left w:val="single" w:sz="6" w:space="0" w:color="auto"/>
              <w:bottom w:val="single" w:sz="6" w:space="0" w:color="auto"/>
              <w:right w:val="single" w:sz="6" w:space="0" w:color="auto"/>
            </w:tcBorders>
          </w:tcPr>
          <w:p w14:paraId="7C9D45CF"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62</w:t>
            </w:r>
          </w:p>
        </w:tc>
        <w:tc>
          <w:tcPr>
            <w:tcW w:w="2903" w:type="dxa"/>
            <w:tcBorders>
              <w:top w:val="single" w:sz="6" w:space="0" w:color="auto"/>
              <w:left w:val="single" w:sz="6" w:space="0" w:color="auto"/>
              <w:bottom w:val="single" w:sz="6" w:space="0" w:color="auto"/>
              <w:right w:val="single" w:sz="4" w:space="0" w:color="auto"/>
            </w:tcBorders>
          </w:tcPr>
          <w:p w14:paraId="388C23F7"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WhPtcRng</w:t>
            </w:r>
            <w:proofErr w:type="spellEnd"/>
          </w:p>
        </w:tc>
      </w:tr>
      <w:tr w:rsidR="003B1AD5" w:rsidRPr="00235FFA" w14:paraId="7EDF95DB" w14:textId="77777777" w:rsidTr="001217C9">
        <w:tc>
          <w:tcPr>
            <w:tcW w:w="4274" w:type="dxa"/>
            <w:tcBorders>
              <w:top w:val="single" w:sz="6" w:space="0" w:color="auto"/>
              <w:left w:val="single" w:sz="4" w:space="0" w:color="auto"/>
              <w:bottom w:val="single" w:sz="6" w:space="0" w:color="auto"/>
              <w:right w:val="single" w:sz="6" w:space="0" w:color="auto"/>
            </w:tcBorders>
          </w:tcPr>
          <w:p w14:paraId="5D73651F" w14:textId="77777777" w:rsidR="003B1AD5" w:rsidRPr="00F24EA2" w:rsidRDefault="003B1AD5" w:rsidP="001217C9">
            <w:pPr>
              <w:pStyle w:val="PlainText"/>
              <w:rPr>
                <w:rFonts w:ascii="Palatino" w:hAnsi="Palatino"/>
                <w:sz w:val="24"/>
                <w:szCs w:val="24"/>
                <w:lang w:val="en-US"/>
              </w:rPr>
            </w:pPr>
            <w:r w:rsidRPr="00F24EA2">
              <w:rPr>
                <w:rFonts w:ascii="Palatino" w:hAnsi="Palatino"/>
                <w:sz w:val="24"/>
                <w:szCs w:val="24"/>
                <w:lang w:val="en-US"/>
              </w:rPr>
              <w:t>Aftertouch, Mode</w:t>
            </w:r>
          </w:p>
        </w:tc>
        <w:tc>
          <w:tcPr>
            <w:tcW w:w="1653" w:type="dxa"/>
            <w:tcBorders>
              <w:top w:val="single" w:sz="6" w:space="0" w:color="auto"/>
              <w:left w:val="single" w:sz="6" w:space="0" w:color="auto"/>
              <w:bottom w:val="single" w:sz="6" w:space="0" w:color="auto"/>
              <w:right w:val="single" w:sz="6" w:space="0" w:color="auto"/>
            </w:tcBorders>
          </w:tcPr>
          <w:p w14:paraId="2EFB3ECA"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75</w:t>
            </w:r>
          </w:p>
        </w:tc>
        <w:tc>
          <w:tcPr>
            <w:tcW w:w="2903" w:type="dxa"/>
            <w:tcBorders>
              <w:top w:val="single" w:sz="6" w:space="0" w:color="auto"/>
              <w:left w:val="single" w:sz="6" w:space="0" w:color="auto"/>
              <w:bottom w:val="single" w:sz="6" w:space="0" w:color="auto"/>
              <w:right w:val="single" w:sz="4" w:space="0" w:color="auto"/>
            </w:tcBorders>
          </w:tcPr>
          <w:p w14:paraId="77A48DC4"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AtchMode</w:t>
            </w:r>
            <w:proofErr w:type="spellEnd"/>
          </w:p>
        </w:tc>
      </w:tr>
      <w:tr w:rsidR="003B1AD5" w:rsidRPr="00235FFA" w14:paraId="3C67B327" w14:textId="77777777" w:rsidTr="001217C9">
        <w:tc>
          <w:tcPr>
            <w:tcW w:w="4274" w:type="dxa"/>
            <w:tcBorders>
              <w:top w:val="single" w:sz="6" w:space="0" w:color="auto"/>
              <w:left w:val="single" w:sz="4" w:space="0" w:color="auto"/>
              <w:bottom w:val="single" w:sz="6" w:space="0" w:color="auto"/>
              <w:right w:val="single" w:sz="6" w:space="0" w:color="auto"/>
            </w:tcBorders>
          </w:tcPr>
          <w:p w14:paraId="6284E3EC"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Aftertouch_to_Pitch</w:t>
            </w:r>
            <w:proofErr w:type="spellEnd"/>
            <w:r w:rsidRPr="00F24EA2">
              <w:rPr>
                <w:rFonts w:ascii="Palatino" w:hAnsi="Palatino"/>
                <w:sz w:val="24"/>
                <w:szCs w:val="24"/>
                <w:lang w:val="en-US"/>
              </w:rPr>
              <w:t>, Range</w:t>
            </w:r>
          </w:p>
        </w:tc>
        <w:tc>
          <w:tcPr>
            <w:tcW w:w="1653" w:type="dxa"/>
            <w:tcBorders>
              <w:top w:val="single" w:sz="6" w:space="0" w:color="auto"/>
              <w:left w:val="single" w:sz="6" w:space="0" w:color="auto"/>
              <w:bottom w:val="single" w:sz="6" w:space="0" w:color="auto"/>
              <w:right w:val="single" w:sz="6" w:space="0" w:color="auto"/>
            </w:tcBorders>
          </w:tcPr>
          <w:p w14:paraId="1F28CE32"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76</w:t>
            </w:r>
          </w:p>
        </w:tc>
        <w:tc>
          <w:tcPr>
            <w:tcW w:w="2903" w:type="dxa"/>
            <w:tcBorders>
              <w:top w:val="single" w:sz="6" w:space="0" w:color="auto"/>
              <w:left w:val="single" w:sz="6" w:space="0" w:color="auto"/>
              <w:bottom w:val="single" w:sz="6" w:space="0" w:color="auto"/>
              <w:right w:val="single" w:sz="4" w:space="0" w:color="auto"/>
            </w:tcBorders>
          </w:tcPr>
          <w:p w14:paraId="7B7B187F"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AtchRng</w:t>
            </w:r>
            <w:proofErr w:type="spellEnd"/>
          </w:p>
        </w:tc>
      </w:tr>
      <w:tr w:rsidR="003B1AD5" w:rsidRPr="00235FFA" w14:paraId="028955BB" w14:textId="77777777" w:rsidTr="001217C9">
        <w:tc>
          <w:tcPr>
            <w:tcW w:w="4274" w:type="dxa"/>
            <w:tcBorders>
              <w:top w:val="single" w:sz="6" w:space="0" w:color="auto"/>
              <w:left w:val="single" w:sz="4" w:space="0" w:color="auto"/>
              <w:bottom w:val="single" w:sz="6" w:space="0" w:color="auto"/>
              <w:right w:val="single" w:sz="6" w:space="0" w:color="auto"/>
            </w:tcBorders>
          </w:tcPr>
          <w:p w14:paraId="7150B21C"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Velocity_Curve</w:t>
            </w:r>
            <w:proofErr w:type="spellEnd"/>
            <w:r w:rsidRPr="00F24EA2">
              <w:rPr>
                <w:rFonts w:ascii="Palatino" w:hAnsi="Palatino"/>
                <w:sz w:val="24"/>
                <w:szCs w:val="24"/>
                <w:lang w:val="en-US"/>
              </w:rPr>
              <w:t>, select</w:t>
            </w:r>
          </w:p>
        </w:tc>
        <w:tc>
          <w:tcPr>
            <w:tcW w:w="1653" w:type="dxa"/>
            <w:tcBorders>
              <w:top w:val="single" w:sz="6" w:space="0" w:color="auto"/>
              <w:left w:val="single" w:sz="6" w:space="0" w:color="auto"/>
              <w:bottom w:val="single" w:sz="6" w:space="0" w:color="auto"/>
              <w:right w:val="single" w:sz="6" w:space="0" w:color="auto"/>
            </w:tcBorders>
          </w:tcPr>
          <w:p w14:paraId="3FCDDF4C"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77</w:t>
            </w:r>
          </w:p>
        </w:tc>
        <w:tc>
          <w:tcPr>
            <w:tcW w:w="2903" w:type="dxa"/>
            <w:tcBorders>
              <w:top w:val="single" w:sz="6" w:space="0" w:color="auto"/>
              <w:left w:val="single" w:sz="6" w:space="0" w:color="auto"/>
              <w:bottom w:val="single" w:sz="6" w:space="0" w:color="auto"/>
              <w:right w:val="single" w:sz="4" w:space="0" w:color="auto"/>
            </w:tcBorders>
          </w:tcPr>
          <w:p w14:paraId="57FC3BA7"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VelCurve</w:t>
            </w:r>
            <w:proofErr w:type="spellEnd"/>
          </w:p>
        </w:tc>
      </w:tr>
      <w:tr w:rsidR="003B1AD5" w:rsidRPr="00235FFA" w14:paraId="502948DF" w14:textId="77777777" w:rsidTr="001217C9">
        <w:trPr>
          <w:trHeight w:val="474"/>
        </w:trPr>
        <w:tc>
          <w:tcPr>
            <w:tcW w:w="8830" w:type="dxa"/>
            <w:gridSpan w:val="3"/>
            <w:tcBorders>
              <w:top w:val="single" w:sz="6" w:space="0" w:color="auto"/>
              <w:left w:val="single" w:sz="4" w:space="0" w:color="auto"/>
              <w:bottom w:val="single" w:sz="6" w:space="0" w:color="auto"/>
              <w:right w:val="single" w:sz="4" w:space="0" w:color="auto"/>
            </w:tcBorders>
            <w:vAlign w:val="center"/>
          </w:tcPr>
          <w:p w14:paraId="69AA952A" w14:textId="77777777" w:rsidR="003B1AD5" w:rsidRPr="00F24EA2" w:rsidRDefault="003B1AD5" w:rsidP="001217C9">
            <w:pPr>
              <w:pStyle w:val="PlainText"/>
              <w:jc w:val="center"/>
              <w:rPr>
                <w:rFonts w:ascii="Palatino" w:hAnsi="Palatino"/>
                <w:b/>
                <w:i/>
                <w:sz w:val="24"/>
                <w:szCs w:val="24"/>
                <w:lang w:val="en-US"/>
              </w:rPr>
            </w:pPr>
            <w:r w:rsidRPr="00F24EA2">
              <w:rPr>
                <w:rFonts w:ascii="Palatino" w:hAnsi="Palatino"/>
                <w:b/>
                <w:i/>
                <w:sz w:val="24"/>
                <w:szCs w:val="24"/>
                <w:lang w:val="en-US"/>
              </w:rPr>
              <w:t>Velocity Switch FX (non-Solo)</w:t>
            </w:r>
          </w:p>
        </w:tc>
      </w:tr>
      <w:tr w:rsidR="003B1AD5" w:rsidRPr="00235FFA" w14:paraId="3E9DE703" w14:textId="77777777" w:rsidTr="001217C9">
        <w:trPr>
          <w:trHeight w:val="138"/>
        </w:trPr>
        <w:tc>
          <w:tcPr>
            <w:tcW w:w="4274" w:type="dxa"/>
            <w:tcBorders>
              <w:top w:val="single" w:sz="6" w:space="0" w:color="auto"/>
              <w:left w:val="single" w:sz="4" w:space="0" w:color="auto"/>
              <w:bottom w:val="single" w:sz="6" w:space="0" w:color="auto"/>
              <w:right w:val="single" w:sz="6" w:space="0" w:color="auto"/>
            </w:tcBorders>
          </w:tcPr>
          <w:p w14:paraId="5ADD70F8"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Velo_Switch_Slide_mode</w:t>
            </w:r>
            <w:proofErr w:type="spellEnd"/>
            <w:r w:rsidRPr="00F24EA2">
              <w:rPr>
                <w:rFonts w:ascii="Palatino" w:hAnsi="Palatino"/>
                <w:sz w:val="24"/>
                <w:szCs w:val="24"/>
                <w:lang w:val="en-US"/>
              </w:rPr>
              <w:t>, select</w:t>
            </w:r>
          </w:p>
        </w:tc>
        <w:tc>
          <w:tcPr>
            <w:tcW w:w="1653" w:type="dxa"/>
            <w:tcBorders>
              <w:top w:val="single" w:sz="6" w:space="0" w:color="auto"/>
              <w:left w:val="single" w:sz="6" w:space="0" w:color="auto"/>
              <w:bottom w:val="single" w:sz="6" w:space="0" w:color="auto"/>
              <w:right w:val="single" w:sz="6" w:space="0" w:color="auto"/>
            </w:tcBorders>
          </w:tcPr>
          <w:p w14:paraId="7C43D1C0"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85</w:t>
            </w:r>
          </w:p>
        </w:tc>
        <w:tc>
          <w:tcPr>
            <w:tcW w:w="2903" w:type="dxa"/>
            <w:tcBorders>
              <w:top w:val="single" w:sz="6" w:space="0" w:color="auto"/>
              <w:left w:val="single" w:sz="6" w:space="0" w:color="auto"/>
              <w:bottom w:val="single" w:sz="6" w:space="0" w:color="auto"/>
              <w:right w:val="single" w:sz="4" w:space="0" w:color="auto"/>
            </w:tcBorders>
          </w:tcPr>
          <w:p w14:paraId="50D2B606"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VelSlide</w:t>
            </w:r>
            <w:proofErr w:type="spellEnd"/>
          </w:p>
        </w:tc>
      </w:tr>
      <w:tr w:rsidR="003B1AD5" w:rsidRPr="00235FFA" w14:paraId="1A0F8810" w14:textId="77777777" w:rsidTr="001217C9">
        <w:tc>
          <w:tcPr>
            <w:tcW w:w="4274" w:type="dxa"/>
            <w:tcBorders>
              <w:top w:val="single" w:sz="6" w:space="0" w:color="auto"/>
              <w:left w:val="single" w:sz="4" w:space="0" w:color="auto"/>
              <w:bottom w:val="single" w:sz="6" w:space="0" w:color="auto"/>
              <w:right w:val="single" w:sz="6" w:space="0" w:color="auto"/>
            </w:tcBorders>
          </w:tcPr>
          <w:p w14:paraId="4AB427F8"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VelSw_SlideUp</w:t>
            </w:r>
            <w:proofErr w:type="spellEnd"/>
            <w:r w:rsidRPr="00F24EA2">
              <w:rPr>
                <w:rFonts w:ascii="Palatino" w:hAnsi="Palatino"/>
                <w:sz w:val="24"/>
                <w:szCs w:val="24"/>
                <w:lang w:val="en-US"/>
              </w:rPr>
              <w:t>, Velo</w:t>
            </w:r>
          </w:p>
        </w:tc>
        <w:tc>
          <w:tcPr>
            <w:tcW w:w="1653" w:type="dxa"/>
            <w:tcBorders>
              <w:top w:val="single" w:sz="6" w:space="0" w:color="auto"/>
              <w:left w:val="single" w:sz="6" w:space="0" w:color="auto"/>
              <w:bottom w:val="single" w:sz="6" w:space="0" w:color="auto"/>
              <w:right w:val="single" w:sz="6" w:space="0" w:color="auto"/>
            </w:tcBorders>
          </w:tcPr>
          <w:p w14:paraId="7C6E32AD"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86</w:t>
            </w:r>
          </w:p>
        </w:tc>
        <w:tc>
          <w:tcPr>
            <w:tcW w:w="2903" w:type="dxa"/>
            <w:tcBorders>
              <w:top w:val="single" w:sz="6" w:space="0" w:color="auto"/>
              <w:left w:val="single" w:sz="6" w:space="0" w:color="auto"/>
              <w:bottom w:val="single" w:sz="6" w:space="0" w:color="auto"/>
              <w:right w:val="single" w:sz="4" w:space="0" w:color="auto"/>
            </w:tcBorders>
          </w:tcPr>
          <w:p w14:paraId="2A9B1208"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SldUpVel</w:t>
            </w:r>
            <w:proofErr w:type="spellEnd"/>
          </w:p>
        </w:tc>
      </w:tr>
      <w:tr w:rsidR="003B1AD5" w:rsidRPr="00235FFA" w14:paraId="38F0554F" w14:textId="77777777" w:rsidTr="001217C9">
        <w:tc>
          <w:tcPr>
            <w:tcW w:w="4274" w:type="dxa"/>
            <w:tcBorders>
              <w:top w:val="single" w:sz="6" w:space="0" w:color="auto"/>
              <w:left w:val="single" w:sz="4" w:space="0" w:color="auto"/>
              <w:bottom w:val="single" w:sz="6" w:space="0" w:color="auto"/>
              <w:right w:val="single" w:sz="6" w:space="0" w:color="auto"/>
            </w:tcBorders>
          </w:tcPr>
          <w:p w14:paraId="60E38868"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VelSw_SlideUp</w:t>
            </w:r>
            <w:proofErr w:type="spellEnd"/>
            <w:r w:rsidRPr="00F24EA2">
              <w:rPr>
                <w:rFonts w:ascii="Palatino" w:hAnsi="Palatino"/>
                <w:sz w:val="24"/>
                <w:szCs w:val="24"/>
                <w:lang w:val="en-US"/>
              </w:rPr>
              <w:t>, Steps</w:t>
            </w:r>
          </w:p>
        </w:tc>
        <w:tc>
          <w:tcPr>
            <w:tcW w:w="1653" w:type="dxa"/>
            <w:tcBorders>
              <w:top w:val="single" w:sz="6" w:space="0" w:color="auto"/>
              <w:left w:val="single" w:sz="6" w:space="0" w:color="auto"/>
              <w:bottom w:val="single" w:sz="6" w:space="0" w:color="auto"/>
              <w:right w:val="single" w:sz="6" w:space="0" w:color="auto"/>
            </w:tcBorders>
          </w:tcPr>
          <w:p w14:paraId="13F4D946"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87</w:t>
            </w:r>
          </w:p>
        </w:tc>
        <w:tc>
          <w:tcPr>
            <w:tcW w:w="2903" w:type="dxa"/>
            <w:tcBorders>
              <w:top w:val="single" w:sz="6" w:space="0" w:color="auto"/>
              <w:left w:val="single" w:sz="6" w:space="0" w:color="auto"/>
              <w:bottom w:val="single" w:sz="6" w:space="0" w:color="auto"/>
              <w:right w:val="single" w:sz="4" w:space="0" w:color="auto"/>
            </w:tcBorders>
          </w:tcPr>
          <w:p w14:paraId="333FFD97"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SldUpStp</w:t>
            </w:r>
            <w:proofErr w:type="spellEnd"/>
          </w:p>
        </w:tc>
      </w:tr>
      <w:tr w:rsidR="003B1AD5" w:rsidRPr="00235FFA" w14:paraId="5B53AA0A" w14:textId="77777777" w:rsidTr="001217C9">
        <w:tc>
          <w:tcPr>
            <w:tcW w:w="4274" w:type="dxa"/>
            <w:tcBorders>
              <w:top w:val="single" w:sz="6" w:space="0" w:color="auto"/>
              <w:left w:val="single" w:sz="4" w:space="0" w:color="auto"/>
              <w:bottom w:val="single" w:sz="6" w:space="0" w:color="auto"/>
              <w:right w:val="single" w:sz="6" w:space="0" w:color="auto"/>
            </w:tcBorders>
          </w:tcPr>
          <w:p w14:paraId="77058E2A"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VelSw_SlideUp</w:t>
            </w:r>
            <w:proofErr w:type="spellEnd"/>
            <w:r w:rsidRPr="00F24EA2">
              <w:rPr>
                <w:rFonts w:ascii="Palatino" w:hAnsi="Palatino"/>
                <w:sz w:val="24"/>
                <w:szCs w:val="24"/>
                <w:lang w:val="en-US"/>
              </w:rPr>
              <w:t>, Time</w:t>
            </w:r>
          </w:p>
        </w:tc>
        <w:tc>
          <w:tcPr>
            <w:tcW w:w="1653" w:type="dxa"/>
            <w:tcBorders>
              <w:top w:val="single" w:sz="6" w:space="0" w:color="auto"/>
              <w:left w:val="single" w:sz="6" w:space="0" w:color="auto"/>
              <w:bottom w:val="single" w:sz="6" w:space="0" w:color="auto"/>
              <w:right w:val="single" w:sz="6" w:space="0" w:color="auto"/>
            </w:tcBorders>
          </w:tcPr>
          <w:p w14:paraId="2B2BD2A0"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88</w:t>
            </w:r>
          </w:p>
        </w:tc>
        <w:tc>
          <w:tcPr>
            <w:tcW w:w="2903" w:type="dxa"/>
            <w:tcBorders>
              <w:top w:val="single" w:sz="6" w:space="0" w:color="auto"/>
              <w:left w:val="single" w:sz="6" w:space="0" w:color="auto"/>
              <w:bottom w:val="single" w:sz="6" w:space="0" w:color="auto"/>
              <w:right w:val="single" w:sz="4" w:space="0" w:color="auto"/>
            </w:tcBorders>
          </w:tcPr>
          <w:p w14:paraId="4B3C1738"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SldUpTim</w:t>
            </w:r>
            <w:proofErr w:type="spellEnd"/>
          </w:p>
        </w:tc>
      </w:tr>
      <w:tr w:rsidR="003B1AD5" w:rsidRPr="00235FFA" w14:paraId="4AF39118" w14:textId="77777777" w:rsidTr="001217C9">
        <w:tc>
          <w:tcPr>
            <w:tcW w:w="4274" w:type="dxa"/>
            <w:tcBorders>
              <w:top w:val="single" w:sz="6" w:space="0" w:color="auto"/>
              <w:left w:val="single" w:sz="4" w:space="0" w:color="auto"/>
              <w:bottom w:val="single" w:sz="6" w:space="0" w:color="auto"/>
              <w:right w:val="single" w:sz="6" w:space="0" w:color="auto"/>
            </w:tcBorders>
          </w:tcPr>
          <w:p w14:paraId="33AF34A6"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VelSw_SlideDown</w:t>
            </w:r>
            <w:proofErr w:type="spellEnd"/>
            <w:r w:rsidRPr="00F24EA2">
              <w:rPr>
                <w:rFonts w:ascii="Palatino" w:hAnsi="Palatino"/>
                <w:sz w:val="24"/>
                <w:szCs w:val="24"/>
                <w:lang w:val="en-US"/>
              </w:rPr>
              <w:t>, Velo</w:t>
            </w:r>
          </w:p>
        </w:tc>
        <w:tc>
          <w:tcPr>
            <w:tcW w:w="1653" w:type="dxa"/>
            <w:tcBorders>
              <w:top w:val="single" w:sz="6" w:space="0" w:color="auto"/>
              <w:left w:val="single" w:sz="6" w:space="0" w:color="auto"/>
              <w:bottom w:val="single" w:sz="6" w:space="0" w:color="auto"/>
              <w:right w:val="single" w:sz="6" w:space="0" w:color="auto"/>
            </w:tcBorders>
          </w:tcPr>
          <w:p w14:paraId="6383972C"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89</w:t>
            </w:r>
          </w:p>
        </w:tc>
        <w:tc>
          <w:tcPr>
            <w:tcW w:w="2903" w:type="dxa"/>
            <w:tcBorders>
              <w:top w:val="single" w:sz="6" w:space="0" w:color="auto"/>
              <w:left w:val="single" w:sz="6" w:space="0" w:color="auto"/>
              <w:bottom w:val="single" w:sz="6" w:space="0" w:color="auto"/>
              <w:right w:val="single" w:sz="4" w:space="0" w:color="auto"/>
            </w:tcBorders>
          </w:tcPr>
          <w:p w14:paraId="4A4B6F24"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SldDnVel</w:t>
            </w:r>
            <w:proofErr w:type="spellEnd"/>
          </w:p>
        </w:tc>
      </w:tr>
      <w:tr w:rsidR="003B1AD5" w:rsidRPr="00235FFA" w14:paraId="42E07B3C" w14:textId="77777777" w:rsidTr="001217C9">
        <w:tc>
          <w:tcPr>
            <w:tcW w:w="4274" w:type="dxa"/>
            <w:tcBorders>
              <w:top w:val="single" w:sz="6" w:space="0" w:color="auto"/>
              <w:left w:val="single" w:sz="4" w:space="0" w:color="auto"/>
              <w:bottom w:val="single" w:sz="6" w:space="0" w:color="auto"/>
              <w:right w:val="single" w:sz="6" w:space="0" w:color="auto"/>
            </w:tcBorders>
          </w:tcPr>
          <w:p w14:paraId="7D121776"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VelSw_SlideDown</w:t>
            </w:r>
            <w:proofErr w:type="spellEnd"/>
            <w:r w:rsidRPr="00F24EA2">
              <w:rPr>
                <w:rFonts w:ascii="Palatino" w:hAnsi="Palatino"/>
                <w:sz w:val="24"/>
                <w:szCs w:val="24"/>
                <w:lang w:val="en-US"/>
              </w:rPr>
              <w:t>, Steps</w:t>
            </w:r>
          </w:p>
        </w:tc>
        <w:tc>
          <w:tcPr>
            <w:tcW w:w="1653" w:type="dxa"/>
            <w:tcBorders>
              <w:top w:val="single" w:sz="6" w:space="0" w:color="auto"/>
              <w:left w:val="single" w:sz="6" w:space="0" w:color="auto"/>
              <w:bottom w:val="single" w:sz="6" w:space="0" w:color="auto"/>
              <w:right w:val="single" w:sz="6" w:space="0" w:color="auto"/>
            </w:tcBorders>
          </w:tcPr>
          <w:p w14:paraId="3A1B1097"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90</w:t>
            </w:r>
          </w:p>
        </w:tc>
        <w:tc>
          <w:tcPr>
            <w:tcW w:w="2903" w:type="dxa"/>
            <w:tcBorders>
              <w:top w:val="single" w:sz="6" w:space="0" w:color="auto"/>
              <w:left w:val="single" w:sz="6" w:space="0" w:color="auto"/>
              <w:bottom w:val="single" w:sz="6" w:space="0" w:color="auto"/>
              <w:right w:val="single" w:sz="4" w:space="0" w:color="auto"/>
            </w:tcBorders>
          </w:tcPr>
          <w:p w14:paraId="3B583B1C"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SldDnStp</w:t>
            </w:r>
            <w:proofErr w:type="spellEnd"/>
          </w:p>
        </w:tc>
      </w:tr>
      <w:tr w:rsidR="003B1AD5" w:rsidRPr="00235FFA" w14:paraId="48D97741" w14:textId="77777777" w:rsidTr="001217C9">
        <w:tc>
          <w:tcPr>
            <w:tcW w:w="4274" w:type="dxa"/>
            <w:tcBorders>
              <w:top w:val="single" w:sz="6" w:space="0" w:color="auto"/>
              <w:left w:val="single" w:sz="4" w:space="0" w:color="auto"/>
              <w:bottom w:val="single" w:sz="6" w:space="0" w:color="auto"/>
              <w:right w:val="single" w:sz="6" w:space="0" w:color="auto"/>
            </w:tcBorders>
          </w:tcPr>
          <w:p w14:paraId="38E49360"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VelSw_SlideDown</w:t>
            </w:r>
            <w:proofErr w:type="spellEnd"/>
            <w:r w:rsidRPr="00F24EA2">
              <w:rPr>
                <w:rFonts w:ascii="Palatino" w:hAnsi="Palatino"/>
                <w:sz w:val="24"/>
                <w:szCs w:val="24"/>
                <w:lang w:val="en-US"/>
              </w:rPr>
              <w:t>, Time</w:t>
            </w:r>
          </w:p>
        </w:tc>
        <w:tc>
          <w:tcPr>
            <w:tcW w:w="1653" w:type="dxa"/>
            <w:tcBorders>
              <w:top w:val="single" w:sz="6" w:space="0" w:color="auto"/>
              <w:left w:val="single" w:sz="6" w:space="0" w:color="auto"/>
              <w:bottom w:val="single" w:sz="6" w:space="0" w:color="auto"/>
              <w:right w:val="single" w:sz="6" w:space="0" w:color="auto"/>
            </w:tcBorders>
          </w:tcPr>
          <w:p w14:paraId="33F696E7"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102</w:t>
            </w:r>
          </w:p>
        </w:tc>
        <w:tc>
          <w:tcPr>
            <w:tcW w:w="2903" w:type="dxa"/>
            <w:tcBorders>
              <w:top w:val="single" w:sz="6" w:space="0" w:color="auto"/>
              <w:left w:val="single" w:sz="6" w:space="0" w:color="auto"/>
              <w:bottom w:val="single" w:sz="6" w:space="0" w:color="auto"/>
              <w:right w:val="single" w:sz="4" w:space="0" w:color="auto"/>
            </w:tcBorders>
          </w:tcPr>
          <w:p w14:paraId="1607EB45"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SldDnTim</w:t>
            </w:r>
            <w:proofErr w:type="spellEnd"/>
          </w:p>
        </w:tc>
      </w:tr>
      <w:tr w:rsidR="003B1AD5" w:rsidRPr="00235FFA" w14:paraId="4F245AB4" w14:textId="77777777" w:rsidTr="001217C9">
        <w:tc>
          <w:tcPr>
            <w:tcW w:w="4274" w:type="dxa"/>
            <w:tcBorders>
              <w:top w:val="single" w:sz="6" w:space="0" w:color="auto"/>
              <w:left w:val="single" w:sz="4" w:space="0" w:color="auto"/>
              <w:bottom w:val="single" w:sz="6" w:space="0" w:color="auto"/>
              <w:right w:val="single" w:sz="6" w:space="0" w:color="auto"/>
            </w:tcBorders>
          </w:tcPr>
          <w:p w14:paraId="59C0D380"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Slow_Strum_on_high_velo</w:t>
            </w:r>
            <w:proofErr w:type="spellEnd"/>
            <w:r w:rsidRPr="00F24EA2">
              <w:rPr>
                <w:rFonts w:ascii="Palatino" w:hAnsi="Palatino"/>
                <w:sz w:val="24"/>
                <w:szCs w:val="24"/>
                <w:lang w:val="en-US"/>
              </w:rPr>
              <w:t>, select</w:t>
            </w:r>
          </w:p>
        </w:tc>
        <w:tc>
          <w:tcPr>
            <w:tcW w:w="1653" w:type="dxa"/>
            <w:tcBorders>
              <w:top w:val="single" w:sz="6" w:space="0" w:color="auto"/>
              <w:left w:val="single" w:sz="6" w:space="0" w:color="auto"/>
              <w:bottom w:val="single" w:sz="6" w:space="0" w:color="auto"/>
              <w:right w:val="single" w:sz="6" w:space="0" w:color="auto"/>
            </w:tcBorders>
          </w:tcPr>
          <w:p w14:paraId="557EBC00"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112</w:t>
            </w:r>
          </w:p>
        </w:tc>
        <w:tc>
          <w:tcPr>
            <w:tcW w:w="2903" w:type="dxa"/>
            <w:tcBorders>
              <w:top w:val="single" w:sz="6" w:space="0" w:color="auto"/>
              <w:left w:val="single" w:sz="6" w:space="0" w:color="auto"/>
              <w:bottom w:val="single" w:sz="6" w:space="0" w:color="auto"/>
              <w:right w:val="single" w:sz="4" w:space="0" w:color="auto"/>
            </w:tcBorders>
          </w:tcPr>
          <w:p w14:paraId="79FF386B"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SlStrmHi</w:t>
            </w:r>
            <w:proofErr w:type="spellEnd"/>
          </w:p>
        </w:tc>
      </w:tr>
      <w:tr w:rsidR="003B1AD5" w:rsidRPr="00235FFA" w14:paraId="27275241" w14:textId="77777777" w:rsidTr="001217C9">
        <w:tc>
          <w:tcPr>
            <w:tcW w:w="4274" w:type="dxa"/>
            <w:tcBorders>
              <w:top w:val="single" w:sz="6" w:space="0" w:color="auto"/>
              <w:left w:val="single" w:sz="4" w:space="0" w:color="auto"/>
              <w:bottom w:val="single" w:sz="6" w:space="0" w:color="auto"/>
              <w:right w:val="single" w:sz="6" w:space="0" w:color="auto"/>
            </w:tcBorders>
          </w:tcPr>
          <w:p w14:paraId="40B892B8"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Slow_Strum_HighVel</w:t>
            </w:r>
            <w:proofErr w:type="spellEnd"/>
            <w:r w:rsidRPr="00F24EA2">
              <w:rPr>
                <w:rFonts w:ascii="Palatino" w:hAnsi="Palatino"/>
                <w:sz w:val="24"/>
                <w:szCs w:val="24"/>
                <w:lang w:val="en-US"/>
              </w:rPr>
              <w:t>, Velo</w:t>
            </w:r>
          </w:p>
        </w:tc>
        <w:tc>
          <w:tcPr>
            <w:tcW w:w="1653" w:type="dxa"/>
            <w:tcBorders>
              <w:top w:val="single" w:sz="6" w:space="0" w:color="auto"/>
              <w:left w:val="single" w:sz="6" w:space="0" w:color="auto"/>
              <w:bottom w:val="single" w:sz="6" w:space="0" w:color="auto"/>
              <w:right w:val="single" w:sz="6" w:space="0" w:color="auto"/>
            </w:tcBorders>
          </w:tcPr>
          <w:p w14:paraId="03E162D5"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113</w:t>
            </w:r>
          </w:p>
        </w:tc>
        <w:tc>
          <w:tcPr>
            <w:tcW w:w="2903" w:type="dxa"/>
            <w:tcBorders>
              <w:top w:val="single" w:sz="6" w:space="0" w:color="auto"/>
              <w:left w:val="single" w:sz="6" w:space="0" w:color="auto"/>
              <w:bottom w:val="single" w:sz="6" w:space="0" w:color="auto"/>
              <w:right w:val="single" w:sz="4" w:space="0" w:color="auto"/>
            </w:tcBorders>
          </w:tcPr>
          <w:p w14:paraId="78992B84"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SlStrHVe</w:t>
            </w:r>
            <w:proofErr w:type="spellEnd"/>
          </w:p>
        </w:tc>
      </w:tr>
      <w:tr w:rsidR="003B1AD5" w:rsidRPr="00235FFA" w14:paraId="71B5E667" w14:textId="77777777" w:rsidTr="001217C9">
        <w:tc>
          <w:tcPr>
            <w:tcW w:w="4274" w:type="dxa"/>
            <w:tcBorders>
              <w:top w:val="single" w:sz="6" w:space="0" w:color="auto"/>
              <w:left w:val="single" w:sz="4" w:space="0" w:color="auto"/>
              <w:bottom w:val="single" w:sz="6" w:space="0" w:color="auto"/>
              <w:right w:val="single" w:sz="6" w:space="0" w:color="auto"/>
            </w:tcBorders>
          </w:tcPr>
          <w:p w14:paraId="2A8B3F49"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Slow_Strum_HighVel</w:t>
            </w:r>
            <w:proofErr w:type="spellEnd"/>
            <w:r w:rsidRPr="00F24EA2">
              <w:rPr>
                <w:rFonts w:ascii="Palatino" w:hAnsi="Palatino"/>
                <w:sz w:val="24"/>
                <w:szCs w:val="24"/>
                <w:lang w:val="en-US"/>
              </w:rPr>
              <w:t>, Speed</w:t>
            </w:r>
          </w:p>
        </w:tc>
        <w:tc>
          <w:tcPr>
            <w:tcW w:w="1653" w:type="dxa"/>
            <w:tcBorders>
              <w:top w:val="single" w:sz="6" w:space="0" w:color="auto"/>
              <w:left w:val="single" w:sz="6" w:space="0" w:color="auto"/>
              <w:bottom w:val="single" w:sz="6" w:space="0" w:color="auto"/>
              <w:right w:val="single" w:sz="6" w:space="0" w:color="auto"/>
            </w:tcBorders>
          </w:tcPr>
          <w:p w14:paraId="3B07ABC9"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114</w:t>
            </w:r>
          </w:p>
        </w:tc>
        <w:tc>
          <w:tcPr>
            <w:tcW w:w="2903" w:type="dxa"/>
            <w:tcBorders>
              <w:top w:val="single" w:sz="6" w:space="0" w:color="auto"/>
              <w:left w:val="single" w:sz="6" w:space="0" w:color="auto"/>
              <w:bottom w:val="single" w:sz="6" w:space="0" w:color="auto"/>
              <w:right w:val="single" w:sz="4" w:space="0" w:color="auto"/>
            </w:tcBorders>
          </w:tcPr>
          <w:p w14:paraId="305616D0"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SlStrHSp</w:t>
            </w:r>
            <w:proofErr w:type="spellEnd"/>
          </w:p>
        </w:tc>
      </w:tr>
      <w:tr w:rsidR="003B1AD5" w:rsidRPr="00235FFA" w14:paraId="62CC5CE0" w14:textId="77777777" w:rsidTr="001217C9">
        <w:tc>
          <w:tcPr>
            <w:tcW w:w="4274" w:type="dxa"/>
            <w:tcBorders>
              <w:top w:val="single" w:sz="6" w:space="0" w:color="auto"/>
              <w:left w:val="single" w:sz="4" w:space="0" w:color="auto"/>
              <w:bottom w:val="single" w:sz="6" w:space="0" w:color="auto"/>
              <w:right w:val="single" w:sz="6" w:space="0" w:color="auto"/>
            </w:tcBorders>
          </w:tcPr>
          <w:p w14:paraId="6A54EA23"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Slow_Strum_on_low_velo</w:t>
            </w:r>
            <w:proofErr w:type="spellEnd"/>
            <w:r w:rsidRPr="00F24EA2">
              <w:rPr>
                <w:rFonts w:ascii="Palatino" w:hAnsi="Palatino"/>
                <w:sz w:val="24"/>
                <w:szCs w:val="24"/>
                <w:lang w:val="en-US"/>
              </w:rPr>
              <w:t>, select</w:t>
            </w:r>
          </w:p>
        </w:tc>
        <w:tc>
          <w:tcPr>
            <w:tcW w:w="1653" w:type="dxa"/>
            <w:tcBorders>
              <w:top w:val="single" w:sz="6" w:space="0" w:color="auto"/>
              <w:left w:val="single" w:sz="6" w:space="0" w:color="auto"/>
              <w:bottom w:val="single" w:sz="6" w:space="0" w:color="auto"/>
              <w:right w:val="single" w:sz="6" w:space="0" w:color="auto"/>
            </w:tcBorders>
          </w:tcPr>
          <w:p w14:paraId="56A73022"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115</w:t>
            </w:r>
          </w:p>
        </w:tc>
        <w:tc>
          <w:tcPr>
            <w:tcW w:w="2903" w:type="dxa"/>
            <w:tcBorders>
              <w:top w:val="single" w:sz="6" w:space="0" w:color="auto"/>
              <w:left w:val="single" w:sz="6" w:space="0" w:color="auto"/>
              <w:bottom w:val="single" w:sz="6" w:space="0" w:color="auto"/>
              <w:right w:val="single" w:sz="4" w:space="0" w:color="auto"/>
            </w:tcBorders>
          </w:tcPr>
          <w:p w14:paraId="66EE6603"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SlStrLow</w:t>
            </w:r>
            <w:proofErr w:type="spellEnd"/>
          </w:p>
        </w:tc>
      </w:tr>
      <w:tr w:rsidR="003B1AD5" w:rsidRPr="00235FFA" w14:paraId="52D62CBF" w14:textId="77777777" w:rsidTr="001217C9">
        <w:tc>
          <w:tcPr>
            <w:tcW w:w="4274" w:type="dxa"/>
            <w:tcBorders>
              <w:top w:val="single" w:sz="6" w:space="0" w:color="auto"/>
              <w:left w:val="single" w:sz="4" w:space="0" w:color="auto"/>
              <w:bottom w:val="single" w:sz="6" w:space="0" w:color="auto"/>
              <w:right w:val="single" w:sz="6" w:space="0" w:color="auto"/>
            </w:tcBorders>
          </w:tcPr>
          <w:p w14:paraId="5513EAC5"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Slow_Strum_LowVel</w:t>
            </w:r>
            <w:proofErr w:type="spellEnd"/>
            <w:r w:rsidRPr="00F24EA2">
              <w:rPr>
                <w:rFonts w:ascii="Palatino" w:hAnsi="Palatino"/>
                <w:sz w:val="24"/>
                <w:szCs w:val="24"/>
                <w:lang w:val="en-US"/>
              </w:rPr>
              <w:t>, Velo</w:t>
            </w:r>
          </w:p>
        </w:tc>
        <w:tc>
          <w:tcPr>
            <w:tcW w:w="1653" w:type="dxa"/>
            <w:tcBorders>
              <w:top w:val="single" w:sz="6" w:space="0" w:color="auto"/>
              <w:left w:val="single" w:sz="6" w:space="0" w:color="auto"/>
              <w:bottom w:val="single" w:sz="6" w:space="0" w:color="auto"/>
              <w:right w:val="single" w:sz="6" w:space="0" w:color="auto"/>
            </w:tcBorders>
          </w:tcPr>
          <w:p w14:paraId="782268E5"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116</w:t>
            </w:r>
          </w:p>
        </w:tc>
        <w:tc>
          <w:tcPr>
            <w:tcW w:w="2903" w:type="dxa"/>
            <w:tcBorders>
              <w:top w:val="single" w:sz="6" w:space="0" w:color="auto"/>
              <w:left w:val="single" w:sz="6" w:space="0" w:color="auto"/>
              <w:bottom w:val="single" w:sz="6" w:space="0" w:color="auto"/>
              <w:right w:val="single" w:sz="4" w:space="0" w:color="auto"/>
            </w:tcBorders>
          </w:tcPr>
          <w:p w14:paraId="5B1F1785"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SlStrLVe</w:t>
            </w:r>
            <w:proofErr w:type="spellEnd"/>
          </w:p>
        </w:tc>
      </w:tr>
      <w:tr w:rsidR="003B1AD5" w:rsidRPr="00235FFA" w14:paraId="72BAA974" w14:textId="77777777" w:rsidTr="001217C9">
        <w:tc>
          <w:tcPr>
            <w:tcW w:w="4274" w:type="dxa"/>
            <w:tcBorders>
              <w:top w:val="single" w:sz="6" w:space="0" w:color="auto"/>
              <w:left w:val="single" w:sz="4" w:space="0" w:color="auto"/>
              <w:bottom w:val="single" w:sz="6" w:space="0" w:color="auto"/>
              <w:right w:val="single" w:sz="6" w:space="0" w:color="auto"/>
            </w:tcBorders>
          </w:tcPr>
          <w:p w14:paraId="7D7F76A5"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Slow_Strum_LowVel</w:t>
            </w:r>
            <w:proofErr w:type="spellEnd"/>
            <w:r w:rsidRPr="00F24EA2">
              <w:rPr>
                <w:rFonts w:ascii="Palatino" w:hAnsi="Palatino"/>
                <w:sz w:val="24"/>
                <w:szCs w:val="24"/>
                <w:lang w:val="en-US"/>
              </w:rPr>
              <w:t>, Speed</w:t>
            </w:r>
          </w:p>
        </w:tc>
        <w:tc>
          <w:tcPr>
            <w:tcW w:w="1653" w:type="dxa"/>
            <w:tcBorders>
              <w:top w:val="single" w:sz="6" w:space="0" w:color="auto"/>
              <w:left w:val="single" w:sz="6" w:space="0" w:color="auto"/>
              <w:bottom w:val="single" w:sz="6" w:space="0" w:color="auto"/>
              <w:right w:val="single" w:sz="6" w:space="0" w:color="auto"/>
            </w:tcBorders>
          </w:tcPr>
          <w:p w14:paraId="1DF7A14A"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117</w:t>
            </w:r>
          </w:p>
        </w:tc>
        <w:tc>
          <w:tcPr>
            <w:tcW w:w="2903" w:type="dxa"/>
            <w:tcBorders>
              <w:top w:val="single" w:sz="6" w:space="0" w:color="auto"/>
              <w:left w:val="single" w:sz="6" w:space="0" w:color="auto"/>
              <w:bottom w:val="single" w:sz="6" w:space="0" w:color="auto"/>
              <w:right w:val="single" w:sz="4" w:space="0" w:color="auto"/>
            </w:tcBorders>
          </w:tcPr>
          <w:p w14:paraId="3FF34569"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SlStrLSp</w:t>
            </w:r>
            <w:proofErr w:type="spellEnd"/>
          </w:p>
        </w:tc>
      </w:tr>
      <w:tr w:rsidR="003B1AD5" w:rsidRPr="00235FFA" w14:paraId="70C15B33" w14:textId="77777777" w:rsidTr="001217C9">
        <w:trPr>
          <w:trHeight w:val="550"/>
        </w:trPr>
        <w:tc>
          <w:tcPr>
            <w:tcW w:w="8830" w:type="dxa"/>
            <w:gridSpan w:val="3"/>
            <w:tcBorders>
              <w:top w:val="single" w:sz="6" w:space="0" w:color="auto"/>
              <w:left w:val="single" w:sz="4" w:space="0" w:color="auto"/>
              <w:bottom w:val="single" w:sz="6" w:space="0" w:color="auto"/>
              <w:right w:val="single" w:sz="4" w:space="0" w:color="auto"/>
            </w:tcBorders>
            <w:vAlign w:val="center"/>
          </w:tcPr>
          <w:p w14:paraId="7E03BEF3" w14:textId="77777777" w:rsidR="003B1AD5" w:rsidRPr="00F24EA2" w:rsidRDefault="003B1AD5" w:rsidP="001217C9">
            <w:pPr>
              <w:pStyle w:val="PlainText"/>
              <w:jc w:val="center"/>
              <w:rPr>
                <w:rFonts w:ascii="Palatino" w:hAnsi="Palatino"/>
                <w:b/>
                <w:i/>
                <w:sz w:val="24"/>
                <w:szCs w:val="24"/>
                <w:lang w:val="en-US"/>
              </w:rPr>
            </w:pPr>
            <w:r w:rsidRPr="00F24EA2">
              <w:rPr>
                <w:rFonts w:ascii="Palatino" w:hAnsi="Palatino"/>
                <w:b/>
                <w:i/>
                <w:sz w:val="24"/>
                <w:szCs w:val="24"/>
                <w:lang w:val="en-US"/>
              </w:rPr>
              <w:t>Mode Controls</w:t>
            </w:r>
          </w:p>
        </w:tc>
      </w:tr>
      <w:tr w:rsidR="003B1AD5" w:rsidRPr="00CF2529" w14:paraId="6E866D69" w14:textId="77777777" w:rsidTr="001217C9">
        <w:tc>
          <w:tcPr>
            <w:tcW w:w="4274" w:type="dxa"/>
            <w:tcBorders>
              <w:top w:val="single" w:sz="6" w:space="0" w:color="auto"/>
              <w:left w:val="single" w:sz="4" w:space="0" w:color="auto"/>
              <w:bottom w:val="single" w:sz="6" w:space="0" w:color="auto"/>
              <w:right w:val="single" w:sz="6" w:space="0" w:color="auto"/>
            </w:tcBorders>
          </w:tcPr>
          <w:p w14:paraId="44D49529" w14:textId="77777777" w:rsidR="003B1AD5" w:rsidRPr="00F24EA2" w:rsidRDefault="003B1AD5" w:rsidP="001217C9">
            <w:pPr>
              <w:pStyle w:val="PlainText"/>
              <w:tabs>
                <w:tab w:val="left" w:pos="2160"/>
              </w:tabs>
              <w:rPr>
                <w:rFonts w:ascii="Palatino" w:hAnsi="Palatino"/>
                <w:sz w:val="24"/>
                <w:szCs w:val="24"/>
                <w:lang w:val="en-US"/>
              </w:rPr>
            </w:pPr>
            <w:proofErr w:type="spellStart"/>
            <w:r w:rsidRPr="00F24EA2">
              <w:rPr>
                <w:rFonts w:ascii="Palatino" w:hAnsi="Palatino"/>
                <w:sz w:val="24"/>
                <w:szCs w:val="24"/>
                <w:lang w:val="en-US"/>
              </w:rPr>
              <w:t>Performance_Mode</w:t>
            </w:r>
            <w:proofErr w:type="spellEnd"/>
            <w:r w:rsidRPr="00F24EA2">
              <w:rPr>
                <w:rFonts w:ascii="Palatino" w:hAnsi="Palatino"/>
                <w:sz w:val="24"/>
                <w:szCs w:val="24"/>
                <w:lang w:val="en-US"/>
              </w:rPr>
              <w:t>, select</w:t>
            </w:r>
          </w:p>
        </w:tc>
        <w:tc>
          <w:tcPr>
            <w:tcW w:w="1653" w:type="dxa"/>
            <w:tcBorders>
              <w:top w:val="single" w:sz="6" w:space="0" w:color="auto"/>
              <w:left w:val="single" w:sz="6" w:space="0" w:color="auto"/>
              <w:bottom w:val="single" w:sz="6" w:space="0" w:color="auto"/>
              <w:right w:val="single" w:sz="6" w:space="0" w:color="auto"/>
            </w:tcBorders>
          </w:tcPr>
          <w:p w14:paraId="2A6B1372"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54</w:t>
            </w:r>
          </w:p>
        </w:tc>
        <w:tc>
          <w:tcPr>
            <w:tcW w:w="2903" w:type="dxa"/>
            <w:tcBorders>
              <w:top w:val="single" w:sz="6" w:space="0" w:color="auto"/>
              <w:left w:val="single" w:sz="6" w:space="0" w:color="auto"/>
              <w:bottom w:val="single" w:sz="6" w:space="0" w:color="auto"/>
              <w:right w:val="single" w:sz="4" w:space="0" w:color="auto"/>
            </w:tcBorders>
          </w:tcPr>
          <w:p w14:paraId="68D5D62D" w14:textId="77777777" w:rsidR="003B1AD5" w:rsidRPr="00F24EA2" w:rsidRDefault="003B1AD5" w:rsidP="001217C9">
            <w:pPr>
              <w:pStyle w:val="PlainText"/>
              <w:tabs>
                <w:tab w:val="left" w:pos="2160"/>
              </w:tabs>
              <w:ind w:left="861"/>
              <w:rPr>
                <w:rFonts w:ascii="Palatino" w:hAnsi="Palatino"/>
                <w:sz w:val="24"/>
                <w:szCs w:val="24"/>
                <w:lang w:val="en-US"/>
              </w:rPr>
            </w:pPr>
            <w:r w:rsidRPr="00F24EA2">
              <w:rPr>
                <w:rFonts w:ascii="Palatino" w:hAnsi="Palatino"/>
                <w:sz w:val="24"/>
                <w:szCs w:val="24"/>
                <w:lang w:val="en-US"/>
              </w:rPr>
              <w:t>Mode</w:t>
            </w:r>
          </w:p>
        </w:tc>
      </w:tr>
      <w:tr w:rsidR="003B1AD5" w:rsidRPr="00235FFA" w14:paraId="4D72C846" w14:textId="77777777" w:rsidTr="001217C9">
        <w:tc>
          <w:tcPr>
            <w:tcW w:w="4274" w:type="dxa"/>
            <w:tcBorders>
              <w:top w:val="single" w:sz="6" w:space="0" w:color="auto"/>
              <w:left w:val="single" w:sz="4" w:space="0" w:color="auto"/>
              <w:bottom w:val="single" w:sz="6" w:space="0" w:color="auto"/>
              <w:right w:val="single" w:sz="6" w:space="0" w:color="auto"/>
            </w:tcBorders>
          </w:tcPr>
          <w:p w14:paraId="36205905" w14:textId="77777777" w:rsidR="003B1AD5" w:rsidRPr="00F24EA2" w:rsidRDefault="003B1AD5" w:rsidP="001217C9">
            <w:pPr>
              <w:pStyle w:val="PlainText"/>
              <w:rPr>
                <w:rFonts w:ascii="Palatino" w:hAnsi="Palatino"/>
                <w:sz w:val="24"/>
                <w:szCs w:val="24"/>
                <w:lang w:val="en-US"/>
              </w:rPr>
            </w:pPr>
            <w:r w:rsidRPr="00F24EA2">
              <w:rPr>
                <w:rFonts w:ascii="Palatino" w:hAnsi="Palatino"/>
                <w:sz w:val="24"/>
                <w:szCs w:val="24"/>
                <w:lang w:val="en-US"/>
              </w:rPr>
              <w:t>Silent Mode, on/off</w:t>
            </w:r>
          </w:p>
        </w:tc>
        <w:tc>
          <w:tcPr>
            <w:tcW w:w="1653" w:type="dxa"/>
            <w:tcBorders>
              <w:top w:val="single" w:sz="6" w:space="0" w:color="auto"/>
              <w:left w:val="single" w:sz="6" w:space="0" w:color="auto"/>
              <w:bottom w:val="single" w:sz="6" w:space="0" w:color="auto"/>
              <w:right w:val="single" w:sz="6" w:space="0" w:color="auto"/>
            </w:tcBorders>
          </w:tcPr>
          <w:p w14:paraId="1203E2AC"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110</w:t>
            </w:r>
          </w:p>
        </w:tc>
        <w:tc>
          <w:tcPr>
            <w:tcW w:w="2903" w:type="dxa"/>
            <w:tcBorders>
              <w:top w:val="single" w:sz="6" w:space="0" w:color="auto"/>
              <w:left w:val="single" w:sz="6" w:space="0" w:color="auto"/>
              <w:bottom w:val="single" w:sz="6" w:space="0" w:color="auto"/>
              <w:right w:val="single" w:sz="4" w:space="0" w:color="auto"/>
            </w:tcBorders>
          </w:tcPr>
          <w:p w14:paraId="3A1B8965" w14:textId="77777777" w:rsidR="003B1AD5" w:rsidRPr="00F24EA2" w:rsidRDefault="003B1AD5" w:rsidP="001217C9">
            <w:pPr>
              <w:pStyle w:val="PlainText"/>
              <w:ind w:left="861"/>
              <w:rPr>
                <w:rFonts w:ascii="Palatino" w:hAnsi="Palatino"/>
                <w:sz w:val="24"/>
                <w:szCs w:val="24"/>
                <w:lang w:val="en-US"/>
              </w:rPr>
            </w:pPr>
            <w:r w:rsidRPr="00F24EA2">
              <w:rPr>
                <w:rFonts w:ascii="Palatino" w:hAnsi="Palatino"/>
                <w:sz w:val="24"/>
                <w:szCs w:val="24"/>
                <w:lang w:val="en-US"/>
              </w:rPr>
              <w:t>Silent</w:t>
            </w:r>
          </w:p>
        </w:tc>
      </w:tr>
      <w:tr w:rsidR="003B1AD5" w:rsidRPr="00235FFA" w14:paraId="106DBDF1" w14:textId="77777777" w:rsidTr="001217C9">
        <w:tc>
          <w:tcPr>
            <w:tcW w:w="4274" w:type="dxa"/>
            <w:tcBorders>
              <w:top w:val="single" w:sz="6" w:space="0" w:color="auto"/>
              <w:left w:val="single" w:sz="4" w:space="0" w:color="auto"/>
              <w:bottom w:val="single" w:sz="6" w:space="0" w:color="auto"/>
              <w:right w:val="single" w:sz="6" w:space="0" w:color="auto"/>
            </w:tcBorders>
          </w:tcPr>
          <w:p w14:paraId="477A0470" w14:textId="77777777" w:rsidR="003B1AD5" w:rsidRPr="00F24EA2" w:rsidRDefault="003B1AD5" w:rsidP="001217C9">
            <w:pPr>
              <w:pStyle w:val="PlainText"/>
              <w:rPr>
                <w:rFonts w:ascii="Palatino" w:hAnsi="Palatino"/>
                <w:sz w:val="24"/>
                <w:szCs w:val="24"/>
                <w:lang w:val="en-US"/>
              </w:rPr>
            </w:pPr>
            <w:r w:rsidRPr="00F24EA2">
              <w:rPr>
                <w:rFonts w:ascii="Palatino" w:hAnsi="Palatino"/>
                <w:sz w:val="24"/>
                <w:szCs w:val="24"/>
                <w:lang w:val="en-US"/>
              </w:rPr>
              <w:t>Chord Position, select</w:t>
            </w:r>
          </w:p>
        </w:tc>
        <w:tc>
          <w:tcPr>
            <w:tcW w:w="1653" w:type="dxa"/>
            <w:tcBorders>
              <w:top w:val="single" w:sz="6" w:space="0" w:color="auto"/>
              <w:left w:val="single" w:sz="6" w:space="0" w:color="auto"/>
              <w:bottom w:val="single" w:sz="6" w:space="0" w:color="auto"/>
              <w:right w:val="single" w:sz="6" w:space="0" w:color="auto"/>
            </w:tcBorders>
          </w:tcPr>
          <w:p w14:paraId="2F0922D1"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111</w:t>
            </w:r>
          </w:p>
        </w:tc>
        <w:tc>
          <w:tcPr>
            <w:tcW w:w="2903" w:type="dxa"/>
            <w:tcBorders>
              <w:top w:val="single" w:sz="6" w:space="0" w:color="auto"/>
              <w:left w:val="single" w:sz="6" w:space="0" w:color="auto"/>
              <w:bottom w:val="single" w:sz="6" w:space="0" w:color="auto"/>
              <w:right w:val="single" w:sz="4" w:space="0" w:color="auto"/>
            </w:tcBorders>
          </w:tcPr>
          <w:p w14:paraId="0C897582"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ChordPos</w:t>
            </w:r>
            <w:proofErr w:type="spellEnd"/>
          </w:p>
        </w:tc>
      </w:tr>
      <w:tr w:rsidR="003B1AD5" w:rsidRPr="00235FFA" w14:paraId="477204C3" w14:textId="77777777" w:rsidTr="001217C9">
        <w:tc>
          <w:tcPr>
            <w:tcW w:w="4274" w:type="dxa"/>
            <w:tcBorders>
              <w:top w:val="single" w:sz="6" w:space="0" w:color="auto"/>
              <w:left w:val="single" w:sz="4" w:space="0" w:color="auto"/>
              <w:bottom w:val="single" w:sz="6" w:space="0" w:color="auto"/>
              <w:right w:val="single" w:sz="6" w:space="0" w:color="auto"/>
            </w:tcBorders>
          </w:tcPr>
          <w:p w14:paraId="5D1C857D" w14:textId="77777777" w:rsidR="003B1AD5" w:rsidRPr="00F24EA2" w:rsidRDefault="003B1AD5" w:rsidP="001217C9">
            <w:pPr>
              <w:pStyle w:val="PlainText"/>
              <w:rPr>
                <w:rFonts w:ascii="Palatino" w:hAnsi="Palatino"/>
                <w:sz w:val="24"/>
                <w:szCs w:val="24"/>
                <w:lang w:val="en-US"/>
              </w:rPr>
            </w:pPr>
            <w:r w:rsidRPr="00F24EA2">
              <w:rPr>
                <w:rFonts w:ascii="Palatino" w:hAnsi="Palatino"/>
                <w:sz w:val="24"/>
                <w:szCs w:val="24"/>
                <w:lang w:val="en-US"/>
              </w:rPr>
              <w:t>Chords/Bass, on/off</w:t>
            </w:r>
          </w:p>
        </w:tc>
        <w:tc>
          <w:tcPr>
            <w:tcW w:w="1653" w:type="dxa"/>
            <w:tcBorders>
              <w:top w:val="single" w:sz="6" w:space="0" w:color="auto"/>
              <w:left w:val="single" w:sz="6" w:space="0" w:color="auto"/>
              <w:bottom w:val="single" w:sz="6" w:space="0" w:color="auto"/>
              <w:right w:val="single" w:sz="6" w:space="0" w:color="auto"/>
            </w:tcBorders>
          </w:tcPr>
          <w:p w14:paraId="2A39FC6E"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80</w:t>
            </w:r>
          </w:p>
        </w:tc>
        <w:tc>
          <w:tcPr>
            <w:tcW w:w="2903" w:type="dxa"/>
            <w:tcBorders>
              <w:top w:val="single" w:sz="6" w:space="0" w:color="auto"/>
              <w:left w:val="single" w:sz="6" w:space="0" w:color="auto"/>
              <w:bottom w:val="single" w:sz="6" w:space="0" w:color="auto"/>
              <w:right w:val="single" w:sz="4" w:space="0" w:color="auto"/>
            </w:tcBorders>
          </w:tcPr>
          <w:p w14:paraId="0D95D0A5"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ChrdBass</w:t>
            </w:r>
            <w:proofErr w:type="spellEnd"/>
          </w:p>
        </w:tc>
      </w:tr>
      <w:tr w:rsidR="003B1AD5" w:rsidRPr="00235FFA" w14:paraId="45CF9229" w14:textId="77777777" w:rsidTr="001217C9">
        <w:tc>
          <w:tcPr>
            <w:tcW w:w="4274" w:type="dxa"/>
            <w:tcBorders>
              <w:top w:val="single" w:sz="6" w:space="0" w:color="auto"/>
              <w:left w:val="single" w:sz="4" w:space="0" w:color="auto"/>
              <w:bottom w:val="single" w:sz="6" w:space="0" w:color="auto"/>
              <w:right w:val="single" w:sz="6" w:space="0" w:color="auto"/>
            </w:tcBorders>
          </w:tcPr>
          <w:p w14:paraId="7C2D76DE"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Alter_Bass</w:t>
            </w:r>
            <w:proofErr w:type="spellEnd"/>
            <w:r w:rsidRPr="00F24EA2">
              <w:rPr>
                <w:rFonts w:ascii="Palatino" w:hAnsi="Palatino"/>
                <w:sz w:val="24"/>
                <w:szCs w:val="24"/>
                <w:lang w:val="en-US"/>
              </w:rPr>
              <w:t>, on/off</w:t>
            </w:r>
          </w:p>
        </w:tc>
        <w:tc>
          <w:tcPr>
            <w:tcW w:w="1653" w:type="dxa"/>
            <w:tcBorders>
              <w:top w:val="single" w:sz="6" w:space="0" w:color="auto"/>
              <w:left w:val="single" w:sz="6" w:space="0" w:color="auto"/>
              <w:bottom w:val="single" w:sz="6" w:space="0" w:color="auto"/>
              <w:right w:val="single" w:sz="6" w:space="0" w:color="auto"/>
            </w:tcBorders>
          </w:tcPr>
          <w:p w14:paraId="77360E2B"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118</w:t>
            </w:r>
          </w:p>
        </w:tc>
        <w:tc>
          <w:tcPr>
            <w:tcW w:w="2903" w:type="dxa"/>
            <w:tcBorders>
              <w:top w:val="single" w:sz="6" w:space="0" w:color="auto"/>
              <w:left w:val="single" w:sz="6" w:space="0" w:color="auto"/>
              <w:bottom w:val="single" w:sz="6" w:space="0" w:color="auto"/>
              <w:right w:val="single" w:sz="4" w:space="0" w:color="auto"/>
            </w:tcBorders>
          </w:tcPr>
          <w:p w14:paraId="6FCA7AA2"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ChdAltBs</w:t>
            </w:r>
            <w:proofErr w:type="spellEnd"/>
          </w:p>
        </w:tc>
      </w:tr>
      <w:tr w:rsidR="003B1AD5" w:rsidRPr="00235FFA" w14:paraId="3FA3CF62" w14:textId="77777777" w:rsidTr="001217C9">
        <w:tc>
          <w:tcPr>
            <w:tcW w:w="4274" w:type="dxa"/>
            <w:tcBorders>
              <w:top w:val="single" w:sz="6" w:space="0" w:color="auto"/>
              <w:left w:val="single" w:sz="4" w:space="0" w:color="auto"/>
              <w:bottom w:val="single" w:sz="6" w:space="0" w:color="auto"/>
              <w:right w:val="single" w:sz="6" w:space="0" w:color="auto"/>
            </w:tcBorders>
          </w:tcPr>
          <w:p w14:paraId="47270BBB"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Bass_Mono</w:t>
            </w:r>
            <w:proofErr w:type="spellEnd"/>
            <w:r w:rsidRPr="00F24EA2">
              <w:rPr>
                <w:rFonts w:ascii="Palatino" w:hAnsi="Palatino"/>
                <w:sz w:val="24"/>
                <w:szCs w:val="24"/>
                <w:lang w:val="en-US"/>
              </w:rPr>
              <w:t>, on/off</w:t>
            </w:r>
          </w:p>
        </w:tc>
        <w:tc>
          <w:tcPr>
            <w:tcW w:w="1653" w:type="dxa"/>
            <w:tcBorders>
              <w:top w:val="single" w:sz="6" w:space="0" w:color="auto"/>
              <w:left w:val="single" w:sz="6" w:space="0" w:color="auto"/>
              <w:bottom w:val="single" w:sz="6" w:space="0" w:color="auto"/>
              <w:right w:val="single" w:sz="6" w:space="0" w:color="auto"/>
            </w:tcBorders>
          </w:tcPr>
          <w:p w14:paraId="3FF9E0CC"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119</w:t>
            </w:r>
          </w:p>
        </w:tc>
        <w:tc>
          <w:tcPr>
            <w:tcW w:w="2903" w:type="dxa"/>
            <w:tcBorders>
              <w:top w:val="single" w:sz="6" w:space="0" w:color="auto"/>
              <w:left w:val="single" w:sz="6" w:space="0" w:color="auto"/>
              <w:bottom w:val="single" w:sz="6" w:space="0" w:color="auto"/>
              <w:right w:val="single" w:sz="4" w:space="0" w:color="auto"/>
            </w:tcBorders>
          </w:tcPr>
          <w:p w14:paraId="7031C01B"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ChdMnoBs</w:t>
            </w:r>
            <w:proofErr w:type="spellEnd"/>
          </w:p>
        </w:tc>
      </w:tr>
      <w:tr w:rsidR="003B1AD5" w:rsidRPr="00235FFA" w14:paraId="7048EDC0" w14:textId="77777777" w:rsidTr="001217C9">
        <w:tc>
          <w:tcPr>
            <w:tcW w:w="4274" w:type="dxa"/>
            <w:tcBorders>
              <w:top w:val="single" w:sz="6" w:space="0" w:color="auto"/>
              <w:left w:val="single" w:sz="4" w:space="0" w:color="auto"/>
              <w:bottom w:val="single" w:sz="6" w:space="0" w:color="auto"/>
              <w:right w:val="single" w:sz="6" w:space="0" w:color="auto"/>
            </w:tcBorders>
          </w:tcPr>
          <w:p w14:paraId="0A57BAF2"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Chords_Strings</w:t>
            </w:r>
            <w:proofErr w:type="spellEnd"/>
            <w:r w:rsidRPr="00F24EA2">
              <w:rPr>
                <w:rFonts w:ascii="Palatino" w:hAnsi="Palatino"/>
                <w:sz w:val="24"/>
                <w:szCs w:val="24"/>
                <w:lang w:val="en-US"/>
              </w:rPr>
              <w:t>, Upper, select</w:t>
            </w:r>
          </w:p>
        </w:tc>
        <w:tc>
          <w:tcPr>
            <w:tcW w:w="1653" w:type="dxa"/>
            <w:tcBorders>
              <w:top w:val="single" w:sz="6" w:space="0" w:color="auto"/>
              <w:left w:val="single" w:sz="6" w:space="0" w:color="auto"/>
              <w:bottom w:val="single" w:sz="6" w:space="0" w:color="auto"/>
              <w:right w:val="single" w:sz="6" w:space="0" w:color="auto"/>
            </w:tcBorders>
          </w:tcPr>
          <w:p w14:paraId="62AB8F4F"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6</w:t>
            </w:r>
          </w:p>
        </w:tc>
        <w:tc>
          <w:tcPr>
            <w:tcW w:w="2903" w:type="dxa"/>
            <w:tcBorders>
              <w:top w:val="single" w:sz="6" w:space="0" w:color="auto"/>
              <w:left w:val="single" w:sz="6" w:space="0" w:color="auto"/>
              <w:bottom w:val="single" w:sz="6" w:space="0" w:color="auto"/>
              <w:right w:val="single" w:sz="4" w:space="0" w:color="auto"/>
            </w:tcBorders>
          </w:tcPr>
          <w:p w14:paraId="6AA5A8C8"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ChdStrU</w:t>
            </w:r>
            <w:proofErr w:type="spellEnd"/>
          </w:p>
        </w:tc>
      </w:tr>
      <w:tr w:rsidR="003B1AD5" w:rsidRPr="00235FFA" w14:paraId="28D66941" w14:textId="77777777" w:rsidTr="001217C9">
        <w:tc>
          <w:tcPr>
            <w:tcW w:w="4274" w:type="dxa"/>
            <w:tcBorders>
              <w:top w:val="single" w:sz="6" w:space="0" w:color="auto"/>
              <w:left w:val="single" w:sz="4" w:space="0" w:color="auto"/>
              <w:bottom w:val="single" w:sz="6" w:space="0" w:color="auto"/>
              <w:right w:val="single" w:sz="6" w:space="0" w:color="auto"/>
            </w:tcBorders>
          </w:tcPr>
          <w:p w14:paraId="38D5CA93"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Chords_Strings</w:t>
            </w:r>
            <w:proofErr w:type="spellEnd"/>
            <w:r w:rsidRPr="00F24EA2">
              <w:rPr>
                <w:rFonts w:ascii="Palatino" w:hAnsi="Palatino"/>
                <w:sz w:val="24"/>
                <w:szCs w:val="24"/>
                <w:lang w:val="en-US"/>
              </w:rPr>
              <w:t>, Lower, select</w:t>
            </w:r>
          </w:p>
        </w:tc>
        <w:tc>
          <w:tcPr>
            <w:tcW w:w="1653" w:type="dxa"/>
            <w:tcBorders>
              <w:top w:val="single" w:sz="6" w:space="0" w:color="auto"/>
              <w:left w:val="single" w:sz="6" w:space="0" w:color="auto"/>
              <w:bottom w:val="single" w:sz="6" w:space="0" w:color="auto"/>
              <w:right w:val="single" w:sz="6" w:space="0" w:color="auto"/>
            </w:tcBorders>
          </w:tcPr>
          <w:p w14:paraId="7CC92B90"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3</w:t>
            </w:r>
          </w:p>
        </w:tc>
        <w:tc>
          <w:tcPr>
            <w:tcW w:w="2903" w:type="dxa"/>
            <w:tcBorders>
              <w:top w:val="single" w:sz="6" w:space="0" w:color="auto"/>
              <w:left w:val="single" w:sz="6" w:space="0" w:color="auto"/>
              <w:bottom w:val="single" w:sz="6" w:space="0" w:color="auto"/>
              <w:right w:val="single" w:sz="4" w:space="0" w:color="auto"/>
            </w:tcBorders>
          </w:tcPr>
          <w:p w14:paraId="4C991C10"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ChdStrL</w:t>
            </w:r>
            <w:proofErr w:type="spellEnd"/>
          </w:p>
        </w:tc>
      </w:tr>
      <w:tr w:rsidR="003B1AD5" w:rsidRPr="00235FFA" w14:paraId="58F7773B" w14:textId="77777777" w:rsidTr="001217C9">
        <w:tc>
          <w:tcPr>
            <w:tcW w:w="4274" w:type="dxa"/>
            <w:tcBorders>
              <w:top w:val="single" w:sz="6" w:space="0" w:color="auto"/>
              <w:left w:val="single" w:sz="4" w:space="0" w:color="auto"/>
              <w:bottom w:val="single" w:sz="6" w:space="0" w:color="auto"/>
              <w:right w:val="single" w:sz="6" w:space="0" w:color="auto"/>
            </w:tcBorders>
          </w:tcPr>
          <w:p w14:paraId="4490BB7A"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Bass&amp;Chord_mode_Strings</w:t>
            </w:r>
            <w:proofErr w:type="spellEnd"/>
            <w:r w:rsidRPr="00F24EA2">
              <w:rPr>
                <w:rFonts w:ascii="Palatino" w:hAnsi="Palatino"/>
                <w:sz w:val="24"/>
                <w:szCs w:val="24"/>
                <w:lang w:val="en-US"/>
              </w:rPr>
              <w:t>#, select</w:t>
            </w:r>
          </w:p>
        </w:tc>
        <w:tc>
          <w:tcPr>
            <w:tcW w:w="1653" w:type="dxa"/>
            <w:tcBorders>
              <w:top w:val="single" w:sz="6" w:space="0" w:color="auto"/>
              <w:left w:val="single" w:sz="6" w:space="0" w:color="auto"/>
              <w:bottom w:val="single" w:sz="6" w:space="0" w:color="auto"/>
              <w:right w:val="single" w:sz="6" w:space="0" w:color="auto"/>
            </w:tcBorders>
          </w:tcPr>
          <w:p w14:paraId="7F75217D"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9</w:t>
            </w:r>
          </w:p>
        </w:tc>
        <w:tc>
          <w:tcPr>
            <w:tcW w:w="2903" w:type="dxa"/>
            <w:tcBorders>
              <w:top w:val="single" w:sz="6" w:space="0" w:color="auto"/>
              <w:left w:val="single" w:sz="6" w:space="0" w:color="auto"/>
              <w:bottom w:val="single" w:sz="6" w:space="0" w:color="auto"/>
              <w:right w:val="single" w:sz="4" w:space="0" w:color="auto"/>
            </w:tcBorders>
          </w:tcPr>
          <w:p w14:paraId="4B92C75F"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BnCStr</w:t>
            </w:r>
            <w:proofErr w:type="spellEnd"/>
            <w:r w:rsidRPr="00F24EA2">
              <w:rPr>
                <w:rFonts w:ascii="Palatino" w:hAnsi="Palatino"/>
                <w:sz w:val="24"/>
                <w:szCs w:val="24"/>
                <w:lang w:val="en-US"/>
              </w:rPr>
              <w:t>#</w:t>
            </w:r>
          </w:p>
        </w:tc>
      </w:tr>
      <w:tr w:rsidR="003B1AD5" w:rsidRPr="00235FFA" w14:paraId="222BA6EC" w14:textId="77777777" w:rsidTr="001217C9">
        <w:tc>
          <w:tcPr>
            <w:tcW w:w="4274" w:type="dxa"/>
            <w:tcBorders>
              <w:top w:val="single" w:sz="6" w:space="0" w:color="auto"/>
              <w:left w:val="single" w:sz="4" w:space="0" w:color="auto"/>
              <w:bottom w:val="single" w:sz="6" w:space="0" w:color="auto"/>
              <w:right w:val="single" w:sz="6" w:space="0" w:color="auto"/>
            </w:tcBorders>
          </w:tcPr>
          <w:p w14:paraId="28A5E59B"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Harmony_Mode_Interval</w:t>
            </w:r>
            <w:proofErr w:type="spellEnd"/>
            <w:r w:rsidRPr="00F24EA2">
              <w:rPr>
                <w:rFonts w:ascii="Palatino" w:hAnsi="Palatino"/>
                <w:sz w:val="24"/>
                <w:szCs w:val="24"/>
                <w:lang w:val="en-US"/>
              </w:rPr>
              <w:t>, select</w:t>
            </w:r>
          </w:p>
        </w:tc>
        <w:tc>
          <w:tcPr>
            <w:tcW w:w="1653" w:type="dxa"/>
            <w:tcBorders>
              <w:top w:val="single" w:sz="6" w:space="0" w:color="auto"/>
              <w:left w:val="single" w:sz="6" w:space="0" w:color="auto"/>
              <w:bottom w:val="single" w:sz="6" w:space="0" w:color="auto"/>
              <w:right w:val="single" w:sz="6" w:space="0" w:color="auto"/>
            </w:tcBorders>
          </w:tcPr>
          <w:p w14:paraId="7F66369C"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31</w:t>
            </w:r>
          </w:p>
        </w:tc>
        <w:tc>
          <w:tcPr>
            <w:tcW w:w="2903" w:type="dxa"/>
            <w:tcBorders>
              <w:top w:val="single" w:sz="6" w:space="0" w:color="auto"/>
              <w:left w:val="single" w:sz="6" w:space="0" w:color="auto"/>
              <w:bottom w:val="single" w:sz="6" w:space="0" w:color="auto"/>
              <w:right w:val="single" w:sz="4" w:space="0" w:color="auto"/>
            </w:tcBorders>
          </w:tcPr>
          <w:p w14:paraId="0F49ED92" w14:textId="77777777" w:rsidR="003B1AD5" w:rsidRPr="00F24EA2" w:rsidRDefault="003B1AD5" w:rsidP="001217C9">
            <w:pPr>
              <w:pStyle w:val="PlainText"/>
              <w:ind w:left="861"/>
              <w:rPr>
                <w:rFonts w:ascii="Palatino" w:hAnsi="Palatino"/>
                <w:sz w:val="24"/>
                <w:szCs w:val="24"/>
                <w:lang w:val="en-US"/>
              </w:rPr>
            </w:pPr>
            <w:r w:rsidRPr="00F24EA2">
              <w:rPr>
                <w:rFonts w:ascii="Palatino" w:hAnsi="Palatino"/>
                <w:sz w:val="24"/>
                <w:szCs w:val="24"/>
                <w:lang w:val="en-US"/>
              </w:rPr>
              <w:t>HrmIntr1</w:t>
            </w:r>
          </w:p>
        </w:tc>
      </w:tr>
      <w:tr w:rsidR="003B1AD5" w:rsidRPr="00235FFA" w14:paraId="2405EADD" w14:textId="77777777" w:rsidTr="001217C9">
        <w:tc>
          <w:tcPr>
            <w:tcW w:w="4274" w:type="dxa"/>
            <w:tcBorders>
              <w:top w:val="single" w:sz="6" w:space="0" w:color="auto"/>
              <w:left w:val="single" w:sz="4" w:space="0" w:color="auto"/>
              <w:bottom w:val="single" w:sz="6" w:space="0" w:color="auto"/>
              <w:right w:val="single" w:sz="6" w:space="0" w:color="auto"/>
            </w:tcBorders>
          </w:tcPr>
          <w:p w14:paraId="7FAF7E01"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Solo_FX_HammerOn</w:t>
            </w:r>
            <w:proofErr w:type="spellEnd"/>
            <w:r w:rsidRPr="00F24EA2">
              <w:rPr>
                <w:rFonts w:ascii="Palatino" w:hAnsi="Palatino"/>
                <w:sz w:val="24"/>
                <w:szCs w:val="24"/>
                <w:lang w:val="en-US"/>
              </w:rPr>
              <w:t>, select</w:t>
            </w:r>
          </w:p>
        </w:tc>
        <w:tc>
          <w:tcPr>
            <w:tcW w:w="1653" w:type="dxa"/>
            <w:tcBorders>
              <w:top w:val="single" w:sz="6" w:space="0" w:color="auto"/>
              <w:left w:val="single" w:sz="6" w:space="0" w:color="auto"/>
              <w:bottom w:val="single" w:sz="6" w:space="0" w:color="auto"/>
              <w:right w:val="single" w:sz="6" w:space="0" w:color="auto"/>
            </w:tcBorders>
          </w:tcPr>
          <w:p w14:paraId="0A81D724"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35</w:t>
            </w:r>
          </w:p>
        </w:tc>
        <w:tc>
          <w:tcPr>
            <w:tcW w:w="2903" w:type="dxa"/>
            <w:tcBorders>
              <w:top w:val="single" w:sz="6" w:space="0" w:color="auto"/>
              <w:left w:val="single" w:sz="6" w:space="0" w:color="auto"/>
              <w:bottom w:val="single" w:sz="6" w:space="0" w:color="auto"/>
              <w:right w:val="single" w:sz="4" w:space="0" w:color="auto"/>
            </w:tcBorders>
          </w:tcPr>
          <w:p w14:paraId="32272D69"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SolFxHO</w:t>
            </w:r>
            <w:proofErr w:type="spellEnd"/>
          </w:p>
        </w:tc>
      </w:tr>
      <w:tr w:rsidR="003B1AD5" w:rsidRPr="00235FFA" w14:paraId="7D458922" w14:textId="77777777" w:rsidTr="001217C9">
        <w:tc>
          <w:tcPr>
            <w:tcW w:w="4274" w:type="dxa"/>
            <w:tcBorders>
              <w:top w:val="single" w:sz="6" w:space="0" w:color="auto"/>
              <w:left w:val="single" w:sz="4" w:space="0" w:color="auto"/>
              <w:bottom w:val="single" w:sz="6" w:space="0" w:color="auto"/>
              <w:right w:val="single" w:sz="6" w:space="0" w:color="auto"/>
            </w:tcBorders>
          </w:tcPr>
          <w:p w14:paraId="120FF256"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Solo_FX_HammerOn</w:t>
            </w:r>
            <w:proofErr w:type="spellEnd"/>
            <w:r w:rsidRPr="00F24EA2">
              <w:rPr>
                <w:rFonts w:ascii="Palatino" w:hAnsi="Palatino"/>
                <w:sz w:val="24"/>
                <w:szCs w:val="24"/>
                <w:lang w:val="en-US"/>
              </w:rPr>
              <w:t>, Steps</w:t>
            </w:r>
          </w:p>
        </w:tc>
        <w:tc>
          <w:tcPr>
            <w:tcW w:w="1653" w:type="dxa"/>
            <w:tcBorders>
              <w:top w:val="single" w:sz="6" w:space="0" w:color="auto"/>
              <w:left w:val="single" w:sz="6" w:space="0" w:color="auto"/>
              <w:bottom w:val="single" w:sz="6" w:space="0" w:color="auto"/>
              <w:right w:val="single" w:sz="6" w:space="0" w:color="auto"/>
            </w:tcBorders>
          </w:tcPr>
          <w:p w14:paraId="08D07CC0"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36</w:t>
            </w:r>
          </w:p>
        </w:tc>
        <w:tc>
          <w:tcPr>
            <w:tcW w:w="2903" w:type="dxa"/>
            <w:tcBorders>
              <w:top w:val="single" w:sz="6" w:space="0" w:color="auto"/>
              <w:left w:val="single" w:sz="6" w:space="0" w:color="auto"/>
              <w:bottom w:val="single" w:sz="6" w:space="0" w:color="auto"/>
              <w:right w:val="single" w:sz="4" w:space="0" w:color="auto"/>
            </w:tcBorders>
          </w:tcPr>
          <w:p w14:paraId="414E8B5F"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HOSteps</w:t>
            </w:r>
            <w:proofErr w:type="spellEnd"/>
          </w:p>
        </w:tc>
      </w:tr>
      <w:tr w:rsidR="003B1AD5" w:rsidRPr="00235FFA" w14:paraId="635A9BCA" w14:textId="77777777" w:rsidTr="001217C9">
        <w:tc>
          <w:tcPr>
            <w:tcW w:w="4274" w:type="dxa"/>
            <w:tcBorders>
              <w:top w:val="single" w:sz="6" w:space="0" w:color="auto"/>
              <w:left w:val="single" w:sz="4" w:space="0" w:color="auto"/>
              <w:bottom w:val="single" w:sz="6" w:space="0" w:color="auto"/>
              <w:right w:val="single" w:sz="6" w:space="0" w:color="auto"/>
            </w:tcBorders>
          </w:tcPr>
          <w:p w14:paraId="6FAAE472" w14:textId="77777777" w:rsidR="003B1AD5" w:rsidRPr="00F24EA2" w:rsidRDefault="003B1AD5" w:rsidP="001217C9">
            <w:pPr>
              <w:pStyle w:val="PlainText"/>
              <w:tabs>
                <w:tab w:val="left" w:pos="2160"/>
              </w:tabs>
              <w:rPr>
                <w:rFonts w:ascii="Palatino" w:hAnsi="Palatino"/>
                <w:sz w:val="24"/>
                <w:szCs w:val="24"/>
                <w:lang w:val="en-US"/>
              </w:rPr>
            </w:pPr>
            <w:proofErr w:type="spellStart"/>
            <w:r w:rsidRPr="00F24EA2">
              <w:rPr>
                <w:rFonts w:ascii="Palatino" w:hAnsi="Palatino"/>
                <w:sz w:val="24"/>
                <w:szCs w:val="24"/>
                <w:lang w:val="en-US"/>
              </w:rPr>
              <w:t>Solo_Legato</w:t>
            </w:r>
            <w:proofErr w:type="spellEnd"/>
            <w:r w:rsidRPr="00F24EA2">
              <w:rPr>
                <w:rFonts w:ascii="Palatino" w:hAnsi="Palatino"/>
                <w:sz w:val="24"/>
                <w:szCs w:val="24"/>
                <w:lang w:val="en-US"/>
              </w:rPr>
              <w:t>, on/off</w:t>
            </w:r>
          </w:p>
        </w:tc>
        <w:tc>
          <w:tcPr>
            <w:tcW w:w="1653" w:type="dxa"/>
            <w:tcBorders>
              <w:top w:val="single" w:sz="6" w:space="0" w:color="auto"/>
              <w:left w:val="single" w:sz="6" w:space="0" w:color="auto"/>
              <w:bottom w:val="single" w:sz="6" w:space="0" w:color="auto"/>
              <w:right w:val="single" w:sz="6" w:space="0" w:color="auto"/>
            </w:tcBorders>
          </w:tcPr>
          <w:p w14:paraId="0A0AD670"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18</w:t>
            </w:r>
          </w:p>
        </w:tc>
        <w:tc>
          <w:tcPr>
            <w:tcW w:w="2903" w:type="dxa"/>
            <w:tcBorders>
              <w:top w:val="single" w:sz="6" w:space="0" w:color="auto"/>
              <w:left w:val="single" w:sz="6" w:space="0" w:color="auto"/>
              <w:bottom w:val="single" w:sz="6" w:space="0" w:color="auto"/>
              <w:right w:val="single" w:sz="4" w:space="0" w:color="auto"/>
            </w:tcBorders>
          </w:tcPr>
          <w:p w14:paraId="5CD14540" w14:textId="77777777" w:rsidR="003B1AD5" w:rsidRPr="00F24EA2" w:rsidRDefault="003B1AD5" w:rsidP="001217C9">
            <w:pPr>
              <w:pStyle w:val="PlainText"/>
              <w:tabs>
                <w:tab w:val="left" w:pos="2160"/>
              </w:tabs>
              <w:ind w:left="861"/>
              <w:rPr>
                <w:rFonts w:ascii="Palatino" w:hAnsi="Palatino"/>
                <w:sz w:val="24"/>
                <w:szCs w:val="24"/>
                <w:lang w:val="en-US"/>
              </w:rPr>
            </w:pPr>
            <w:r w:rsidRPr="00F24EA2">
              <w:rPr>
                <w:rFonts w:ascii="Palatino" w:hAnsi="Palatino"/>
                <w:sz w:val="24"/>
                <w:szCs w:val="24"/>
                <w:lang w:val="en-US"/>
              </w:rPr>
              <w:t>Legato</w:t>
            </w:r>
          </w:p>
        </w:tc>
      </w:tr>
      <w:tr w:rsidR="003B1AD5" w:rsidRPr="00235FFA" w14:paraId="7F70541D" w14:textId="77777777" w:rsidTr="001217C9">
        <w:tc>
          <w:tcPr>
            <w:tcW w:w="4274" w:type="dxa"/>
            <w:tcBorders>
              <w:top w:val="single" w:sz="6" w:space="0" w:color="auto"/>
              <w:left w:val="single" w:sz="4" w:space="0" w:color="auto"/>
              <w:bottom w:val="single" w:sz="6" w:space="0" w:color="auto"/>
              <w:right w:val="single" w:sz="6" w:space="0" w:color="auto"/>
            </w:tcBorders>
          </w:tcPr>
          <w:p w14:paraId="261771AC"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Solo_BassZone</w:t>
            </w:r>
            <w:proofErr w:type="spellEnd"/>
            <w:r w:rsidRPr="00F24EA2">
              <w:rPr>
                <w:rFonts w:ascii="Palatino" w:hAnsi="Palatino"/>
                <w:sz w:val="24"/>
                <w:szCs w:val="24"/>
                <w:lang w:val="en-US"/>
              </w:rPr>
              <w:t>, on/off</w:t>
            </w:r>
          </w:p>
        </w:tc>
        <w:tc>
          <w:tcPr>
            <w:tcW w:w="1653" w:type="dxa"/>
            <w:tcBorders>
              <w:top w:val="single" w:sz="6" w:space="0" w:color="auto"/>
              <w:left w:val="single" w:sz="6" w:space="0" w:color="auto"/>
              <w:bottom w:val="single" w:sz="6" w:space="0" w:color="auto"/>
              <w:right w:val="single" w:sz="6" w:space="0" w:color="auto"/>
            </w:tcBorders>
          </w:tcPr>
          <w:p w14:paraId="6C708C6D"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40</w:t>
            </w:r>
          </w:p>
        </w:tc>
        <w:tc>
          <w:tcPr>
            <w:tcW w:w="2903" w:type="dxa"/>
            <w:tcBorders>
              <w:top w:val="single" w:sz="6" w:space="0" w:color="auto"/>
              <w:left w:val="single" w:sz="6" w:space="0" w:color="auto"/>
              <w:bottom w:val="single" w:sz="6" w:space="0" w:color="auto"/>
              <w:right w:val="single" w:sz="4" w:space="0" w:color="auto"/>
            </w:tcBorders>
          </w:tcPr>
          <w:p w14:paraId="34C83399"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BassZone</w:t>
            </w:r>
            <w:proofErr w:type="spellEnd"/>
          </w:p>
        </w:tc>
      </w:tr>
      <w:tr w:rsidR="003B1AD5" w:rsidRPr="00235FFA" w14:paraId="525E8CB2" w14:textId="77777777" w:rsidTr="001217C9">
        <w:tc>
          <w:tcPr>
            <w:tcW w:w="4274" w:type="dxa"/>
            <w:tcBorders>
              <w:top w:val="single" w:sz="6" w:space="0" w:color="auto"/>
              <w:left w:val="single" w:sz="4" w:space="0" w:color="auto"/>
              <w:bottom w:val="single" w:sz="6" w:space="0" w:color="auto"/>
              <w:right w:val="single" w:sz="6" w:space="0" w:color="auto"/>
            </w:tcBorders>
          </w:tcPr>
          <w:p w14:paraId="1357CD15"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lastRenderedPageBreak/>
              <w:t>Solo_BassZone</w:t>
            </w:r>
            <w:proofErr w:type="spellEnd"/>
            <w:r w:rsidRPr="00F24EA2">
              <w:rPr>
                <w:rFonts w:ascii="Palatino" w:hAnsi="Palatino"/>
                <w:sz w:val="24"/>
                <w:szCs w:val="24"/>
                <w:lang w:val="en-US"/>
              </w:rPr>
              <w:t xml:space="preserve">, </w:t>
            </w:r>
            <w:proofErr w:type="spellStart"/>
            <w:r w:rsidRPr="00F24EA2">
              <w:rPr>
                <w:rFonts w:ascii="Palatino" w:hAnsi="Palatino"/>
                <w:sz w:val="24"/>
                <w:szCs w:val="24"/>
                <w:lang w:val="en-US"/>
              </w:rPr>
              <w:t>rangeHigh</w:t>
            </w:r>
            <w:proofErr w:type="spellEnd"/>
          </w:p>
        </w:tc>
        <w:tc>
          <w:tcPr>
            <w:tcW w:w="1653" w:type="dxa"/>
            <w:tcBorders>
              <w:top w:val="single" w:sz="6" w:space="0" w:color="auto"/>
              <w:left w:val="single" w:sz="6" w:space="0" w:color="auto"/>
              <w:bottom w:val="single" w:sz="6" w:space="0" w:color="auto"/>
              <w:right w:val="single" w:sz="6" w:space="0" w:color="auto"/>
            </w:tcBorders>
          </w:tcPr>
          <w:p w14:paraId="2A634B83"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41</w:t>
            </w:r>
          </w:p>
        </w:tc>
        <w:tc>
          <w:tcPr>
            <w:tcW w:w="2903" w:type="dxa"/>
            <w:tcBorders>
              <w:top w:val="single" w:sz="6" w:space="0" w:color="auto"/>
              <w:left w:val="single" w:sz="6" w:space="0" w:color="auto"/>
              <w:bottom w:val="single" w:sz="6" w:space="0" w:color="auto"/>
              <w:right w:val="single" w:sz="4" w:space="0" w:color="auto"/>
            </w:tcBorders>
          </w:tcPr>
          <w:p w14:paraId="3E54B2DD"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BasRngUp</w:t>
            </w:r>
            <w:proofErr w:type="spellEnd"/>
          </w:p>
        </w:tc>
      </w:tr>
      <w:tr w:rsidR="003B1AD5" w:rsidRPr="00235FFA" w14:paraId="5F20EF4A" w14:textId="77777777" w:rsidTr="001217C9">
        <w:tc>
          <w:tcPr>
            <w:tcW w:w="4274" w:type="dxa"/>
            <w:tcBorders>
              <w:top w:val="single" w:sz="6" w:space="0" w:color="auto"/>
              <w:left w:val="single" w:sz="4" w:space="0" w:color="auto"/>
              <w:bottom w:val="single" w:sz="6" w:space="0" w:color="auto"/>
              <w:right w:val="single" w:sz="6" w:space="0" w:color="auto"/>
            </w:tcBorders>
          </w:tcPr>
          <w:p w14:paraId="10485C4A" w14:textId="77777777" w:rsidR="003B1AD5" w:rsidRPr="00F24EA2" w:rsidRDefault="003B1AD5" w:rsidP="001217C9">
            <w:pPr>
              <w:pStyle w:val="PlainText"/>
              <w:rPr>
                <w:rFonts w:ascii="Palatino" w:hAnsi="Palatino"/>
                <w:sz w:val="24"/>
                <w:szCs w:val="24"/>
                <w:lang w:val="en-US"/>
              </w:rPr>
            </w:pPr>
            <w:proofErr w:type="spellStart"/>
            <w:r w:rsidRPr="00F24EA2">
              <w:rPr>
                <w:rFonts w:ascii="Palatino" w:hAnsi="Palatino"/>
                <w:sz w:val="24"/>
                <w:szCs w:val="24"/>
                <w:lang w:val="en-US"/>
              </w:rPr>
              <w:t>Solo_BassZone</w:t>
            </w:r>
            <w:proofErr w:type="spellEnd"/>
            <w:r w:rsidRPr="00F24EA2">
              <w:rPr>
                <w:rFonts w:ascii="Palatino" w:hAnsi="Palatino"/>
                <w:sz w:val="24"/>
                <w:szCs w:val="24"/>
                <w:lang w:val="en-US"/>
              </w:rPr>
              <w:t xml:space="preserve">, </w:t>
            </w:r>
            <w:proofErr w:type="spellStart"/>
            <w:r w:rsidRPr="00F24EA2">
              <w:rPr>
                <w:rFonts w:ascii="Palatino" w:hAnsi="Palatino"/>
                <w:sz w:val="24"/>
                <w:szCs w:val="24"/>
                <w:lang w:val="en-US"/>
              </w:rPr>
              <w:t>rangeLow</w:t>
            </w:r>
            <w:proofErr w:type="spellEnd"/>
          </w:p>
        </w:tc>
        <w:tc>
          <w:tcPr>
            <w:tcW w:w="1653" w:type="dxa"/>
            <w:tcBorders>
              <w:top w:val="single" w:sz="6" w:space="0" w:color="auto"/>
              <w:left w:val="single" w:sz="6" w:space="0" w:color="auto"/>
              <w:bottom w:val="single" w:sz="6" w:space="0" w:color="auto"/>
              <w:right w:val="single" w:sz="6" w:space="0" w:color="auto"/>
            </w:tcBorders>
          </w:tcPr>
          <w:p w14:paraId="43092B45"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44</w:t>
            </w:r>
          </w:p>
        </w:tc>
        <w:tc>
          <w:tcPr>
            <w:tcW w:w="2903" w:type="dxa"/>
            <w:tcBorders>
              <w:top w:val="single" w:sz="6" w:space="0" w:color="auto"/>
              <w:left w:val="single" w:sz="6" w:space="0" w:color="auto"/>
              <w:bottom w:val="single" w:sz="6" w:space="0" w:color="auto"/>
              <w:right w:val="single" w:sz="4" w:space="0" w:color="auto"/>
            </w:tcBorders>
          </w:tcPr>
          <w:p w14:paraId="51CDCC3C"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BasRngDn</w:t>
            </w:r>
            <w:proofErr w:type="spellEnd"/>
          </w:p>
        </w:tc>
      </w:tr>
      <w:tr w:rsidR="003B1AD5" w:rsidRPr="00235FFA" w14:paraId="19B1005F" w14:textId="77777777" w:rsidTr="001217C9">
        <w:tc>
          <w:tcPr>
            <w:tcW w:w="4274" w:type="dxa"/>
            <w:tcBorders>
              <w:top w:val="single" w:sz="6" w:space="0" w:color="auto"/>
              <w:left w:val="single" w:sz="4" w:space="0" w:color="auto"/>
              <w:bottom w:val="single" w:sz="6" w:space="0" w:color="auto"/>
              <w:right w:val="single" w:sz="6" w:space="0" w:color="auto"/>
            </w:tcBorders>
          </w:tcPr>
          <w:p w14:paraId="0D88CD64" w14:textId="77777777" w:rsidR="003B1AD5" w:rsidRPr="00F24EA2" w:rsidRDefault="003B1AD5" w:rsidP="001217C9">
            <w:pPr>
              <w:pStyle w:val="PlainText"/>
              <w:rPr>
                <w:rFonts w:ascii="Palatino" w:hAnsi="Palatino"/>
                <w:sz w:val="24"/>
                <w:szCs w:val="24"/>
                <w:lang w:val="en-US"/>
              </w:rPr>
            </w:pPr>
            <w:r w:rsidRPr="00F24EA2">
              <w:rPr>
                <w:rFonts w:ascii="Palatino" w:hAnsi="Palatino"/>
                <w:sz w:val="24"/>
                <w:szCs w:val="24"/>
                <w:lang w:val="en-US"/>
              </w:rPr>
              <w:t>Slow Strum time zone (Pattern)</w:t>
            </w:r>
          </w:p>
        </w:tc>
        <w:tc>
          <w:tcPr>
            <w:tcW w:w="1653" w:type="dxa"/>
            <w:tcBorders>
              <w:top w:val="single" w:sz="6" w:space="0" w:color="auto"/>
              <w:left w:val="single" w:sz="6" w:space="0" w:color="auto"/>
              <w:bottom w:val="single" w:sz="6" w:space="0" w:color="auto"/>
              <w:right w:val="single" w:sz="6" w:space="0" w:color="auto"/>
            </w:tcBorders>
          </w:tcPr>
          <w:p w14:paraId="543C3132"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120</w:t>
            </w:r>
          </w:p>
        </w:tc>
        <w:tc>
          <w:tcPr>
            <w:tcW w:w="2903" w:type="dxa"/>
            <w:tcBorders>
              <w:top w:val="single" w:sz="6" w:space="0" w:color="auto"/>
              <w:left w:val="single" w:sz="6" w:space="0" w:color="auto"/>
              <w:bottom w:val="single" w:sz="6" w:space="0" w:color="auto"/>
              <w:right w:val="single" w:sz="4" w:space="0" w:color="auto"/>
            </w:tcBorders>
          </w:tcPr>
          <w:p w14:paraId="24382A06"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Slowzone</w:t>
            </w:r>
            <w:proofErr w:type="spellEnd"/>
          </w:p>
        </w:tc>
      </w:tr>
      <w:tr w:rsidR="003B1AD5" w:rsidRPr="00CF2529" w14:paraId="7AF475A9" w14:textId="77777777" w:rsidTr="001217C9">
        <w:tc>
          <w:tcPr>
            <w:tcW w:w="4274" w:type="dxa"/>
            <w:tcBorders>
              <w:top w:val="single" w:sz="6" w:space="0" w:color="auto"/>
              <w:left w:val="single" w:sz="4" w:space="0" w:color="auto"/>
              <w:bottom w:val="single" w:sz="6" w:space="0" w:color="auto"/>
              <w:right w:val="single" w:sz="6" w:space="0" w:color="auto"/>
            </w:tcBorders>
          </w:tcPr>
          <w:p w14:paraId="36680E56" w14:textId="77777777" w:rsidR="003B1AD5" w:rsidRPr="00F24EA2" w:rsidRDefault="003B1AD5" w:rsidP="001217C9">
            <w:pPr>
              <w:pStyle w:val="PlainText"/>
              <w:tabs>
                <w:tab w:val="left" w:pos="2160"/>
              </w:tabs>
              <w:rPr>
                <w:rFonts w:ascii="Palatino" w:hAnsi="Palatino"/>
                <w:sz w:val="24"/>
                <w:szCs w:val="24"/>
                <w:lang w:val="en-US"/>
              </w:rPr>
            </w:pPr>
            <w:r w:rsidRPr="00F24EA2">
              <w:rPr>
                <w:rFonts w:ascii="Palatino" w:hAnsi="Palatino"/>
                <w:sz w:val="24"/>
                <w:szCs w:val="24"/>
                <w:lang w:val="en-US"/>
              </w:rPr>
              <w:t>Pattern mode on/off</w:t>
            </w:r>
          </w:p>
        </w:tc>
        <w:tc>
          <w:tcPr>
            <w:tcW w:w="1653" w:type="dxa"/>
            <w:tcBorders>
              <w:top w:val="single" w:sz="6" w:space="0" w:color="auto"/>
              <w:left w:val="single" w:sz="6" w:space="0" w:color="auto"/>
              <w:bottom w:val="single" w:sz="6" w:space="0" w:color="auto"/>
              <w:right w:val="single" w:sz="6" w:space="0" w:color="auto"/>
            </w:tcBorders>
          </w:tcPr>
          <w:p w14:paraId="50FABA34" w14:textId="77777777" w:rsidR="003B1AD5" w:rsidRPr="00F24EA2" w:rsidRDefault="003B1AD5" w:rsidP="001217C9">
            <w:pPr>
              <w:pStyle w:val="PlainText"/>
              <w:tabs>
                <w:tab w:val="left" w:pos="2160"/>
              </w:tabs>
              <w:jc w:val="center"/>
              <w:rPr>
                <w:rFonts w:ascii="Palatino" w:hAnsi="Palatino"/>
                <w:sz w:val="24"/>
                <w:szCs w:val="24"/>
                <w:lang w:val="en-US"/>
              </w:rPr>
            </w:pPr>
            <w:r w:rsidRPr="00F24EA2">
              <w:rPr>
                <w:rFonts w:ascii="Palatino" w:hAnsi="Palatino"/>
                <w:sz w:val="24"/>
                <w:szCs w:val="24"/>
                <w:lang w:val="en-US"/>
              </w:rPr>
              <w:t>16</w:t>
            </w:r>
          </w:p>
        </w:tc>
        <w:tc>
          <w:tcPr>
            <w:tcW w:w="2903" w:type="dxa"/>
            <w:tcBorders>
              <w:top w:val="single" w:sz="6" w:space="0" w:color="auto"/>
              <w:left w:val="single" w:sz="6" w:space="0" w:color="auto"/>
              <w:bottom w:val="single" w:sz="6" w:space="0" w:color="auto"/>
              <w:right w:val="single" w:sz="4" w:space="0" w:color="auto"/>
            </w:tcBorders>
          </w:tcPr>
          <w:p w14:paraId="3DC6493D" w14:textId="77777777" w:rsidR="003B1AD5" w:rsidRPr="00F24EA2" w:rsidRDefault="003B1AD5" w:rsidP="001217C9">
            <w:pPr>
              <w:pStyle w:val="PlainText"/>
              <w:tabs>
                <w:tab w:val="left" w:pos="2160"/>
              </w:tabs>
              <w:ind w:left="861"/>
              <w:rPr>
                <w:rFonts w:ascii="Palatino" w:hAnsi="Palatino"/>
                <w:sz w:val="24"/>
                <w:szCs w:val="24"/>
                <w:lang w:val="en-US"/>
              </w:rPr>
            </w:pPr>
            <w:proofErr w:type="spellStart"/>
            <w:r w:rsidRPr="00F24EA2">
              <w:rPr>
                <w:rFonts w:ascii="Palatino" w:hAnsi="Palatino"/>
                <w:sz w:val="24"/>
                <w:szCs w:val="24"/>
                <w:lang w:val="en-US"/>
              </w:rPr>
              <w:t>PattrnOn</w:t>
            </w:r>
            <w:proofErr w:type="spellEnd"/>
          </w:p>
        </w:tc>
      </w:tr>
      <w:tr w:rsidR="003B1AD5" w:rsidRPr="00235FFA" w14:paraId="26D2822B" w14:textId="77777777" w:rsidTr="001217C9">
        <w:tc>
          <w:tcPr>
            <w:tcW w:w="4274" w:type="dxa"/>
            <w:tcBorders>
              <w:top w:val="single" w:sz="6" w:space="0" w:color="auto"/>
              <w:left w:val="single" w:sz="4" w:space="0" w:color="auto"/>
              <w:bottom w:val="single" w:sz="6" w:space="0" w:color="auto"/>
              <w:right w:val="single" w:sz="6" w:space="0" w:color="auto"/>
            </w:tcBorders>
          </w:tcPr>
          <w:p w14:paraId="0F52BFB2" w14:textId="77777777" w:rsidR="003B1AD5" w:rsidRPr="00F24EA2" w:rsidRDefault="003B1AD5" w:rsidP="001217C9">
            <w:pPr>
              <w:pStyle w:val="PlainText"/>
              <w:rPr>
                <w:rFonts w:ascii="Palatino" w:hAnsi="Palatino"/>
                <w:sz w:val="24"/>
                <w:szCs w:val="24"/>
                <w:lang w:val="en-US"/>
              </w:rPr>
            </w:pPr>
            <w:r w:rsidRPr="00F24EA2">
              <w:rPr>
                <w:rFonts w:ascii="Palatino" w:hAnsi="Palatino"/>
                <w:sz w:val="24"/>
                <w:szCs w:val="24"/>
                <w:lang w:val="en-US"/>
              </w:rPr>
              <w:t>Pattern, Track mode on/off</w:t>
            </w:r>
          </w:p>
        </w:tc>
        <w:tc>
          <w:tcPr>
            <w:tcW w:w="1653" w:type="dxa"/>
            <w:tcBorders>
              <w:top w:val="single" w:sz="6" w:space="0" w:color="auto"/>
              <w:left w:val="single" w:sz="6" w:space="0" w:color="auto"/>
              <w:bottom w:val="single" w:sz="6" w:space="0" w:color="auto"/>
              <w:right w:val="single" w:sz="6" w:space="0" w:color="auto"/>
            </w:tcBorders>
          </w:tcPr>
          <w:p w14:paraId="7490C755" w14:textId="77777777" w:rsidR="003B1AD5" w:rsidRPr="00F24EA2" w:rsidRDefault="003B1AD5" w:rsidP="001217C9">
            <w:pPr>
              <w:pStyle w:val="PlainText"/>
              <w:jc w:val="center"/>
              <w:rPr>
                <w:rFonts w:ascii="Palatino" w:hAnsi="Palatino"/>
                <w:sz w:val="24"/>
                <w:szCs w:val="24"/>
                <w:lang w:val="en-US"/>
              </w:rPr>
            </w:pPr>
            <w:r w:rsidRPr="00F24EA2">
              <w:rPr>
                <w:rFonts w:ascii="Palatino" w:hAnsi="Palatino"/>
                <w:sz w:val="24"/>
                <w:szCs w:val="24"/>
                <w:lang w:val="en-US"/>
              </w:rPr>
              <w:t>17</w:t>
            </w:r>
          </w:p>
        </w:tc>
        <w:tc>
          <w:tcPr>
            <w:tcW w:w="2903" w:type="dxa"/>
            <w:tcBorders>
              <w:top w:val="single" w:sz="6" w:space="0" w:color="auto"/>
              <w:left w:val="single" w:sz="6" w:space="0" w:color="auto"/>
              <w:bottom w:val="single" w:sz="6" w:space="0" w:color="auto"/>
              <w:right w:val="single" w:sz="4" w:space="0" w:color="auto"/>
            </w:tcBorders>
          </w:tcPr>
          <w:p w14:paraId="713C0681"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TrackMod</w:t>
            </w:r>
            <w:proofErr w:type="spellEnd"/>
          </w:p>
        </w:tc>
      </w:tr>
      <w:tr w:rsidR="003B1AD5" w:rsidRPr="00235FFA" w14:paraId="3B551E18" w14:textId="77777777" w:rsidTr="001217C9">
        <w:tc>
          <w:tcPr>
            <w:tcW w:w="4274" w:type="dxa"/>
            <w:tcBorders>
              <w:top w:val="single" w:sz="6" w:space="0" w:color="auto"/>
              <w:left w:val="single" w:sz="4" w:space="0" w:color="auto"/>
              <w:bottom w:val="single" w:sz="4" w:space="0" w:color="auto"/>
              <w:right w:val="single" w:sz="6" w:space="0" w:color="auto"/>
            </w:tcBorders>
          </w:tcPr>
          <w:p w14:paraId="74D87679" w14:textId="77777777" w:rsidR="003B1AD5" w:rsidRPr="00553BFD" w:rsidRDefault="003B1AD5" w:rsidP="001217C9">
            <w:pPr>
              <w:pStyle w:val="PlainText"/>
              <w:rPr>
                <w:rFonts w:ascii="Palatino" w:hAnsi="Palatino"/>
                <w:sz w:val="24"/>
                <w:szCs w:val="24"/>
                <w:lang w:val="en-US"/>
              </w:rPr>
            </w:pPr>
            <w:proofErr w:type="spellStart"/>
            <w:r w:rsidRPr="00553BFD">
              <w:rPr>
                <w:rFonts w:ascii="Palatino" w:hAnsi="Palatino"/>
                <w:sz w:val="24"/>
                <w:szCs w:val="24"/>
                <w:lang w:val="en-US"/>
              </w:rPr>
              <w:t>Song_Mode_Velo</w:t>
            </w:r>
            <w:proofErr w:type="spellEnd"/>
            <w:r w:rsidRPr="00553BFD">
              <w:rPr>
                <w:rFonts w:ascii="Palatino" w:hAnsi="Palatino"/>
                <w:sz w:val="24"/>
                <w:szCs w:val="24"/>
                <w:lang w:val="en-US"/>
              </w:rPr>
              <w:t>+</w:t>
            </w:r>
          </w:p>
        </w:tc>
        <w:tc>
          <w:tcPr>
            <w:tcW w:w="1653" w:type="dxa"/>
            <w:tcBorders>
              <w:top w:val="single" w:sz="6" w:space="0" w:color="auto"/>
              <w:left w:val="single" w:sz="6" w:space="0" w:color="auto"/>
              <w:bottom w:val="single" w:sz="4" w:space="0" w:color="auto"/>
              <w:right w:val="single" w:sz="6" w:space="0" w:color="auto"/>
            </w:tcBorders>
          </w:tcPr>
          <w:p w14:paraId="2F45EB68" w14:textId="77777777" w:rsidR="003B1AD5" w:rsidRPr="00553BFD" w:rsidRDefault="003B1AD5" w:rsidP="001217C9">
            <w:pPr>
              <w:pStyle w:val="PlainText"/>
              <w:jc w:val="center"/>
              <w:rPr>
                <w:rFonts w:ascii="Palatino" w:hAnsi="Palatino"/>
                <w:sz w:val="24"/>
                <w:szCs w:val="24"/>
                <w:lang w:val="en-US"/>
              </w:rPr>
            </w:pPr>
            <w:r w:rsidRPr="00553BFD">
              <w:rPr>
                <w:rFonts w:ascii="Palatino" w:hAnsi="Palatino"/>
                <w:sz w:val="24"/>
                <w:szCs w:val="24"/>
                <w:lang w:val="en-US"/>
              </w:rPr>
              <w:t>122</w:t>
            </w:r>
          </w:p>
        </w:tc>
        <w:tc>
          <w:tcPr>
            <w:tcW w:w="2903" w:type="dxa"/>
            <w:tcBorders>
              <w:top w:val="single" w:sz="6" w:space="0" w:color="auto"/>
              <w:left w:val="single" w:sz="6" w:space="0" w:color="auto"/>
              <w:bottom w:val="single" w:sz="4" w:space="0" w:color="auto"/>
              <w:right w:val="single" w:sz="4" w:space="0" w:color="auto"/>
            </w:tcBorders>
          </w:tcPr>
          <w:p w14:paraId="2864BA8B" w14:textId="77777777" w:rsidR="003B1AD5" w:rsidRPr="00F24EA2" w:rsidRDefault="003B1AD5" w:rsidP="001217C9">
            <w:pPr>
              <w:pStyle w:val="PlainText"/>
              <w:ind w:left="861"/>
              <w:rPr>
                <w:rFonts w:ascii="Palatino" w:hAnsi="Palatino"/>
                <w:sz w:val="24"/>
                <w:szCs w:val="24"/>
                <w:lang w:val="en-US"/>
              </w:rPr>
            </w:pPr>
            <w:proofErr w:type="spellStart"/>
            <w:r w:rsidRPr="00F24EA2">
              <w:rPr>
                <w:rFonts w:ascii="Palatino" w:hAnsi="Palatino"/>
                <w:sz w:val="24"/>
                <w:szCs w:val="24"/>
                <w:lang w:val="en-US"/>
              </w:rPr>
              <w:t>SongVelo</w:t>
            </w:r>
            <w:proofErr w:type="spellEnd"/>
          </w:p>
        </w:tc>
      </w:tr>
    </w:tbl>
    <w:p w14:paraId="4B705004" w14:textId="77777777" w:rsidR="003B1AD5" w:rsidRPr="005955AC" w:rsidRDefault="003B1AD5" w:rsidP="002D2C55">
      <w:pPr>
        <w:pStyle w:val="Heading2"/>
      </w:pPr>
      <w:r w:rsidRPr="00CF2529">
        <w:br w:type="page"/>
      </w:r>
      <w:bookmarkStart w:id="547" w:name="_Toc308106899"/>
      <w:bookmarkStart w:id="548" w:name="_Toc108456283"/>
      <w:r w:rsidRPr="00CF2529">
        <w:lastRenderedPageBreak/>
        <w:t>MIDI CC Automation, value -&gt; parameter map</w:t>
      </w:r>
      <w:bookmarkEnd w:id="547"/>
      <w:bookmarkEnd w:id="548"/>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2"/>
        <w:gridCol w:w="1642"/>
        <w:gridCol w:w="1642"/>
        <w:gridCol w:w="1642"/>
        <w:gridCol w:w="1643"/>
        <w:gridCol w:w="1643"/>
      </w:tblGrid>
      <w:tr w:rsidR="003B1AD5" w:rsidRPr="00AD5E50" w14:paraId="386E3C61" w14:textId="77777777" w:rsidTr="001217C9">
        <w:tc>
          <w:tcPr>
            <w:tcW w:w="3284" w:type="dxa"/>
            <w:gridSpan w:val="2"/>
            <w:tcBorders>
              <w:bottom w:val="single" w:sz="4" w:space="0" w:color="auto"/>
            </w:tcBorders>
          </w:tcPr>
          <w:p w14:paraId="2EBA865E" w14:textId="77777777" w:rsidR="003B1AD5" w:rsidRPr="00C72674" w:rsidRDefault="003B1AD5" w:rsidP="001217C9">
            <w:pPr>
              <w:spacing w:after="0"/>
              <w:jc w:val="center"/>
              <w:rPr>
                <w:b/>
                <w:i/>
                <w:sz w:val="22"/>
                <w:szCs w:val="22"/>
              </w:rPr>
            </w:pPr>
            <w:r w:rsidRPr="00C72674">
              <w:rPr>
                <w:b/>
                <w:i/>
                <w:sz w:val="22"/>
                <w:szCs w:val="22"/>
              </w:rPr>
              <w:t xml:space="preserve">CC#3, </w:t>
            </w:r>
            <w:proofErr w:type="spellStart"/>
            <w:r w:rsidRPr="00C72674">
              <w:rPr>
                <w:b/>
                <w:i/>
                <w:sz w:val="22"/>
                <w:szCs w:val="22"/>
              </w:rPr>
              <w:t>ChdStrL</w:t>
            </w:r>
            <w:proofErr w:type="spellEnd"/>
          </w:p>
        </w:tc>
        <w:tc>
          <w:tcPr>
            <w:tcW w:w="3284" w:type="dxa"/>
            <w:gridSpan w:val="2"/>
            <w:tcBorders>
              <w:bottom w:val="single" w:sz="4" w:space="0" w:color="auto"/>
            </w:tcBorders>
          </w:tcPr>
          <w:p w14:paraId="44C1809E" w14:textId="77777777" w:rsidR="003B1AD5" w:rsidRPr="00C72674" w:rsidRDefault="003B1AD5" w:rsidP="001217C9">
            <w:pPr>
              <w:spacing w:after="0"/>
              <w:jc w:val="center"/>
              <w:rPr>
                <w:b/>
                <w:i/>
                <w:sz w:val="22"/>
                <w:szCs w:val="22"/>
              </w:rPr>
            </w:pPr>
            <w:r w:rsidRPr="00C72674">
              <w:rPr>
                <w:b/>
                <w:i/>
                <w:sz w:val="22"/>
                <w:szCs w:val="22"/>
              </w:rPr>
              <w:t xml:space="preserve">CC#12, </w:t>
            </w:r>
            <w:proofErr w:type="spellStart"/>
            <w:r w:rsidRPr="00C72674">
              <w:rPr>
                <w:b/>
                <w:i/>
                <w:sz w:val="22"/>
                <w:szCs w:val="22"/>
              </w:rPr>
              <w:t>PtchCrse</w:t>
            </w:r>
            <w:proofErr w:type="spellEnd"/>
          </w:p>
        </w:tc>
        <w:tc>
          <w:tcPr>
            <w:tcW w:w="3286" w:type="dxa"/>
            <w:gridSpan w:val="2"/>
            <w:tcBorders>
              <w:bottom w:val="single" w:sz="4" w:space="0" w:color="auto"/>
            </w:tcBorders>
          </w:tcPr>
          <w:p w14:paraId="4E6FF747" w14:textId="77777777" w:rsidR="003B1AD5" w:rsidRPr="00C72674" w:rsidRDefault="003B1AD5" w:rsidP="001217C9">
            <w:pPr>
              <w:spacing w:after="0"/>
              <w:jc w:val="center"/>
              <w:rPr>
                <w:b/>
                <w:i/>
                <w:sz w:val="22"/>
                <w:szCs w:val="22"/>
              </w:rPr>
            </w:pPr>
            <w:r w:rsidRPr="00C72674">
              <w:rPr>
                <w:b/>
                <w:i/>
                <w:sz w:val="22"/>
                <w:szCs w:val="22"/>
              </w:rPr>
              <w:t xml:space="preserve">CC#41, </w:t>
            </w:r>
            <w:proofErr w:type="spellStart"/>
            <w:r w:rsidRPr="00C72674">
              <w:rPr>
                <w:b/>
                <w:i/>
                <w:sz w:val="22"/>
                <w:szCs w:val="22"/>
              </w:rPr>
              <w:t>BassRang</w:t>
            </w:r>
            <w:proofErr w:type="spellEnd"/>
          </w:p>
        </w:tc>
      </w:tr>
      <w:tr w:rsidR="003B1AD5" w:rsidRPr="00AD5E50" w14:paraId="62BB082E" w14:textId="77777777" w:rsidTr="001217C9">
        <w:tc>
          <w:tcPr>
            <w:tcW w:w="1642" w:type="dxa"/>
            <w:tcBorders>
              <w:bottom w:val="nil"/>
              <w:right w:val="nil"/>
            </w:tcBorders>
          </w:tcPr>
          <w:p w14:paraId="780F2A0E" w14:textId="77777777" w:rsidR="003B1AD5" w:rsidRPr="00C72674" w:rsidRDefault="003B1AD5" w:rsidP="001217C9">
            <w:pPr>
              <w:spacing w:after="0"/>
              <w:jc w:val="right"/>
              <w:rPr>
                <w:sz w:val="22"/>
                <w:szCs w:val="22"/>
              </w:rPr>
            </w:pPr>
            <w:r w:rsidRPr="00C72674">
              <w:rPr>
                <w:sz w:val="22"/>
                <w:szCs w:val="22"/>
              </w:rPr>
              <w:t>0-13</w:t>
            </w:r>
            <w:r>
              <w:rPr>
                <w:sz w:val="22"/>
                <w:szCs w:val="22"/>
              </w:rPr>
              <w:t xml:space="preserve">   </w:t>
            </w:r>
            <w:r w:rsidRPr="00C72674">
              <w:rPr>
                <w:sz w:val="22"/>
                <w:szCs w:val="22"/>
              </w:rPr>
              <w:t xml:space="preserve"> </w:t>
            </w:r>
            <w:r>
              <w:rPr>
                <w:sz w:val="22"/>
                <w:szCs w:val="22"/>
              </w:rPr>
              <w:t>-</w:t>
            </w:r>
            <w:r w:rsidRPr="00C72674">
              <w:rPr>
                <w:sz w:val="22"/>
                <w:szCs w:val="22"/>
              </w:rPr>
              <w:t>-&gt;</w:t>
            </w:r>
          </w:p>
        </w:tc>
        <w:tc>
          <w:tcPr>
            <w:tcW w:w="1642" w:type="dxa"/>
            <w:tcBorders>
              <w:left w:val="nil"/>
              <w:bottom w:val="nil"/>
            </w:tcBorders>
          </w:tcPr>
          <w:p w14:paraId="78CD4C99" w14:textId="77777777" w:rsidR="003B1AD5" w:rsidRPr="00C72674" w:rsidRDefault="003B1AD5" w:rsidP="001217C9">
            <w:pPr>
              <w:spacing w:after="0"/>
              <w:rPr>
                <w:sz w:val="22"/>
                <w:szCs w:val="22"/>
              </w:rPr>
            </w:pPr>
            <w:r w:rsidRPr="00C72674">
              <w:rPr>
                <w:sz w:val="22"/>
                <w:szCs w:val="22"/>
              </w:rPr>
              <w:t>1</w:t>
            </w:r>
          </w:p>
        </w:tc>
        <w:tc>
          <w:tcPr>
            <w:tcW w:w="1642" w:type="dxa"/>
            <w:tcBorders>
              <w:bottom w:val="nil"/>
              <w:right w:val="nil"/>
            </w:tcBorders>
          </w:tcPr>
          <w:p w14:paraId="770090F9" w14:textId="77777777" w:rsidR="003B1AD5" w:rsidRPr="00C72674" w:rsidRDefault="003B1AD5" w:rsidP="001217C9">
            <w:pPr>
              <w:spacing w:after="0"/>
              <w:jc w:val="right"/>
              <w:rPr>
                <w:sz w:val="22"/>
                <w:szCs w:val="22"/>
              </w:rPr>
            </w:pPr>
            <w:r w:rsidRPr="00C72674">
              <w:rPr>
                <w:sz w:val="22"/>
                <w:szCs w:val="22"/>
              </w:rPr>
              <w:t>0-2     --&gt;</w:t>
            </w:r>
          </w:p>
        </w:tc>
        <w:tc>
          <w:tcPr>
            <w:tcW w:w="1642" w:type="dxa"/>
            <w:tcBorders>
              <w:left w:val="nil"/>
              <w:bottom w:val="nil"/>
            </w:tcBorders>
          </w:tcPr>
          <w:p w14:paraId="6BC6A959" w14:textId="77777777" w:rsidR="003B1AD5" w:rsidRPr="00C72674" w:rsidRDefault="003B1AD5" w:rsidP="001217C9">
            <w:pPr>
              <w:spacing w:after="0"/>
              <w:rPr>
                <w:sz w:val="22"/>
                <w:szCs w:val="22"/>
              </w:rPr>
            </w:pPr>
            <w:r w:rsidRPr="00C72674">
              <w:rPr>
                <w:sz w:val="22"/>
                <w:szCs w:val="22"/>
              </w:rPr>
              <w:t>-12</w:t>
            </w:r>
          </w:p>
        </w:tc>
        <w:tc>
          <w:tcPr>
            <w:tcW w:w="1643" w:type="dxa"/>
            <w:tcBorders>
              <w:bottom w:val="nil"/>
              <w:right w:val="nil"/>
            </w:tcBorders>
          </w:tcPr>
          <w:p w14:paraId="3F5BB624" w14:textId="77777777" w:rsidR="003B1AD5" w:rsidRPr="00C72674" w:rsidRDefault="003B1AD5" w:rsidP="001217C9">
            <w:pPr>
              <w:spacing w:after="0"/>
              <w:jc w:val="right"/>
              <w:rPr>
                <w:sz w:val="22"/>
                <w:szCs w:val="22"/>
              </w:rPr>
            </w:pPr>
            <w:r w:rsidRPr="00C72674">
              <w:rPr>
                <w:sz w:val="22"/>
                <w:szCs w:val="22"/>
              </w:rPr>
              <w:t>0-1     --&gt;</w:t>
            </w:r>
          </w:p>
        </w:tc>
        <w:tc>
          <w:tcPr>
            <w:tcW w:w="1643" w:type="dxa"/>
            <w:tcBorders>
              <w:left w:val="nil"/>
              <w:bottom w:val="nil"/>
            </w:tcBorders>
          </w:tcPr>
          <w:p w14:paraId="3C6751D4" w14:textId="77777777" w:rsidR="003B1AD5" w:rsidRPr="00C72674" w:rsidRDefault="003B1AD5" w:rsidP="001217C9">
            <w:pPr>
              <w:spacing w:after="0"/>
              <w:rPr>
                <w:sz w:val="22"/>
                <w:szCs w:val="22"/>
              </w:rPr>
            </w:pPr>
            <w:r w:rsidRPr="00C72674">
              <w:rPr>
                <w:sz w:val="22"/>
                <w:szCs w:val="22"/>
              </w:rPr>
              <w:t>E1</w:t>
            </w:r>
          </w:p>
        </w:tc>
      </w:tr>
      <w:tr w:rsidR="003B1AD5" w:rsidRPr="00AD5E50" w14:paraId="51BCF26A" w14:textId="77777777" w:rsidTr="001217C9">
        <w:tc>
          <w:tcPr>
            <w:tcW w:w="1642" w:type="dxa"/>
            <w:tcBorders>
              <w:top w:val="nil"/>
              <w:bottom w:val="nil"/>
              <w:right w:val="nil"/>
            </w:tcBorders>
          </w:tcPr>
          <w:p w14:paraId="3C35C891" w14:textId="77777777" w:rsidR="003B1AD5" w:rsidRPr="00C72674" w:rsidRDefault="003B1AD5" w:rsidP="001217C9">
            <w:pPr>
              <w:spacing w:after="0"/>
              <w:jc w:val="right"/>
              <w:rPr>
                <w:sz w:val="22"/>
                <w:szCs w:val="22"/>
              </w:rPr>
            </w:pPr>
            <w:r w:rsidRPr="00C72674">
              <w:rPr>
                <w:sz w:val="22"/>
                <w:szCs w:val="22"/>
              </w:rPr>
              <w:t>13-38</w:t>
            </w:r>
            <w:r>
              <w:rPr>
                <w:sz w:val="22"/>
                <w:szCs w:val="22"/>
              </w:rPr>
              <w:t xml:space="preserve">  </w:t>
            </w:r>
            <w:r w:rsidRPr="00C72674">
              <w:rPr>
                <w:sz w:val="22"/>
                <w:szCs w:val="22"/>
              </w:rPr>
              <w:t xml:space="preserve"> </w:t>
            </w:r>
            <w:r>
              <w:rPr>
                <w:sz w:val="22"/>
                <w:szCs w:val="22"/>
              </w:rPr>
              <w:t>-</w:t>
            </w:r>
            <w:r w:rsidRPr="00C72674">
              <w:rPr>
                <w:sz w:val="22"/>
                <w:szCs w:val="22"/>
              </w:rPr>
              <w:t>-&gt;</w:t>
            </w:r>
          </w:p>
        </w:tc>
        <w:tc>
          <w:tcPr>
            <w:tcW w:w="1642" w:type="dxa"/>
            <w:tcBorders>
              <w:top w:val="nil"/>
              <w:left w:val="nil"/>
              <w:bottom w:val="nil"/>
            </w:tcBorders>
          </w:tcPr>
          <w:p w14:paraId="765C462D" w14:textId="77777777" w:rsidR="003B1AD5" w:rsidRPr="00C72674" w:rsidRDefault="003B1AD5" w:rsidP="001217C9">
            <w:pPr>
              <w:spacing w:after="0"/>
              <w:rPr>
                <w:sz w:val="22"/>
                <w:szCs w:val="22"/>
              </w:rPr>
            </w:pPr>
            <w:r w:rsidRPr="00C72674">
              <w:rPr>
                <w:sz w:val="22"/>
                <w:szCs w:val="22"/>
              </w:rPr>
              <w:t>2</w:t>
            </w:r>
          </w:p>
        </w:tc>
        <w:tc>
          <w:tcPr>
            <w:tcW w:w="1642" w:type="dxa"/>
            <w:tcBorders>
              <w:top w:val="nil"/>
              <w:bottom w:val="nil"/>
              <w:right w:val="nil"/>
            </w:tcBorders>
          </w:tcPr>
          <w:p w14:paraId="4CFD34F1" w14:textId="77777777" w:rsidR="003B1AD5" w:rsidRPr="00C72674" w:rsidRDefault="003B1AD5" w:rsidP="001217C9">
            <w:pPr>
              <w:spacing w:after="0"/>
              <w:jc w:val="right"/>
              <w:rPr>
                <w:sz w:val="22"/>
                <w:szCs w:val="22"/>
              </w:rPr>
            </w:pPr>
            <w:r w:rsidRPr="00C72674">
              <w:rPr>
                <w:sz w:val="22"/>
                <w:szCs w:val="22"/>
              </w:rPr>
              <w:t>3-7     --&gt;</w:t>
            </w:r>
          </w:p>
        </w:tc>
        <w:tc>
          <w:tcPr>
            <w:tcW w:w="1642" w:type="dxa"/>
            <w:tcBorders>
              <w:top w:val="nil"/>
              <w:left w:val="nil"/>
              <w:bottom w:val="nil"/>
            </w:tcBorders>
          </w:tcPr>
          <w:p w14:paraId="28E4E07D" w14:textId="77777777" w:rsidR="003B1AD5" w:rsidRPr="00C72674" w:rsidRDefault="003B1AD5" w:rsidP="001217C9">
            <w:pPr>
              <w:spacing w:after="0"/>
              <w:rPr>
                <w:sz w:val="22"/>
                <w:szCs w:val="22"/>
              </w:rPr>
            </w:pPr>
            <w:r w:rsidRPr="00C72674">
              <w:rPr>
                <w:sz w:val="22"/>
                <w:szCs w:val="22"/>
              </w:rPr>
              <w:t>-11</w:t>
            </w:r>
          </w:p>
        </w:tc>
        <w:tc>
          <w:tcPr>
            <w:tcW w:w="1643" w:type="dxa"/>
            <w:tcBorders>
              <w:top w:val="nil"/>
              <w:bottom w:val="nil"/>
              <w:right w:val="nil"/>
            </w:tcBorders>
          </w:tcPr>
          <w:p w14:paraId="6F84D434" w14:textId="77777777" w:rsidR="003B1AD5" w:rsidRPr="00C72674" w:rsidRDefault="003B1AD5" w:rsidP="001217C9">
            <w:pPr>
              <w:spacing w:after="0"/>
              <w:jc w:val="right"/>
              <w:rPr>
                <w:sz w:val="22"/>
                <w:szCs w:val="22"/>
              </w:rPr>
            </w:pPr>
            <w:r w:rsidRPr="00C72674">
              <w:rPr>
                <w:sz w:val="22"/>
                <w:szCs w:val="22"/>
              </w:rPr>
              <w:t>2-5     --&gt;</w:t>
            </w:r>
          </w:p>
        </w:tc>
        <w:tc>
          <w:tcPr>
            <w:tcW w:w="1643" w:type="dxa"/>
            <w:tcBorders>
              <w:top w:val="nil"/>
              <w:left w:val="nil"/>
              <w:bottom w:val="nil"/>
            </w:tcBorders>
          </w:tcPr>
          <w:p w14:paraId="55CDC2F4" w14:textId="77777777" w:rsidR="003B1AD5" w:rsidRPr="00C72674" w:rsidRDefault="003B1AD5" w:rsidP="001217C9">
            <w:pPr>
              <w:spacing w:after="0"/>
              <w:rPr>
                <w:sz w:val="22"/>
                <w:szCs w:val="22"/>
              </w:rPr>
            </w:pPr>
            <w:r w:rsidRPr="00C72674">
              <w:rPr>
                <w:sz w:val="22"/>
                <w:szCs w:val="22"/>
              </w:rPr>
              <w:t>F1</w:t>
            </w:r>
          </w:p>
        </w:tc>
      </w:tr>
      <w:tr w:rsidR="003B1AD5" w:rsidRPr="00AD5E50" w14:paraId="47B399F4" w14:textId="77777777" w:rsidTr="001217C9">
        <w:tc>
          <w:tcPr>
            <w:tcW w:w="1642" w:type="dxa"/>
            <w:tcBorders>
              <w:top w:val="nil"/>
              <w:bottom w:val="nil"/>
              <w:right w:val="nil"/>
            </w:tcBorders>
          </w:tcPr>
          <w:p w14:paraId="58ACBC4D" w14:textId="77777777" w:rsidR="003B1AD5" w:rsidRPr="00C72674" w:rsidRDefault="003B1AD5" w:rsidP="001217C9">
            <w:pPr>
              <w:spacing w:after="0"/>
              <w:jc w:val="right"/>
              <w:rPr>
                <w:sz w:val="22"/>
                <w:szCs w:val="22"/>
              </w:rPr>
            </w:pPr>
            <w:r w:rsidRPr="00C72674">
              <w:rPr>
                <w:sz w:val="22"/>
                <w:szCs w:val="22"/>
              </w:rPr>
              <w:t>39-63</w:t>
            </w:r>
            <w:r>
              <w:rPr>
                <w:sz w:val="22"/>
                <w:szCs w:val="22"/>
              </w:rPr>
              <w:t xml:space="preserve">  </w:t>
            </w:r>
            <w:r w:rsidRPr="00C72674">
              <w:rPr>
                <w:sz w:val="22"/>
                <w:szCs w:val="22"/>
              </w:rPr>
              <w:t xml:space="preserve"> -</w:t>
            </w:r>
            <w:r>
              <w:rPr>
                <w:sz w:val="22"/>
                <w:szCs w:val="22"/>
              </w:rPr>
              <w:t>-</w:t>
            </w:r>
            <w:r w:rsidRPr="00C72674">
              <w:rPr>
                <w:sz w:val="22"/>
                <w:szCs w:val="22"/>
              </w:rPr>
              <w:t>&gt;</w:t>
            </w:r>
          </w:p>
        </w:tc>
        <w:tc>
          <w:tcPr>
            <w:tcW w:w="1642" w:type="dxa"/>
            <w:tcBorders>
              <w:top w:val="nil"/>
              <w:left w:val="nil"/>
              <w:bottom w:val="nil"/>
            </w:tcBorders>
          </w:tcPr>
          <w:p w14:paraId="75C0B01C" w14:textId="77777777" w:rsidR="003B1AD5" w:rsidRPr="00C72674" w:rsidRDefault="003B1AD5" w:rsidP="001217C9">
            <w:pPr>
              <w:spacing w:after="0"/>
              <w:rPr>
                <w:sz w:val="22"/>
                <w:szCs w:val="22"/>
              </w:rPr>
            </w:pPr>
            <w:r w:rsidRPr="00C72674">
              <w:rPr>
                <w:sz w:val="22"/>
                <w:szCs w:val="22"/>
              </w:rPr>
              <w:t>3</w:t>
            </w:r>
          </w:p>
        </w:tc>
        <w:tc>
          <w:tcPr>
            <w:tcW w:w="1642" w:type="dxa"/>
            <w:tcBorders>
              <w:top w:val="nil"/>
              <w:bottom w:val="nil"/>
              <w:right w:val="nil"/>
            </w:tcBorders>
          </w:tcPr>
          <w:p w14:paraId="7C310FB7" w14:textId="77777777" w:rsidR="003B1AD5" w:rsidRPr="00C72674" w:rsidRDefault="003B1AD5" w:rsidP="001217C9">
            <w:pPr>
              <w:spacing w:after="0"/>
              <w:jc w:val="right"/>
              <w:rPr>
                <w:sz w:val="22"/>
                <w:szCs w:val="22"/>
              </w:rPr>
            </w:pPr>
            <w:r w:rsidRPr="00C72674">
              <w:rPr>
                <w:sz w:val="22"/>
                <w:szCs w:val="22"/>
              </w:rPr>
              <w:t>8-13    --&gt;</w:t>
            </w:r>
          </w:p>
        </w:tc>
        <w:tc>
          <w:tcPr>
            <w:tcW w:w="1642" w:type="dxa"/>
            <w:tcBorders>
              <w:top w:val="nil"/>
              <w:left w:val="nil"/>
              <w:bottom w:val="nil"/>
            </w:tcBorders>
          </w:tcPr>
          <w:p w14:paraId="0134CEE7" w14:textId="77777777" w:rsidR="003B1AD5" w:rsidRPr="00C72674" w:rsidRDefault="003B1AD5" w:rsidP="001217C9">
            <w:pPr>
              <w:spacing w:after="0"/>
              <w:rPr>
                <w:sz w:val="22"/>
                <w:szCs w:val="22"/>
              </w:rPr>
            </w:pPr>
            <w:r w:rsidRPr="00C72674">
              <w:rPr>
                <w:sz w:val="22"/>
                <w:szCs w:val="22"/>
              </w:rPr>
              <w:t>-10</w:t>
            </w:r>
          </w:p>
        </w:tc>
        <w:tc>
          <w:tcPr>
            <w:tcW w:w="1643" w:type="dxa"/>
            <w:tcBorders>
              <w:top w:val="nil"/>
              <w:bottom w:val="nil"/>
              <w:right w:val="nil"/>
            </w:tcBorders>
          </w:tcPr>
          <w:p w14:paraId="61F22B4A" w14:textId="77777777" w:rsidR="003B1AD5" w:rsidRPr="00C72674" w:rsidRDefault="003B1AD5" w:rsidP="001217C9">
            <w:pPr>
              <w:spacing w:after="0"/>
              <w:jc w:val="right"/>
              <w:rPr>
                <w:sz w:val="22"/>
                <w:szCs w:val="22"/>
              </w:rPr>
            </w:pPr>
            <w:r w:rsidRPr="00C72674">
              <w:rPr>
                <w:sz w:val="22"/>
                <w:szCs w:val="22"/>
              </w:rPr>
              <w:t>6-8     --&gt;</w:t>
            </w:r>
          </w:p>
        </w:tc>
        <w:tc>
          <w:tcPr>
            <w:tcW w:w="1643" w:type="dxa"/>
            <w:tcBorders>
              <w:top w:val="nil"/>
              <w:left w:val="nil"/>
              <w:bottom w:val="nil"/>
            </w:tcBorders>
          </w:tcPr>
          <w:p w14:paraId="227398A4" w14:textId="77777777" w:rsidR="003B1AD5" w:rsidRPr="00C72674" w:rsidRDefault="003B1AD5" w:rsidP="001217C9">
            <w:pPr>
              <w:spacing w:after="0"/>
              <w:rPr>
                <w:sz w:val="22"/>
                <w:szCs w:val="22"/>
              </w:rPr>
            </w:pPr>
            <w:r w:rsidRPr="00C72674">
              <w:rPr>
                <w:sz w:val="22"/>
                <w:szCs w:val="22"/>
              </w:rPr>
              <w:t>F#1</w:t>
            </w:r>
          </w:p>
        </w:tc>
      </w:tr>
      <w:tr w:rsidR="003B1AD5" w:rsidRPr="00AD5E50" w14:paraId="04673EBC" w14:textId="77777777" w:rsidTr="001217C9">
        <w:tc>
          <w:tcPr>
            <w:tcW w:w="1642" w:type="dxa"/>
            <w:tcBorders>
              <w:top w:val="nil"/>
              <w:bottom w:val="nil"/>
              <w:right w:val="nil"/>
            </w:tcBorders>
          </w:tcPr>
          <w:p w14:paraId="5025FF54" w14:textId="77777777" w:rsidR="003B1AD5" w:rsidRPr="00C72674" w:rsidRDefault="003B1AD5" w:rsidP="001217C9">
            <w:pPr>
              <w:spacing w:after="0"/>
              <w:jc w:val="right"/>
              <w:rPr>
                <w:sz w:val="22"/>
                <w:szCs w:val="22"/>
              </w:rPr>
            </w:pPr>
            <w:r w:rsidRPr="00C72674">
              <w:rPr>
                <w:sz w:val="22"/>
                <w:szCs w:val="22"/>
              </w:rPr>
              <w:t>64-88</w:t>
            </w:r>
            <w:r>
              <w:rPr>
                <w:sz w:val="22"/>
                <w:szCs w:val="22"/>
              </w:rPr>
              <w:t xml:space="preserve">  </w:t>
            </w:r>
            <w:r w:rsidRPr="00C72674">
              <w:rPr>
                <w:sz w:val="22"/>
                <w:szCs w:val="22"/>
              </w:rPr>
              <w:t xml:space="preserve"> -</w:t>
            </w:r>
            <w:r>
              <w:rPr>
                <w:sz w:val="22"/>
                <w:szCs w:val="22"/>
              </w:rPr>
              <w:t>-</w:t>
            </w:r>
            <w:r w:rsidRPr="00C72674">
              <w:rPr>
                <w:sz w:val="22"/>
                <w:szCs w:val="22"/>
              </w:rPr>
              <w:t>&gt;</w:t>
            </w:r>
          </w:p>
        </w:tc>
        <w:tc>
          <w:tcPr>
            <w:tcW w:w="1642" w:type="dxa"/>
            <w:tcBorders>
              <w:top w:val="nil"/>
              <w:left w:val="nil"/>
              <w:bottom w:val="nil"/>
            </w:tcBorders>
          </w:tcPr>
          <w:p w14:paraId="5CC1239D" w14:textId="77777777" w:rsidR="003B1AD5" w:rsidRPr="00C72674" w:rsidRDefault="003B1AD5" w:rsidP="001217C9">
            <w:pPr>
              <w:spacing w:after="0"/>
              <w:rPr>
                <w:sz w:val="22"/>
                <w:szCs w:val="22"/>
              </w:rPr>
            </w:pPr>
            <w:r w:rsidRPr="00C72674">
              <w:rPr>
                <w:sz w:val="22"/>
                <w:szCs w:val="22"/>
              </w:rPr>
              <w:t>4</w:t>
            </w:r>
          </w:p>
        </w:tc>
        <w:tc>
          <w:tcPr>
            <w:tcW w:w="1642" w:type="dxa"/>
            <w:tcBorders>
              <w:top w:val="nil"/>
              <w:bottom w:val="nil"/>
              <w:right w:val="nil"/>
            </w:tcBorders>
          </w:tcPr>
          <w:p w14:paraId="78801FAA" w14:textId="77777777" w:rsidR="003B1AD5" w:rsidRPr="00C72674" w:rsidRDefault="003B1AD5" w:rsidP="001217C9">
            <w:pPr>
              <w:spacing w:after="0"/>
              <w:jc w:val="right"/>
              <w:rPr>
                <w:sz w:val="22"/>
                <w:szCs w:val="22"/>
              </w:rPr>
            </w:pPr>
            <w:r w:rsidRPr="00C72674">
              <w:rPr>
                <w:sz w:val="22"/>
                <w:szCs w:val="22"/>
              </w:rPr>
              <w:t>14-18   --&gt;</w:t>
            </w:r>
          </w:p>
        </w:tc>
        <w:tc>
          <w:tcPr>
            <w:tcW w:w="1642" w:type="dxa"/>
            <w:tcBorders>
              <w:top w:val="nil"/>
              <w:left w:val="nil"/>
              <w:bottom w:val="nil"/>
            </w:tcBorders>
          </w:tcPr>
          <w:p w14:paraId="664BB098" w14:textId="77777777" w:rsidR="003B1AD5" w:rsidRPr="00C72674" w:rsidRDefault="003B1AD5" w:rsidP="001217C9">
            <w:pPr>
              <w:spacing w:after="0"/>
              <w:rPr>
                <w:sz w:val="22"/>
                <w:szCs w:val="22"/>
              </w:rPr>
            </w:pPr>
            <w:r w:rsidRPr="00C72674">
              <w:rPr>
                <w:sz w:val="22"/>
                <w:szCs w:val="22"/>
              </w:rPr>
              <w:t>-9</w:t>
            </w:r>
          </w:p>
        </w:tc>
        <w:tc>
          <w:tcPr>
            <w:tcW w:w="1643" w:type="dxa"/>
            <w:tcBorders>
              <w:top w:val="nil"/>
              <w:bottom w:val="nil"/>
              <w:right w:val="nil"/>
            </w:tcBorders>
          </w:tcPr>
          <w:p w14:paraId="00C2B088" w14:textId="77777777" w:rsidR="003B1AD5" w:rsidRPr="00C72674" w:rsidRDefault="003B1AD5" w:rsidP="001217C9">
            <w:pPr>
              <w:spacing w:after="0"/>
              <w:jc w:val="right"/>
              <w:rPr>
                <w:sz w:val="22"/>
                <w:szCs w:val="22"/>
              </w:rPr>
            </w:pPr>
            <w:r w:rsidRPr="00C72674">
              <w:rPr>
                <w:sz w:val="22"/>
                <w:szCs w:val="22"/>
              </w:rPr>
              <w:t>9-12    --&gt;</w:t>
            </w:r>
          </w:p>
        </w:tc>
        <w:tc>
          <w:tcPr>
            <w:tcW w:w="1643" w:type="dxa"/>
            <w:tcBorders>
              <w:top w:val="nil"/>
              <w:left w:val="nil"/>
              <w:bottom w:val="nil"/>
            </w:tcBorders>
          </w:tcPr>
          <w:p w14:paraId="47FB07CE" w14:textId="77777777" w:rsidR="003B1AD5" w:rsidRPr="00C72674" w:rsidRDefault="003B1AD5" w:rsidP="001217C9">
            <w:pPr>
              <w:spacing w:after="0"/>
              <w:rPr>
                <w:sz w:val="22"/>
                <w:szCs w:val="22"/>
              </w:rPr>
            </w:pPr>
            <w:r w:rsidRPr="00C72674">
              <w:rPr>
                <w:sz w:val="22"/>
                <w:szCs w:val="22"/>
              </w:rPr>
              <w:t>G1</w:t>
            </w:r>
          </w:p>
        </w:tc>
      </w:tr>
      <w:tr w:rsidR="003B1AD5" w:rsidRPr="00AD5E50" w14:paraId="5873B095" w14:textId="77777777" w:rsidTr="001217C9">
        <w:tc>
          <w:tcPr>
            <w:tcW w:w="1642" w:type="dxa"/>
            <w:tcBorders>
              <w:top w:val="nil"/>
              <w:bottom w:val="nil"/>
              <w:right w:val="nil"/>
            </w:tcBorders>
          </w:tcPr>
          <w:p w14:paraId="07DE6986" w14:textId="77777777" w:rsidR="003B1AD5" w:rsidRPr="00C72674" w:rsidRDefault="003B1AD5" w:rsidP="001217C9">
            <w:pPr>
              <w:spacing w:after="0"/>
              <w:jc w:val="right"/>
              <w:rPr>
                <w:sz w:val="22"/>
                <w:szCs w:val="22"/>
              </w:rPr>
            </w:pPr>
            <w:r w:rsidRPr="00C72674">
              <w:rPr>
                <w:sz w:val="22"/>
                <w:szCs w:val="22"/>
              </w:rPr>
              <w:t>89-114 -</w:t>
            </w:r>
            <w:r>
              <w:rPr>
                <w:sz w:val="22"/>
                <w:szCs w:val="22"/>
              </w:rPr>
              <w:t>-</w:t>
            </w:r>
            <w:r w:rsidRPr="00C72674">
              <w:rPr>
                <w:sz w:val="22"/>
                <w:szCs w:val="22"/>
              </w:rPr>
              <w:t>&gt;</w:t>
            </w:r>
          </w:p>
        </w:tc>
        <w:tc>
          <w:tcPr>
            <w:tcW w:w="1642" w:type="dxa"/>
            <w:tcBorders>
              <w:top w:val="nil"/>
              <w:left w:val="nil"/>
              <w:bottom w:val="nil"/>
            </w:tcBorders>
          </w:tcPr>
          <w:p w14:paraId="7A82E822" w14:textId="77777777" w:rsidR="003B1AD5" w:rsidRPr="00C72674" w:rsidRDefault="003B1AD5" w:rsidP="001217C9">
            <w:pPr>
              <w:spacing w:after="0"/>
              <w:rPr>
                <w:sz w:val="22"/>
                <w:szCs w:val="22"/>
              </w:rPr>
            </w:pPr>
            <w:r w:rsidRPr="00C72674">
              <w:rPr>
                <w:sz w:val="22"/>
                <w:szCs w:val="22"/>
              </w:rPr>
              <w:t>5</w:t>
            </w:r>
          </w:p>
        </w:tc>
        <w:tc>
          <w:tcPr>
            <w:tcW w:w="1642" w:type="dxa"/>
            <w:tcBorders>
              <w:top w:val="nil"/>
              <w:bottom w:val="nil"/>
              <w:right w:val="nil"/>
            </w:tcBorders>
          </w:tcPr>
          <w:p w14:paraId="0B1051DF" w14:textId="77777777" w:rsidR="003B1AD5" w:rsidRPr="00C72674" w:rsidRDefault="003B1AD5" w:rsidP="001217C9">
            <w:pPr>
              <w:spacing w:after="0"/>
              <w:jc w:val="right"/>
              <w:rPr>
                <w:sz w:val="22"/>
                <w:szCs w:val="22"/>
              </w:rPr>
            </w:pPr>
            <w:r w:rsidRPr="00C72674">
              <w:rPr>
                <w:sz w:val="22"/>
                <w:szCs w:val="22"/>
              </w:rPr>
              <w:t>19-23   --&gt;</w:t>
            </w:r>
          </w:p>
        </w:tc>
        <w:tc>
          <w:tcPr>
            <w:tcW w:w="1642" w:type="dxa"/>
            <w:tcBorders>
              <w:top w:val="nil"/>
              <w:left w:val="nil"/>
              <w:bottom w:val="nil"/>
            </w:tcBorders>
          </w:tcPr>
          <w:p w14:paraId="0C2192AF" w14:textId="77777777" w:rsidR="003B1AD5" w:rsidRPr="00C72674" w:rsidRDefault="003B1AD5" w:rsidP="001217C9">
            <w:pPr>
              <w:spacing w:after="0"/>
              <w:rPr>
                <w:sz w:val="22"/>
                <w:szCs w:val="22"/>
              </w:rPr>
            </w:pPr>
            <w:r w:rsidRPr="00C72674">
              <w:rPr>
                <w:sz w:val="22"/>
                <w:szCs w:val="22"/>
              </w:rPr>
              <w:t>-8</w:t>
            </w:r>
          </w:p>
        </w:tc>
        <w:tc>
          <w:tcPr>
            <w:tcW w:w="1643" w:type="dxa"/>
            <w:tcBorders>
              <w:top w:val="nil"/>
              <w:bottom w:val="nil"/>
              <w:right w:val="nil"/>
            </w:tcBorders>
          </w:tcPr>
          <w:p w14:paraId="7F04FFAA" w14:textId="77777777" w:rsidR="003B1AD5" w:rsidRPr="00C72674" w:rsidRDefault="003B1AD5" w:rsidP="001217C9">
            <w:pPr>
              <w:spacing w:after="0"/>
              <w:jc w:val="right"/>
              <w:rPr>
                <w:sz w:val="22"/>
                <w:szCs w:val="22"/>
              </w:rPr>
            </w:pPr>
            <w:r w:rsidRPr="00C72674">
              <w:rPr>
                <w:sz w:val="22"/>
                <w:szCs w:val="22"/>
              </w:rPr>
              <w:t>13-15   --&gt;</w:t>
            </w:r>
          </w:p>
        </w:tc>
        <w:tc>
          <w:tcPr>
            <w:tcW w:w="1643" w:type="dxa"/>
            <w:tcBorders>
              <w:top w:val="nil"/>
              <w:left w:val="nil"/>
              <w:bottom w:val="nil"/>
            </w:tcBorders>
          </w:tcPr>
          <w:p w14:paraId="7DD11085" w14:textId="77777777" w:rsidR="003B1AD5" w:rsidRPr="00C72674" w:rsidRDefault="003B1AD5" w:rsidP="001217C9">
            <w:pPr>
              <w:spacing w:after="0"/>
              <w:rPr>
                <w:sz w:val="22"/>
                <w:szCs w:val="22"/>
              </w:rPr>
            </w:pPr>
            <w:r w:rsidRPr="00C72674">
              <w:rPr>
                <w:sz w:val="22"/>
                <w:szCs w:val="22"/>
              </w:rPr>
              <w:t>G#1</w:t>
            </w:r>
          </w:p>
        </w:tc>
      </w:tr>
      <w:tr w:rsidR="003B1AD5" w:rsidRPr="00AD5E50" w14:paraId="546AF5C6" w14:textId="77777777" w:rsidTr="001217C9">
        <w:tc>
          <w:tcPr>
            <w:tcW w:w="1642" w:type="dxa"/>
            <w:tcBorders>
              <w:top w:val="nil"/>
              <w:right w:val="nil"/>
            </w:tcBorders>
          </w:tcPr>
          <w:p w14:paraId="694A1E1E" w14:textId="77777777" w:rsidR="003B1AD5" w:rsidRPr="00C72674" w:rsidRDefault="003B1AD5" w:rsidP="001217C9">
            <w:pPr>
              <w:spacing w:after="0"/>
              <w:jc w:val="right"/>
              <w:rPr>
                <w:sz w:val="22"/>
                <w:szCs w:val="22"/>
              </w:rPr>
            </w:pPr>
            <w:r w:rsidRPr="00C72674">
              <w:rPr>
                <w:sz w:val="22"/>
                <w:szCs w:val="22"/>
              </w:rPr>
              <w:t>115-127 -</w:t>
            </w:r>
            <w:r>
              <w:rPr>
                <w:sz w:val="22"/>
                <w:szCs w:val="22"/>
              </w:rPr>
              <w:t>-</w:t>
            </w:r>
            <w:r w:rsidRPr="00C72674">
              <w:rPr>
                <w:sz w:val="22"/>
                <w:szCs w:val="22"/>
              </w:rPr>
              <w:t>&gt;</w:t>
            </w:r>
          </w:p>
        </w:tc>
        <w:tc>
          <w:tcPr>
            <w:tcW w:w="1642" w:type="dxa"/>
            <w:tcBorders>
              <w:top w:val="nil"/>
              <w:left w:val="nil"/>
            </w:tcBorders>
          </w:tcPr>
          <w:p w14:paraId="5B724481" w14:textId="77777777" w:rsidR="003B1AD5" w:rsidRPr="00C72674" w:rsidRDefault="003B1AD5" w:rsidP="001217C9">
            <w:pPr>
              <w:spacing w:after="0"/>
              <w:rPr>
                <w:sz w:val="22"/>
                <w:szCs w:val="22"/>
              </w:rPr>
            </w:pPr>
            <w:r w:rsidRPr="00C72674">
              <w:rPr>
                <w:sz w:val="22"/>
                <w:szCs w:val="22"/>
              </w:rPr>
              <w:t>6</w:t>
            </w:r>
          </w:p>
        </w:tc>
        <w:tc>
          <w:tcPr>
            <w:tcW w:w="1642" w:type="dxa"/>
            <w:tcBorders>
              <w:top w:val="nil"/>
              <w:bottom w:val="nil"/>
              <w:right w:val="nil"/>
            </w:tcBorders>
          </w:tcPr>
          <w:p w14:paraId="49BB0060" w14:textId="77777777" w:rsidR="003B1AD5" w:rsidRPr="00C72674" w:rsidRDefault="003B1AD5" w:rsidP="001217C9">
            <w:pPr>
              <w:spacing w:after="0"/>
              <w:jc w:val="right"/>
              <w:rPr>
                <w:sz w:val="22"/>
                <w:szCs w:val="22"/>
              </w:rPr>
            </w:pPr>
            <w:r w:rsidRPr="00C72674">
              <w:rPr>
                <w:sz w:val="22"/>
                <w:szCs w:val="22"/>
              </w:rPr>
              <w:t>24-29   --&gt;</w:t>
            </w:r>
          </w:p>
        </w:tc>
        <w:tc>
          <w:tcPr>
            <w:tcW w:w="1642" w:type="dxa"/>
            <w:tcBorders>
              <w:top w:val="nil"/>
              <w:left w:val="nil"/>
              <w:bottom w:val="nil"/>
            </w:tcBorders>
          </w:tcPr>
          <w:p w14:paraId="260A31DA" w14:textId="77777777" w:rsidR="003B1AD5" w:rsidRPr="00C72674" w:rsidRDefault="003B1AD5" w:rsidP="001217C9">
            <w:pPr>
              <w:spacing w:after="0"/>
              <w:rPr>
                <w:sz w:val="22"/>
                <w:szCs w:val="22"/>
              </w:rPr>
            </w:pPr>
            <w:r w:rsidRPr="00C72674">
              <w:rPr>
                <w:sz w:val="22"/>
                <w:szCs w:val="22"/>
              </w:rPr>
              <w:t>-7</w:t>
            </w:r>
          </w:p>
        </w:tc>
        <w:tc>
          <w:tcPr>
            <w:tcW w:w="1643" w:type="dxa"/>
            <w:tcBorders>
              <w:top w:val="nil"/>
              <w:bottom w:val="nil"/>
              <w:right w:val="nil"/>
            </w:tcBorders>
          </w:tcPr>
          <w:p w14:paraId="70273CE7" w14:textId="77777777" w:rsidR="003B1AD5" w:rsidRPr="00C72674" w:rsidRDefault="003B1AD5" w:rsidP="001217C9">
            <w:pPr>
              <w:spacing w:after="0"/>
              <w:jc w:val="right"/>
              <w:rPr>
                <w:sz w:val="22"/>
                <w:szCs w:val="22"/>
              </w:rPr>
            </w:pPr>
            <w:r w:rsidRPr="00C72674">
              <w:rPr>
                <w:sz w:val="22"/>
                <w:szCs w:val="22"/>
              </w:rPr>
              <w:t>16-19   --&gt;</w:t>
            </w:r>
          </w:p>
        </w:tc>
        <w:tc>
          <w:tcPr>
            <w:tcW w:w="1643" w:type="dxa"/>
            <w:tcBorders>
              <w:top w:val="nil"/>
              <w:left w:val="nil"/>
              <w:bottom w:val="nil"/>
            </w:tcBorders>
          </w:tcPr>
          <w:p w14:paraId="2C58596A" w14:textId="77777777" w:rsidR="003B1AD5" w:rsidRPr="00C72674" w:rsidRDefault="003B1AD5" w:rsidP="001217C9">
            <w:pPr>
              <w:spacing w:after="0"/>
              <w:rPr>
                <w:sz w:val="22"/>
                <w:szCs w:val="22"/>
              </w:rPr>
            </w:pPr>
            <w:r w:rsidRPr="00C72674">
              <w:rPr>
                <w:sz w:val="22"/>
                <w:szCs w:val="22"/>
              </w:rPr>
              <w:t>A1</w:t>
            </w:r>
          </w:p>
        </w:tc>
      </w:tr>
      <w:tr w:rsidR="003B1AD5" w:rsidRPr="00AD5E50" w14:paraId="69C8D118" w14:textId="77777777" w:rsidTr="001217C9">
        <w:tc>
          <w:tcPr>
            <w:tcW w:w="3284" w:type="dxa"/>
            <w:gridSpan w:val="2"/>
            <w:tcBorders>
              <w:bottom w:val="single" w:sz="4" w:space="0" w:color="auto"/>
            </w:tcBorders>
          </w:tcPr>
          <w:p w14:paraId="26638499" w14:textId="77777777" w:rsidR="003B1AD5" w:rsidRPr="00C72674" w:rsidRDefault="003B1AD5" w:rsidP="001217C9">
            <w:pPr>
              <w:spacing w:after="0"/>
              <w:jc w:val="center"/>
              <w:rPr>
                <w:b/>
                <w:i/>
                <w:sz w:val="22"/>
                <w:szCs w:val="22"/>
              </w:rPr>
            </w:pPr>
            <w:r w:rsidRPr="00C72674">
              <w:rPr>
                <w:b/>
                <w:i/>
                <w:sz w:val="22"/>
                <w:szCs w:val="22"/>
              </w:rPr>
              <w:t xml:space="preserve">CC#6, </w:t>
            </w:r>
            <w:proofErr w:type="spellStart"/>
            <w:r w:rsidRPr="00C72674">
              <w:rPr>
                <w:b/>
                <w:i/>
                <w:sz w:val="22"/>
                <w:szCs w:val="22"/>
              </w:rPr>
              <w:t>ChdStrU</w:t>
            </w:r>
            <w:proofErr w:type="spellEnd"/>
          </w:p>
        </w:tc>
        <w:tc>
          <w:tcPr>
            <w:tcW w:w="1642" w:type="dxa"/>
            <w:tcBorders>
              <w:top w:val="nil"/>
              <w:bottom w:val="nil"/>
              <w:right w:val="nil"/>
            </w:tcBorders>
          </w:tcPr>
          <w:p w14:paraId="52E2A8FD" w14:textId="77777777" w:rsidR="003B1AD5" w:rsidRPr="00C72674" w:rsidRDefault="003B1AD5" w:rsidP="001217C9">
            <w:pPr>
              <w:spacing w:after="0"/>
              <w:jc w:val="right"/>
              <w:rPr>
                <w:sz w:val="22"/>
                <w:szCs w:val="22"/>
              </w:rPr>
            </w:pPr>
            <w:r w:rsidRPr="00C72674">
              <w:rPr>
                <w:sz w:val="22"/>
                <w:szCs w:val="22"/>
              </w:rPr>
              <w:t>30-34   --&gt;</w:t>
            </w:r>
          </w:p>
        </w:tc>
        <w:tc>
          <w:tcPr>
            <w:tcW w:w="1642" w:type="dxa"/>
            <w:tcBorders>
              <w:top w:val="nil"/>
              <w:left w:val="nil"/>
              <w:bottom w:val="nil"/>
            </w:tcBorders>
          </w:tcPr>
          <w:p w14:paraId="5C79CFB8" w14:textId="77777777" w:rsidR="003B1AD5" w:rsidRPr="00C72674" w:rsidRDefault="003B1AD5" w:rsidP="001217C9">
            <w:pPr>
              <w:spacing w:after="0"/>
              <w:rPr>
                <w:sz w:val="22"/>
                <w:szCs w:val="22"/>
              </w:rPr>
            </w:pPr>
            <w:r w:rsidRPr="00C72674">
              <w:rPr>
                <w:sz w:val="22"/>
                <w:szCs w:val="22"/>
              </w:rPr>
              <w:t>-6</w:t>
            </w:r>
          </w:p>
        </w:tc>
        <w:tc>
          <w:tcPr>
            <w:tcW w:w="1643" w:type="dxa"/>
            <w:tcBorders>
              <w:top w:val="nil"/>
              <w:bottom w:val="nil"/>
              <w:right w:val="nil"/>
            </w:tcBorders>
          </w:tcPr>
          <w:p w14:paraId="4822AF91" w14:textId="77777777" w:rsidR="003B1AD5" w:rsidRPr="00C72674" w:rsidRDefault="003B1AD5" w:rsidP="001217C9">
            <w:pPr>
              <w:spacing w:after="0"/>
              <w:jc w:val="right"/>
              <w:rPr>
                <w:sz w:val="22"/>
                <w:szCs w:val="22"/>
              </w:rPr>
            </w:pPr>
            <w:r w:rsidRPr="00C72674">
              <w:rPr>
                <w:sz w:val="22"/>
                <w:szCs w:val="22"/>
              </w:rPr>
              <w:t>20-22   --&gt;</w:t>
            </w:r>
          </w:p>
        </w:tc>
        <w:tc>
          <w:tcPr>
            <w:tcW w:w="1643" w:type="dxa"/>
            <w:tcBorders>
              <w:top w:val="nil"/>
              <w:left w:val="nil"/>
              <w:bottom w:val="nil"/>
            </w:tcBorders>
          </w:tcPr>
          <w:p w14:paraId="75B632D3" w14:textId="77777777" w:rsidR="003B1AD5" w:rsidRPr="00C72674" w:rsidRDefault="003B1AD5" w:rsidP="001217C9">
            <w:pPr>
              <w:spacing w:after="0"/>
              <w:rPr>
                <w:sz w:val="22"/>
                <w:szCs w:val="22"/>
              </w:rPr>
            </w:pPr>
            <w:r w:rsidRPr="00C72674">
              <w:rPr>
                <w:sz w:val="22"/>
                <w:szCs w:val="22"/>
              </w:rPr>
              <w:t>A#1</w:t>
            </w:r>
          </w:p>
        </w:tc>
      </w:tr>
      <w:tr w:rsidR="003B1AD5" w:rsidRPr="00AD5E50" w14:paraId="16421DDA" w14:textId="77777777" w:rsidTr="001217C9">
        <w:tc>
          <w:tcPr>
            <w:tcW w:w="1642" w:type="dxa"/>
            <w:tcBorders>
              <w:bottom w:val="nil"/>
              <w:right w:val="nil"/>
            </w:tcBorders>
          </w:tcPr>
          <w:p w14:paraId="580A7D14" w14:textId="77777777" w:rsidR="003B1AD5" w:rsidRPr="00C72674" w:rsidRDefault="003B1AD5" w:rsidP="001217C9">
            <w:pPr>
              <w:spacing w:after="0"/>
              <w:jc w:val="right"/>
              <w:rPr>
                <w:sz w:val="22"/>
                <w:szCs w:val="22"/>
              </w:rPr>
            </w:pPr>
            <w:r w:rsidRPr="00C72674">
              <w:rPr>
                <w:sz w:val="22"/>
                <w:szCs w:val="22"/>
              </w:rPr>
              <w:t>0-13</w:t>
            </w:r>
            <w:r>
              <w:rPr>
                <w:sz w:val="22"/>
                <w:szCs w:val="22"/>
              </w:rPr>
              <w:t xml:space="preserve">   </w:t>
            </w:r>
            <w:r w:rsidRPr="00C72674">
              <w:rPr>
                <w:sz w:val="22"/>
                <w:szCs w:val="22"/>
              </w:rPr>
              <w:t xml:space="preserve"> -</w:t>
            </w:r>
            <w:r>
              <w:rPr>
                <w:sz w:val="22"/>
                <w:szCs w:val="22"/>
              </w:rPr>
              <w:t>-</w:t>
            </w:r>
            <w:r w:rsidRPr="00C72674">
              <w:rPr>
                <w:sz w:val="22"/>
                <w:szCs w:val="22"/>
              </w:rPr>
              <w:t>&gt;</w:t>
            </w:r>
          </w:p>
        </w:tc>
        <w:tc>
          <w:tcPr>
            <w:tcW w:w="1642" w:type="dxa"/>
            <w:tcBorders>
              <w:left w:val="nil"/>
              <w:bottom w:val="nil"/>
            </w:tcBorders>
          </w:tcPr>
          <w:p w14:paraId="256D4FAB" w14:textId="77777777" w:rsidR="003B1AD5" w:rsidRPr="00C72674" w:rsidRDefault="003B1AD5" w:rsidP="001217C9">
            <w:pPr>
              <w:spacing w:after="0"/>
              <w:rPr>
                <w:sz w:val="22"/>
                <w:szCs w:val="22"/>
              </w:rPr>
            </w:pPr>
            <w:r w:rsidRPr="00C72674">
              <w:rPr>
                <w:sz w:val="22"/>
                <w:szCs w:val="22"/>
              </w:rPr>
              <w:t>1</w:t>
            </w:r>
          </w:p>
        </w:tc>
        <w:tc>
          <w:tcPr>
            <w:tcW w:w="1642" w:type="dxa"/>
            <w:tcBorders>
              <w:top w:val="nil"/>
              <w:bottom w:val="nil"/>
              <w:right w:val="nil"/>
            </w:tcBorders>
          </w:tcPr>
          <w:p w14:paraId="6D962012" w14:textId="77777777" w:rsidR="003B1AD5" w:rsidRPr="00C72674" w:rsidRDefault="003B1AD5" w:rsidP="001217C9">
            <w:pPr>
              <w:spacing w:after="0"/>
              <w:jc w:val="right"/>
              <w:rPr>
                <w:sz w:val="22"/>
                <w:szCs w:val="22"/>
              </w:rPr>
            </w:pPr>
            <w:r w:rsidRPr="00C72674">
              <w:rPr>
                <w:sz w:val="22"/>
                <w:szCs w:val="22"/>
              </w:rPr>
              <w:t>35-39   --&gt;</w:t>
            </w:r>
          </w:p>
        </w:tc>
        <w:tc>
          <w:tcPr>
            <w:tcW w:w="1642" w:type="dxa"/>
            <w:tcBorders>
              <w:top w:val="nil"/>
              <w:left w:val="nil"/>
              <w:bottom w:val="nil"/>
            </w:tcBorders>
          </w:tcPr>
          <w:p w14:paraId="33594149" w14:textId="77777777" w:rsidR="003B1AD5" w:rsidRPr="00C72674" w:rsidRDefault="003B1AD5" w:rsidP="001217C9">
            <w:pPr>
              <w:spacing w:after="0"/>
              <w:rPr>
                <w:sz w:val="22"/>
                <w:szCs w:val="22"/>
              </w:rPr>
            </w:pPr>
            <w:r w:rsidRPr="00C72674">
              <w:rPr>
                <w:sz w:val="22"/>
                <w:szCs w:val="22"/>
              </w:rPr>
              <w:t>-5</w:t>
            </w:r>
          </w:p>
        </w:tc>
        <w:tc>
          <w:tcPr>
            <w:tcW w:w="1643" w:type="dxa"/>
            <w:tcBorders>
              <w:top w:val="nil"/>
              <w:bottom w:val="nil"/>
              <w:right w:val="nil"/>
            </w:tcBorders>
          </w:tcPr>
          <w:p w14:paraId="022A52FB" w14:textId="77777777" w:rsidR="003B1AD5" w:rsidRPr="00C72674" w:rsidRDefault="003B1AD5" w:rsidP="001217C9">
            <w:pPr>
              <w:spacing w:after="0"/>
              <w:jc w:val="right"/>
              <w:rPr>
                <w:sz w:val="22"/>
                <w:szCs w:val="22"/>
              </w:rPr>
            </w:pPr>
            <w:r w:rsidRPr="00C72674">
              <w:rPr>
                <w:sz w:val="22"/>
                <w:szCs w:val="22"/>
              </w:rPr>
              <w:t>23-26   --&gt;</w:t>
            </w:r>
          </w:p>
        </w:tc>
        <w:tc>
          <w:tcPr>
            <w:tcW w:w="1643" w:type="dxa"/>
            <w:tcBorders>
              <w:top w:val="nil"/>
              <w:left w:val="nil"/>
              <w:bottom w:val="nil"/>
            </w:tcBorders>
          </w:tcPr>
          <w:p w14:paraId="2CBE2946" w14:textId="77777777" w:rsidR="003B1AD5" w:rsidRPr="00C72674" w:rsidRDefault="003B1AD5" w:rsidP="001217C9">
            <w:pPr>
              <w:spacing w:after="0"/>
              <w:rPr>
                <w:sz w:val="22"/>
                <w:szCs w:val="22"/>
              </w:rPr>
            </w:pPr>
            <w:r w:rsidRPr="00C72674">
              <w:rPr>
                <w:sz w:val="22"/>
                <w:szCs w:val="22"/>
              </w:rPr>
              <w:t>B1</w:t>
            </w:r>
          </w:p>
        </w:tc>
      </w:tr>
      <w:tr w:rsidR="003B1AD5" w:rsidRPr="00AD5E50" w14:paraId="4DE3E6C6" w14:textId="77777777" w:rsidTr="001217C9">
        <w:tc>
          <w:tcPr>
            <w:tcW w:w="1642" w:type="dxa"/>
            <w:tcBorders>
              <w:top w:val="nil"/>
              <w:bottom w:val="nil"/>
              <w:right w:val="nil"/>
            </w:tcBorders>
          </w:tcPr>
          <w:p w14:paraId="01800040" w14:textId="77777777" w:rsidR="003B1AD5" w:rsidRPr="00C72674" w:rsidRDefault="003B1AD5" w:rsidP="001217C9">
            <w:pPr>
              <w:spacing w:after="0"/>
              <w:jc w:val="right"/>
              <w:rPr>
                <w:sz w:val="22"/>
                <w:szCs w:val="22"/>
              </w:rPr>
            </w:pPr>
            <w:r w:rsidRPr="00C72674">
              <w:rPr>
                <w:sz w:val="22"/>
                <w:szCs w:val="22"/>
              </w:rPr>
              <w:t>13-38</w:t>
            </w:r>
            <w:r>
              <w:rPr>
                <w:sz w:val="22"/>
                <w:szCs w:val="22"/>
              </w:rPr>
              <w:t xml:space="preserve">  </w:t>
            </w:r>
            <w:r w:rsidRPr="00C72674">
              <w:rPr>
                <w:sz w:val="22"/>
                <w:szCs w:val="22"/>
              </w:rPr>
              <w:t xml:space="preserve"> </w:t>
            </w:r>
            <w:r>
              <w:rPr>
                <w:sz w:val="22"/>
                <w:szCs w:val="22"/>
              </w:rPr>
              <w:t>-</w:t>
            </w:r>
            <w:r w:rsidRPr="00C72674">
              <w:rPr>
                <w:sz w:val="22"/>
                <w:szCs w:val="22"/>
              </w:rPr>
              <w:t>-&gt;</w:t>
            </w:r>
          </w:p>
        </w:tc>
        <w:tc>
          <w:tcPr>
            <w:tcW w:w="1642" w:type="dxa"/>
            <w:tcBorders>
              <w:top w:val="nil"/>
              <w:left w:val="nil"/>
              <w:bottom w:val="nil"/>
            </w:tcBorders>
          </w:tcPr>
          <w:p w14:paraId="269658BD" w14:textId="77777777" w:rsidR="003B1AD5" w:rsidRPr="00C72674" w:rsidRDefault="003B1AD5" w:rsidP="001217C9">
            <w:pPr>
              <w:spacing w:after="0"/>
              <w:rPr>
                <w:sz w:val="22"/>
                <w:szCs w:val="22"/>
              </w:rPr>
            </w:pPr>
            <w:r w:rsidRPr="00C72674">
              <w:rPr>
                <w:sz w:val="22"/>
                <w:szCs w:val="22"/>
              </w:rPr>
              <w:t>2</w:t>
            </w:r>
          </w:p>
        </w:tc>
        <w:tc>
          <w:tcPr>
            <w:tcW w:w="1642" w:type="dxa"/>
            <w:tcBorders>
              <w:top w:val="nil"/>
              <w:bottom w:val="nil"/>
              <w:right w:val="nil"/>
            </w:tcBorders>
          </w:tcPr>
          <w:p w14:paraId="70D71B0F" w14:textId="77777777" w:rsidR="003B1AD5" w:rsidRPr="00C72674" w:rsidRDefault="003B1AD5" w:rsidP="001217C9">
            <w:pPr>
              <w:spacing w:after="0"/>
              <w:jc w:val="right"/>
              <w:rPr>
                <w:sz w:val="22"/>
                <w:szCs w:val="22"/>
              </w:rPr>
            </w:pPr>
            <w:r w:rsidRPr="00C72674">
              <w:rPr>
                <w:sz w:val="22"/>
                <w:szCs w:val="22"/>
              </w:rPr>
              <w:t>40-44   --&gt;</w:t>
            </w:r>
          </w:p>
        </w:tc>
        <w:tc>
          <w:tcPr>
            <w:tcW w:w="1642" w:type="dxa"/>
            <w:tcBorders>
              <w:top w:val="nil"/>
              <w:left w:val="nil"/>
              <w:bottom w:val="nil"/>
            </w:tcBorders>
          </w:tcPr>
          <w:p w14:paraId="0735EFF9" w14:textId="77777777" w:rsidR="003B1AD5" w:rsidRPr="00C72674" w:rsidRDefault="003B1AD5" w:rsidP="001217C9">
            <w:pPr>
              <w:spacing w:after="0"/>
              <w:rPr>
                <w:sz w:val="22"/>
                <w:szCs w:val="22"/>
              </w:rPr>
            </w:pPr>
            <w:r w:rsidRPr="00C72674">
              <w:rPr>
                <w:sz w:val="22"/>
                <w:szCs w:val="22"/>
              </w:rPr>
              <w:t>-4</w:t>
            </w:r>
          </w:p>
        </w:tc>
        <w:tc>
          <w:tcPr>
            <w:tcW w:w="1643" w:type="dxa"/>
            <w:tcBorders>
              <w:top w:val="nil"/>
              <w:bottom w:val="nil"/>
              <w:right w:val="nil"/>
            </w:tcBorders>
          </w:tcPr>
          <w:p w14:paraId="3B43D356" w14:textId="77777777" w:rsidR="003B1AD5" w:rsidRPr="00C72674" w:rsidRDefault="003B1AD5" w:rsidP="001217C9">
            <w:pPr>
              <w:spacing w:after="0"/>
              <w:jc w:val="right"/>
              <w:rPr>
                <w:sz w:val="22"/>
                <w:szCs w:val="22"/>
              </w:rPr>
            </w:pPr>
            <w:r w:rsidRPr="00C72674">
              <w:rPr>
                <w:sz w:val="22"/>
                <w:szCs w:val="22"/>
              </w:rPr>
              <w:t>27-29   --&gt;</w:t>
            </w:r>
          </w:p>
        </w:tc>
        <w:tc>
          <w:tcPr>
            <w:tcW w:w="1643" w:type="dxa"/>
            <w:tcBorders>
              <w:top w:val="nil"/>
              <w:left w:val="nil"/>
              <w:bottom w:val="nil"/>
            </w:tcBorders>
          </w:tcPr>
          <w:p w14:paraId="340F66B4" w14:textId="77777777" w:rsidR="003B1AD5" w:rsidRPr="00C72674" w:rsidRDefault="003B1AD5" w:rsidP="001217C9">
            <w:pPr>
              <w:spacing w:after="0"/>
              <w:rPr>
                <w:sz w:val="22"/>
                <w:szCs w:val="22"/>
              </w:rPr>
            </w:pPr>
            <w:r w:rsidRPr="00C72674">
              <w:rPr>
                <w:sz w:val="22"/>
                <w:szCs w:val="22"/>
              </w:rPr>
              <w:t>C2</w:t>
            </w:r>
          </w:p>
        </w:tc>
      </w:tr>
      <w:tr w:rsidR="003B1AD5" w:rsidRPr="00AD5E50" w14:paraId="532AD88E" w14:textId="77777777" w:rsidTr="001217C9">
        <w:tc>
          <w:tcPr>
            <w:tcW w:w="1642" w:type="dxa"/>
            <w:tcBorders>
              <w:top w:val="nil"/>
              <w:bottom w:val="nil"/>
              <w:right w:val="nil"/>
            </w:tcBorders>
          </w:tcPr>
          <w:p w14:paraId="3B191C89" w14:textId="77777777" w:rsidR="003B1AD5" w:rsidRPr="00C72674" w:rsidRDefault="003B1AD5" w:rsidP="001217C9">
            <w:pPr>
              <w:spacing w:after="0"/>
              <w:jc w:val="right"/>
              <w:rPr>
                <w:sz w:val="22"/>
                <w:szCs w:val="22"/>
              </w:rPr>
            </w:pPr>
            <w:r w:rsidRPr="00C72674">
              <w:rPr>
                <w:sz w:val="22"/>
                <w:szCs w:val="22"/>
              </w:rPr>
              <w:t>39-63</w:t>
            </w:r>
            <w:r>
              <w:rPr>
                <w:sz w:val="22"/>
                <w:szCs w:val="22"/>
              </w:rPr>
              <w:t xml:space="preserve">  </w:t>
            </w:r>
            <w:r w:rsidRPr="00C72674">
              <w:rPr>
                <w:sz w:val="22"/>
                <w:szCs w:val="22"/>
              </w:rPr>
              <w:t xml:space="preserve"> -</w:t>
            </w:r>
            <w:r>
              <w:rPr>
                <w:sz w:val="22"/>
                <w:szCs w:val="22"/>
              </w:rPr>
              <w:t>-</w:t>
            </w:r>
            <w:r w:rsidRPr="00C72674">
              <w:rPr>
                <w:sz w:val="22"/>
                <w:szCs w:val="22"/>
              </w:rPr>
              <w:t>&gt;</w:t>
            </w:r>
          </w:p>
        </w:tc>
        <w:tc>
          <w:tcPr>
            <w:tcW w:w="1642" w:type="dxa"/>
            <w:tcBorders>
              <w:top w:val="nil"/>
              <w:left w:val="nil"/>
              <w:bottom w:val="nil"/>
            </w:tcBorders>
          </w:tcPr>
          <w:p w14:paraId="4D688F1B" w14:textId="77777777" w:rsidR="003B1AD5" w:rsidRPr="00C72674" w:rsidRDefault="003B1AD5" w:rsidP="001217C9">
            <w:pPr>
              <w:spacing w:after="0"/>
              <w:rPr>
                <w:sz w:val="22"/>
                <w:szCs w:val="22"/>
              </w:rPr>
            </w:pPr>
            <w:r w:rsidRPr="00C72674">
              <w:rPr>
                <w:sz w:val="22"/>
                <w:szCs w:val="22"/>
              </w:rPr>
              <w:t>3</w:t>
            </w:r>
          </w:p>
        </w:tc>
        <w:tc>
          <w:tcPr>
            <w:tcW w:w="1642" w:type="dxa"/>
            <w:tcBorders>
              <w:top w:val="nil"/>
              <w:bottom w:val="nil"/>
              <w:right w:val="nil"/>
            </w:tcBorders>
          </w:tcPr>
          <w:p w14:paraId="3F46E8C2" w14:textId="77777777" w:rsidR="003B1AD5" w:rsidRPr="00C72674" w:rsidRDefault="003B1AD5" w:rsidP="001217C9">
            <w:pPr>
              <w:spacing w:after="0"/>
              <w:jc w:val="right"/>
              <w:rPr>
                <w:sz w:val="22"/>
                <w:szCs w:val="22"/>
              </w:rPr>
            </w:pPr>
            <w:r w:rsidRPr="00C72674">
              <w:rPr>
                <w:sz w:val="22"/>
                <w:szCs w:val="22"/>
              </w:rPr>
              <w:t>45-50   --&gt;</w:t>
            </w:r>
          </w:p>
        </w:tc>
        <w:tc>
          <w:tcPr>
            <w:tcW w:w="1642" w:type="dxa"/>
            <w:tcBorders>
              <w:top w:val="nil"/>
              <w:left w:val="nil"/>
              <w:bottom w:val="nil"/>
            </w:tcBorders>
          </w:tcPr>
          <w:p w14:paraId="1E5C2E2D" w14:textId="77777777" w:rsidR="003B1AD5" w:rsidRPr="00C72674" w:rsidRDefault="003B1AD5" w:rsidP="001217C9">
            <w:pPr>
              <w:spacing w:after="0"/>
              <w:rPr>
                <w:sz w:val="22"/>
                <w:szCs w:val="22"/>
              </w:rPr>
            </w:pPr>
            <w:r w:rsidRPr="00C72674">
              <w:rPr>
                <w:sz w:val="22"/>
                <w:szCs w:val="22"/>
              </w:rPr>
              <w:t>-3</w:t>
            </w:r>
          </w:p>
        </w:tc>
        <w:tc>
          <w:tcPr>
            <w:tcW w:w="1643" w:type="dxa"/>
            <w:tcBorders>
              <w:top w:val="nil"/>
              <w:bottom w:val="nil"/>
              <w:right w:val="nil"/>
            </w:tcBorders>
          </w:tcPr>
          <w:p w14:paraId="516423B4" w14:textId="77777777" w:rsidR="003B1AD5" w:rsidRPr="00C72674" w:rsidRDefault="003B1AD5" w:rsidP="001217C9">
            <w:pPr>
              <w:spacing w:after="0"/>
              <w:jc w:val="right"/>
              <w:rPr>
                <w:sz w:val="22"/>
                <w:szCs w:val="22"/>
              </w:rPr>
            </w:pPr>
            <w:r w:rsidRPr="00C72674">
              <w:rPr>
                <w:sz w:val="22"/>
                <w:szCs w:val="22"/>
              </w:rPr>
              <w:t>30-33   --&gt;</w:t>
            </w:r>
          </w:p>
        </w:tc>
        <w:tc>
          <w:tcPr>
            <w:tcW w:w="1643" w:type="dxa"/>
            <w:tcBorders>
              <w:top w:val="nil"/>
              <w:left w:val="nil"/>
              <w:bottom w:val="nil"/>
            </w:tcBorders>
          </w:tcPr>
          <w:p w14:paraId="09BA8271" w14:textId="77777777" w:rsidR="003B1AD5" w:rsidRPr="00C72674" w:rsidRDefault="003B1AD5" w:rsidP="001217C9">
            <w:pPr>
              <w:spacing w:after="0"/>
              <w:rPr>
                <w:sz w:val="22"/>
                <w:szCs w:val="22"/>
              </w:rPr>
            </w:pPr>
            <w:r w:rsidRPr="00C72674">
              <w:rPr>
                <w:sz w:val="22"/>
                <w:szCs w:val="22"/>
              </w:rPr>
              <w:t>C#2</w:t>
            </w:r>
          </w:p>
        </w:tc>
      </w:tr>
      <w:tr w:rsidR="003B1AD5" w:rsidRPr="00AD5E50" w14:paraId="3EC3208E" w14:textId="77777777" w:rsidTr="001217C9">
        <w:tc>
          <w:tcPr>
            <w:tcW w:w="1642" w:type="dxa"/>
            <w:tcBorders>
              <w:top w:val="nil"/>
              <w:bottom w:val="nil"/>
              <w:right w:val="nil"/>
            </w:tcBorders>
          </w:tcPr>
          <w:p w14:paraId="2DC29F92" w14:textId="77777777" w:rsidR="003B1AD5" w:rsidRPr="00C72674" w:rsidRDefault="003B1AD5" w:rsidP="001217C9">
            <w:pPr>
              <w:spacing w:after="0"/>
              <w:jc w:val="right"/>
              <w:rPr>
                <w:sz w:val="22"/>
                <w:szCs w:val="22"/>
              </w:rPr>
            </w:pPr>
            <w:r w:rsidRPr="00C72674">
              <w:rPr>
                <w:sz w:val="22"/>
                <w:szCs w:val="22"/>
              </w:rPr>
              <w:t>64-88</w:t>
            </w:r>
            <w:r>
              <w:rPr>
                <w:sz w:val="22"/>
                <w:szCs w:val="22"/>
              </w:rPr>
              <w:t xml:space="preserve">  </w:t>
            </w:r>
            <w:r w:rsidRPr="00C72674">
              <w:rPr>
                <w:sz w:val="22"/>
                <w:szCs w:val="22"/>
              </w:rPr>
              <w:t xml:space="preserve"> -</w:t>
            </w:r>
            <w:r>
              <w:rPr>
                <w:sz w:val="22"/>
                <w:szCs w:val="22"/>
              </w:rPr>
              <w:t>-</w:t>
            </w:r>
            <w:r w:rsidRPr="00C72674">
              <w:rPr>
                <w:sz w:val="22"/>
                <w:szCs w:val="22"/>
              </w:rPr>
              <w:t>&gt;</w:t>
            </w:r>
          </w:p>
        </w:tc>
        <w:tc>
          <w:tcPr>
            <w:tcW w:w="1642" w:type="dxa"/>
            <w:tcBorders>
              <w:top w:val="nil"/>
              <w:left w:val="nil"/>
              <w:bottom w:val="nil"/>
            </w:tcBorders>
          </w:tcPr>
          <w:p w14:paraId="1E7071AB" w14:textId="77777777" w:rsidR="003B1AD5" w:rsidRPr="00C72674" w:rsidRDefault="003B1AD5" w:rsidP="001217C9">
            <w:pPr>
              <w:spacing w:after="0"/>
              <w:rPr>
                <w:sz w:val="22"/>
                <w:szCs w:val="22"/>
              </w:rPr>
            </w:pPr>
            <w:r w:rsidRPr="00C72674">
              <w:rPr>
                <w:sz w:val="22"/>
                <w:szCs w:val="22"/>
              </w:rPr>
              <w:t>4</w:t>
            </w:r>
          </w:p>
        </w:tc>
        <w:tc>
          <w:tcPr>
            <w:tcW w:w="1642" w:type="dxa"/>
            <w:tcBorders>
              <w:top w:val="nil"/>
              <w:bottom w:val="nil"/>
              <w:right w:val="nil"/>
            </w:tcBorders>
          </w:tcPr>
          <w:p w14:paraId="5AC5677D" w14:textId="77777777" w:rsidR="003B1AD5" w:rsidRPr="00C72674" w:rsidRDefault="003B1AD5" w:rsidP="001217C9">
            <w:pPr>
              <w:spacing w:after="0"/>
              <w:jc w:val="right"/>
              <w:rPr>
                <w:sz w:val="22"/>
                <w:szCs w:val="22"/>
              </w:rPr>
            </w:pPr>
            <w:r w:rsidRPr="00C72674">
              <w:rPr>
                <w:sz w:val="22"/>
                <w:szCs w:val="22"/>
              </w:rPr>
              <w:t>51-55   --&gt;</w:t>
            </w:r>
          </w:p>
        </w:tc>
        <w:tc>
          <w:tcPr>
            <w:tcW w:w="1642" w:type="dxa"/>
            <w:tcBorders>
              <w:top w:val="nil"/>
              <w:left w:val="nil"/>
              <w:bottom w:val="nil"/>
            </w:tcBorders>
          </w:tcPr>
          <w:p w14:paraId="6220135B" w14:textId="77777777" w:rsidR="003B1AD5" w:rsidRPr="00C72674" w:rsidRDefault="003B1AD5" w:rsidP="001217C9">
            <w:pPr>
              <w:spacing w:after="0"/>
              <w:rPr>
                <w:sz w:val="22"/>
                <w:szCs w:val="22"/>
              </w:rPr>
            </w:pPr>
            <w:r w:rsidRPr="00C72674">
              <w:rPr>
                <w:sz w:val="22"/>
                <w:szCs w:val="22"/>
              </w:rPr>
              <w:t>-2</w:t>
            </w:r>
          </w:p>
        </w:tc>
        <w:tc>
          <w:tcPr>
            <w:tcW w:w="1643" w:type="dxa"/>
            <w:tcBorders>
              <w:top w:val="nil"/>
              <w:bottom w:val="nil"/>
              <w:right w:val="nil"/>
            </w:tcBorders>
          </w:tcPr>
          <w:p w14:paraId="039367F3" w14:textId="77777777" w:rsidR="003B1AD5" w:rsidRPr="00C72674" w:rsidRDefault="003B1AD5" w:rsidP="001217C9">
            <w:pPr>
              <w:spacing w:after="0"/>
              <w:jc w:val="right"/>
              <w:rPr>
                <w:sz w:val="22"/>
                <w:szCs w:val="22"/>
              </w:rPr>
            </w:pPr>
            <w:r w:rsidRPr="00C72674">
              <w:rPr>
                <w:sz w:val="22"/>
                <w:szCs w:val="22"/>
              </w:rPr>
              <w:t>34-37   --&gt;</w:t>
            </w:r>
          </w:p>
        </w:tc>
        <w:tc>
          <w:tcPr>
            <w:tcW w:w="1643" w:type="dxa"/>
            <w:tcBorders>
              <w:top w:val="nil"/>
              <w:left w:val="nil"/>
              <w:bottom w:val="nil"/>
            </w:tcBorders>
          </w:tcPr>
          <w:p w14:paraId="4907793E" w14:textId="77777777" w:rsidR="003B1AD5" w:rsidRPr="00C72674" w:rsidRDefault="003B1AD5" w:rsidP="001217C9">
            <w:pPr>
              <w:spacing w:after="0"/>
              <w:rPr>
                <w:sz w:val="22"/>
                <w:szCs w:val="22"/>
              </w:rPr>
            </w:pPr>
            <w:r w:rsidRPr="00C72674">
              <w:rPr>
                <w:sz w:val="22"/>
                <w:szCs w:val="22"/>
              </w:rPr>
              <w:t>D2</w:t>
            </w:r>
          </w:p>
        </w:tc>
      </w:tr>
      <w:tr w:rsidR="003B1AD5" w:rsidRPr="00AD5E50" w14:paraId="5C6F176A" w14:textId="77777777" w:rsidTr="001217C9">
        <w:tc>
          <w:tcPr>
            <w:tcW w:w="1642" w:type="dxa"/>
            <w:tcBorders>
              <w:top w:val="nil"/>
              <w:bottom w:val="nil"/>
              <w:right w:val="nil"/>
            </w:tcBorders>
          </w:tcPr>
          <w:p w14:paraId="5EC4CA0A" w14:textId="77777777" w:rsidR="003B1AD5" w:rsidRPr="00C72674" w:rsidRDefault="003B1AD5" w:rsidP="001217C9">
            <w:pPr>
              <w:spacing w:after="0"/>
              <w:jc w:val="right"/>
              <w:rPr>
                <w:sz w:val="22"/>
                <w:szCs w:val="22"/>
              </w:rPr>
            </w:pPr>
            <w:r w:rsidRPr="00C72674">
              <w:rPr>
                <w:sz w:val="22"/>
                <w:szCs w:val="22"/>
              </w:rPr>
              <w:t>89-</w:t>
            </w:r>
            <w:proofErr w:type="gramStart"/>
            <w:r w:rsidRPr="00C72674">
              <w:rPr>
                <w:sz w:val="22"/>
                <w:szCs w:val="22"/>
              </w:rPr>
              <w:t xml:space="preserve">114 </w:t>
            </w:r>
            <w:r>
              <w:rPr>
                <w:sz w:val="22"/>
                <w:szCs w:val="22"/>
              </w:rPr>
              <w:t xml:space="preserve"> </w:t>
            </w:r>
            <w:r w:rsidRPr="00C72674">
              <w:rPr>
                <w:sz w:val="22"/>
                <w:szCs w:val="22"/>
              </w:rPr>
              <w:t>-</w:t>
            </w:r>
            <w:r>
              <w:rPr>
                <w:sz w:val="22"/>
                <w:szCs w:val="22"/>
              </w:rPr>
              <w:t>-</w:t>
            </w:r>
            <w:proofErr w:type="gramEnd"/>
            <w:r w:rsidRPr="00C72674">
              <w:rPr>
                <w:sz w:val="22"/>
                <w:szCs w:val="22"/>
              </w:rPr>
              <w:t>&gt;</w:t>
            </w:r>
          </w:p>
        </w:tc>
        <w:tc>
          <w:tcPr>
            <w:tcW w:w="1642" w:type="dxa"/>
            <w:tcBorders>
              <w:top w:val="nil"/>
              <w:left w:val="nil"/>
              <w:bottom w:val="nil"/>
            </w:tcBorders>
          </w:tcPr>
          <w:p w14:paraId="3E87D566" w14:textId="77777777" w:rsidR="003B1AD5" w:rsidRPr="00C72674" w:rsidRDefault="003B1AD5" w:rsidP="001217C9">
            <w:pPr>
              <w:spacing w:after="0"/>
              <w:rPr>
                <w:sz w:val="22"/>
                <w:szCs w:val="22"/>
              </w:rPr>
            </w:pPr>
            <w:r w:rsidRPr="00C72674">
              <w:rPr>
                <w:sz w:val="22"/>
                <w:szCs w:val="22"/>
              </w:rPr>
              <w:t>5</w:t>
            </w:r>
          </w:p>
        </w:tc>
        <w:tc>
          <w:tcPr>
            <w:tcW w:w="1642" w:type="dxa"/>
            <w:tcBorders>
              <w:top w:val="nil"/>
              <w:bottom w:val="nil"/>
              <w:right w:val="nil"/>
            </w:tcBorders>
          </w:tcPr>
          <w:p w14:paraId="7C1275E1" w14:textId="77777777" w:rsidR="003B1AD5" w:rsidRPr="00C72674" w:rsidRDefault="003B1AD5" w:rsidP="001217C9">
            <w:pPr>
              <w:spacing w:after="0"/>
              <w:jc w:val="right"/>
              <w:rPr>
                <w:sz w:val="22"/>
                <w:szCs w:val="22"/>
              </w:rPr>
            </w:pPr>
            <w:r w:rsidRPr="00C72674">
              <w:rPr>
                <w:sz w:val="22"/>
                <w:szCs w:val="22"/>
              </w:rPr>
              <w:t>56-60   --&gt;</w:t>
            </w:r>
          </w:p>
        </w:tc>
        <w:tc>
          <w:tcPr>
            <w:tcW w:w="1642" w:type="dxa"/>
            <w:tcBorders>
              <w:top w:val="nil"/>
              <w:left w:val="nil"/>
              <w:bottom w:val="nil"/>
            </w:tcBorders>
          </w:tcPr>
          <w:p w14:paraId="6B41320B" w14:textId="77777777" w:rsidR="003B1AD5" w:rsidRPr="00C72674" w:rsidRDefault="003B1AD5" w:rsidP="001217C9">
            <w:pPr>
              <w:spacing w:after="0"/>
              <w:rPr>
                <w:sz w:val="22"/>
                <w:szCs w:val="22"/>
              </w:rPr>
            </w:pPr>
            <w:r w:rsidRPr="00C72674">
              <w:rPr>
                <w:sz w:val="22"/>
                <w:szCs w:val="22"/>
              </w:rPr>
              <w:t>-1</w:t>
            </w:r>
          </w:p>
        </w:tc>
        <w:tc>
          <w:tcPr>
            <w:tcW w:w="1643" w:type="dxa"/>
            <w:tcBorders>
              <w:top w:val="nil"/>
              <w:bottom w:val="nil"/>
              <w:right w:val="nil"/>
            </w:tcBorders>
          </w:tcPr>
          <w:p w14:paraId="3F29D332" w14:textId="77777777" w:rsidR="003B1AD5" w:rsidRPr="00C72674" w:rsidRDefault="003B1AD5" w:rsidP="001217C9">
            <w:pPr>
              <w:spacing w:after="0"/>
              <w:jc w:val="right"/>
              <w:rPr>
                <w:sz w:val="22"/>
                <w:szCs w:val="22"/>
              </w:rPr>
            </w:pPr>
            <w:r w:rsidRPr="00C72674">
              <w:rPr>
                <w:sz w:val="22"/>
                <w:szCs w:val="22"/>
              </w:rPr>
              <w:t>38-40   --&gt;</w:t>
            </w:r>
          </w:p>
        </w:tc>
        <w:tc>
          <w:tcPr>
            <w:tcW w:w="1643" w:type="dxa"/>
            <w:tcBorders>
              <w:top w:val="nil"/>
              <w:left w:val="nil"/>
              <w:bottom w:val="nil"/>
            </w:tcBorders>
          </w:tcPr>
          <w:p w14:paraId="4298011A" w14:textId="77777777" w:rsidR="003B1AD5" w:rsidRPr="00C72674" w:rsidRDefault="003B1AD5" w:rsidP="001217C9">
            <w:pPr>
              <w:spacing w:after="0"/>
              <w:rPr>
                <w:sz w:val="22"/>
                <w:szCs w:val="22"/>
              </w:rPr>
            </w:pPr>
            <w:r w:rsidRPr="00C72674">
              <w:rPr>
                <w:sz w:val="22"/>
                <w:szCs w:val="22"/>
              </w:rPr>
              <w:t>D#2</w:t>
            </w:r>
          </w:p>
        </w:tc>
      </w:tr>
      <w:tr w:rsidR="003B1AD5" w:rsidRPr="00AD5E50" w14:paraId="02996E99" w14:textId="77777777" w:rsidTr="001217C9">
        <w:tc>
          <w:tcPr>
            <w:tcW w:w="1642" w:type="dxa"/>
            <w:tcBorders>
              <w:top w:val="nil"/>
              <w:right w:val="nil"/>
            </w:tcBorders>
          </w:tcPr>
          <w:p w14:paraId="2CE21699" w14:textId="77777777" w:rsidR="003B1AD5" w:rsidRPr="00C72674" w:rsidRDefault="003B1AD5" w:rsidP="001217C9">
            <w:pPr>
              <w:spacing w:after="0"/>
              <w:jc w:val="right"/>
              <w:rPr>
                <w:sz w:val="22"/>
                <w:szCs w:val="22"/>
              </w:rPr>
            </w:pPr>
            <w:r w:rsidRPr="00C72674">
              <w:rPr>
                <w:sz w:val="22"/>
                <w:szCs w:val="22"/>
              </w:rPr>
              <w:t xml:space="preserve">115-127 </w:t>
            </w:r>
            <w:r>
              <w:rPr>
                <w:sz w:val="22"/>
                <w:szCs w:val="22"/>
              </w:rPr>
              <w:t>-</w:t>
            </w:r>
            <w:r w:rsidRPr="00C72674">
              <w:rPr>
                <w:sz w:val="22"/>
                <w:szCs w:val="22"/>
              </w:rPr>
              <w:t>-&gt;</w:t>
            </w:r>
          </w:p>
        </w:tc>
        <w:tc>
          <w:tcPr>
            <w:tcW w:w="1642" w:type="dxa"/>
            <w:tcBorders>
              <w:top w:val="nil"/>
              <w:left w:val="nil"/>
            </w:tcBorders>
          </w:tcPr>
          <w:p w14:paraId="7889C44B" w14:textId="77777777" w:rsidR="003B1AD5" w:rsidRPr="00C72674" w:rsidRDefault="003B1AD5" w:rsidP="001217C9">
            <w:pPr>
              <w:spacing w:after="0"/>
              <w:rPr>
                <w:sz w:val="22"/>
                <w:szCs w:val="22"/>
              </w:rPr>
            </w:pPr>
            <w:r w:rsidRPr="00C72674">
              <w:rPr>
                <w:sz w:val="22"/>
                <w:szCs w:val="22"/>
              </w:rPr>
              <w:t>6</w:t>
            </w:r>
          </w:p>
        </w:tc>
        <w:tc>
          <w:tcPr>
            <w:tcW w:w="1642" w:type="dxa"/>
            <w:tcBorders>
              <w:top w:val="nil"/>
              <w:bottom w:val="nil"/>
              <w:right w:val="nil"/>
            </w:tcBorders>
          </w:tcPr>
          <w:p w14:paraId="583C73D8" w14:textId="77777777" w:rsidR="003B1AD5" w:rsidRPr="00C72674" w:rsidRDefault="003B1AD5" w:rsidP="001217C9">
            <w:pPr>
              <w:spacing w:after="0"/>
              <w:jc w:val="right"/>
              <w:rPr>
                <w:sz w:val="22"/>
                <w:szCs w:val="22"/>
              </w:rPr>
            </w:pPr>
            <w:r w:rsidRPr="00C72674">
              <w:rPr>
                <w:sz w:val="22"/>
                <w:szCs w:val="22"/>
              </w:rPr>
              <w:t>61-66   --&gt;</w:t>
            </w:r>
          </w:p>
        </w:tc>
        <w:tc>
          <w:tcPr>
            <w:tcW w:w="1642" w:type="dxa"/>
            <w:tcBorders>
              <w:top w:val="nil"/>
              <w:left w:val="nil"/>
              <w:bottom w:val="nil"/>
            </w:tcBorders>
          </w:tcPr>
          <w:p w14:paraId="22351663" w14:textId="77777777" w:rsidR="003B1AD5" w:rsidRPr="00C72674" w:rsidRDefault="003B1AD5" w:rsidP="001217C9">
            <w:pPr>
              <w:spacing w:after="0"/>
              <w:rPr>
                <w:sz w:val="22"/>
                <w:szCs w:val="22"/>
              </w:rPr>
            </w:pPr>
            <w:r w:rsidRPr="00C72674">
              <w:rPr>
                <w:sz w:val="22"/>
                <w:szCs w:val="22"/>
              </w:rPr>
              <w:t>0</w:t>
            </w:r>
          </w:p>
        </w:tc>
        <w:tc>
          <w:tcPr>
            <w:tcW w:w="1643" w:type="dxa"/>
            <w:tcBorders>
              <w:top w:val="nil"/>
              <w:bottom w:val="nil"/>
              <w:right w:val="nil"/>
            </w:tcBorders>
          </w:tcPr>
          <w:p w14:paraId="69A8A389" w14:textId="77777777" w:rsidR="003B1AD5" w:rsidRPr="00C72674" w:rsidRDefault="003B1AD5" w:rsidP="001217C9">
            <w:pPr>
              <w:spacing w:after="0"/>
              <w:jc w:val="right"/>
              <w:rPr>
                <w:sz w:val="22"/>
                <w:szCs w:val="22"/>
              </w:rPr>
            </w:pPr>
            <w:r w:rsidRPr="00C72674">
              <w:rPr>
                <w:sz w:val="22"/>
                <w:szCs w:val="22"/>
              </w:rPr>
              <w:t>41-44   --&gt;</w:t>
            </w:r>
          </w:p>
        </w:tc>
        <w:tc>
          <w:tcPr>
            <w:tcW w:w="1643" w:type="dxa"/>
            <w:tcBorders>
              <w:top w:val="nil"/>
              <w:left w:val="nil"/>
              <w:bottom w:val="nil"/>
            </w:tcBorders>
          </w:tcPr>
          <w:p w14:paraId="0596BB3B" w14:textId="77777777" w:rsidR="003B1AD5" w:rsidRPr="00C72674" w:rsidRDefault="003B1AD5" w:rsidP="001217C9">
            <w:pPr>
              <w:spacing w:after="0"/>
              <w:rPr>
                <w:sz w:val="22"/>
                <w:szCs w:val="22"/>
              </w:rPr>
            </w:pPr>
            <w:r w:rsidRPr="00C72674">
              <w:rPr>
                <w:sz w:val="22"/>
                <w:szCs w:val="22"/>
              </w:rPr>
              <w:t>E2</w:t>
            </w:r>
          </w:p>
        </w:tc>
      </w:tr>
      <w:tr w:rsidR="003B1AD5" w:rsidRPr="00AD5E50" w14:paraId="7D3116EC" w14:textId="77777777" w:rsidTr="001217C9">
        <w:tc>
          <w:tcPr>
            <w:tcW w:w="3284" w:type="dxa"/>
            <w:gridSpan w:val="2"/>
            <w:tcBorders>
              <w:bottom w:val="single" w:sz="4" w:space="0" w:color="auto"/>
            </w:tcBorders>
          </w:tcPr>
          <w:p w14:paraId="5334A4D8" w14:textId="77777777" w:rsidR="003B1AD5" w:rsidRPr="00C72674" w:rsidRDefault="003B1AD5" w:rsidP="001217C9">
            <w:pPr>
              <w:spacing w:after="0"/>
              <w:jc w:val="center"/>
              <w:rPr>
                <w:b/>
                <w:i/>
                <w:sz w:val="22"/>
                <w:szCs w:val="22"/>
              </w:rPr>
            </w:pPr>
            <w:r w:rsidRPr="00C72674">
              <w:rPr>
                <w:b/>
                <w:i/>
                <w:sz w:val="22"/>
                <w:szCs w:val="22"/>
              </w:rPr>
              <w:t xml:space="preserve">CC#9, </w:t>
            </w:r>
            <w:proofErr w:type="spellStart"/>
            <w:r w:rsidRPr="00C72674">
              <w:rPr>
                <w:b/>
                <w:i/>
                <w:sz w:val="22"/>
                <w:szCs w:val="22"/>
              </w:rPr>
              <w:t>BnCStr</w:t>
            </w:r>
            <w:proofErr w:type="spellEnd"/>
            <w:r w:rsidRPr="00C72674">
              <w:rPr>
                <w:b/>
                <w:i/>
                <w:sz w:val="22"/>
                <w:szCs w:val="22"/>
              </w:rPr>
              <w:t>#</w:t>
            </w:r>
          </w:p>
        </w:tc>
        <w:tc>
          <w:tcPr>
            <w:tcW w:w="1642" w:type="dxa"/>
            <w:tcBorders>
              <w:top w:val="nil"/>
              <w:bottom w:val="nil"/>
              <w:right w:val="nil"/>
            </w:tcBorders>
          </w:tcPr>
          <w:p w14:paraId="25A4D454" w14:textId="77777777" w:rsidR="003B1AD5" w:rsidRPr="00C72674" w:rsidRDefault="003B1AD5" w:rsidP="001217C9">
            <w:pPr>
              <w:spacing w:after="0"/>
              <w:jc w:val="right"/>
              <w:rPr>
                <w:sz w:val="22"/>
                <w:szCs w:val="22"/>
              </w:rPr>
            </w:pPr>
            <w:r w:rsidRPr="00C72674">
              <w:rPr>
                <w:sz w:val="22"/>
                <w:szCs w:val="22"/>
              </w:rPr>
              <w:t>67-71   --&gt;</w:t>
            </w:r>
          </w:p>
        </w:tc>
        <w:tc>
          <w:tcPr>
            <w:tcW w:w="1642" w:type="dxa"/>
            <w:tcBorders>
              <w:top w:val="nil"/>
              <w:left w:val="nil"/>
              <w:bottom w:val="nil"/>
            </w:tcBorders>
          </w:tcPr>
          <w:p w14:paraId="3F726D89" w14:textId="77777777" w:rsidR="003B1AD5" w:rsidRPr="00C72674" w:rsidRDefault="003B1AD5" w:rsidP="001217C9">
            <w:pPr>
              <w:spacing w:after="0"/>
              <w:rPr>
                <w:sz w:val="22"/>
                <w:szCs w:val="22"/>
              </w:rPr>
            </w:pPr>
            <w:r w:rsidRPr="00C72674">
              <w:rPr>
                <w:sz w:val="22"/>
                <w:szCs w:val="22"/>
              </w:rPr>
              <w:t>1</w:t>
            </w:r>
          </w:p>
        </w:tc>
        <w:tc>
          <w:tcPr>
            <w:tcW w:w="1643" w:type="dxa"/>
            <w:tcBorders>
              <w:top w:val="nil"/>
              <w:bottom w:val="nil"/>
              <w:right w:val="nil"/>
            </w:tcBorders>
          </w:tcPr>
          <w:p w14:paraId="23E10480" w14:textId="77777777" w:rsidR="003B1AD5" w:rsidRPr="00C72674" w:rsidRDefault="003B1AD5" w:rsidP="001217C9">
            <w:pPr>
              <w:spacing w:after="0"/>
              <w:jc w:val="right"/>
              <w:rPr>
                <w:sz w:val="22"/>
                <w:szCs w:val="22"/>
              </w:rPr>
            </w:pPr>
            <w:r w:rsidRPr="00C72674">
              <w:rPr>
                <w:sz w:val="22"/>
                <w:szCs w:val="22"/>
              </w:rPr>
              <w:t>45-47   --&gt;</w:t>
            </w:r>
          </w:p>
        </w:tc>
        <w:tc>
          <w:tcPr>
            <w:tcW w:w="1643" w:type="dxa"/>
            <w:tcBorders>
              <w:top w:val="nil"/>
              <w:left w:val="nil"/>
              <w:bottom w:val="nil"/>
            </w:tcBorders>
          </w:tcPr>
          <w:p w14:paraId="0A767347" w14:textId="77777777" w:rsidR="003B1AD5" w:rsidRPr="00C72674" w:rsidRDefault="003B1AD5" w:rsidP="001217C9">
            <w:pPr>
              <w:spacing w:after="0"/>
              <w:rPr>
                <w:sz w:val="22"/>
                <w:szCs w:val="22"/>
              </w:rPr>
            </w:pPr>
            <w:r w:rsidRPr="00C72674">
              <w:rPr>
                <w:sz w:val="22"/>
                <w:szCs w:val="22"/>
              </w:rPr>
              <w:t>F2</w:t>
            </w:r>
          </w:p>
        </w:tc>
      </w:tr>
      <w:tr w:rsidR="003B1AD5" w:rsidRPr="00AD5E50" w14:paraId="3ACEC19A" w14:textId="77777777" w:rsidTr="001217C9">
        <w:tc>
          <w:tcPr>
            <w:tcW w:w="1642" w:type="dxa"/>
            <w:tcBorders>
              <w:bottom w:val="nil"/>
              <w:right w:val="nil"/>
            </w:tcBorders>
          </w:tcPr>
          <w:p w14:paraId="5F495B69" w14:textId="77777777" w:rsidR="003B1AD5" w:rsidRPr="00C72674" w:rsidRDefault="003B1AD5" w:rsidP="001217C9">
            <w:pPr>
              <w:spacing w:after="0"/>
              <w:jc w:val="right"/>
              <w:rPr>
                <w:sz w:val="22"/>
                <w:szCs w:val="22"/>
              </w:rPr>
            </w:pPr>
            <w:r w:rsidRPr="00C72674">
              <w:rPr>
                <w:sz w:val="22"/>
                <w:szCs w:val="22"/>
              </w:rPr>
              <w:t>0-21    --&gt;</w:t>
            </w:r>
          </w:p>
        </w:tc>
        <w:tc>
          <w:tcPr>
            <w:tcW w:w="1642" w:type="dxa"/>
            <w:tcBorders>
              <w:left w:val="nil"/>
              <w:bottom w:val="nil"/>
            </w:tcBorders>
          </w:tcPr>
          <w:p w14:paraId="1C44B8C4" w14:textId="77777777" w:rsidR="003B1AD5" w:rsidRPr="00C72674" w:rsidRDefault="003B1AD5" w:rsidP="001217C9">
            <w:pPr>
              <w:spacing w:after="0"/>
              <w:rPr>
                <w:sz w:val="22"/>
                <w:szCs w:val="22"/>
              </w:rPr>
            </w:pPr>
            <w:r w:rsidRPr="00C72674">
              <w:rPr>
                <w:sz w:val="22"/>
                <w:szCs w:val="22"/>
              </w:rPr>
              <w:t>2</w:t>
            </w:r>
          </w:p>
        </w:tc>
        <w:tc>
          <w:tcPr>
            <w:tcW w:w="1642" w:type="dxa"/>
            <w:tcBorders>
              <w:top w:val="nil"/>
              <w:bottom w:val="nil"/>
              <w:right w:val="nil"/>
            </w:tcBorders>
          </w:tcPr>
          <w:p w14:paraId="13710714" w14:textId="77777777" w:rsidR="003B1AD5" w:rsidRPr="00C72674" w:rsidRDefault="003B1AD5" w:rsidP="001217C9">
            <w:pPr>
              <w:spacing w:after="0"/>
              <w:jc w:val="right"/>
              <w:rPr>
                <w:sz w:val="22"/>
                <w:szCs w:val="22"/>
              </w:rPr>
            </w:pPr>
            <w:r w:rsidRPr="00C72674">
              <w:rPr>
                <w:sz w:val="22"/>
                <w:szCs w:val="22"/>
              </w:rPr>
              <w:t>72-76   --&gt;</w:t>
            </w:r>
          </w:p>
        </w:tc>
        <w:tc>
          <w:tcPr>
            <w:tcW w:w="1642" w:type="dxa"/>
            <w:tcBorders>
              <w:top w:val="nil"/>
              <w:left w:val="nil"/>
              <w:bottom w:val="nil"/>
            </w:tcBorders>
          </w:tcPr>
          <w:p w14:paraId="722955DE" w14:textId="77777777" w:rsidR="003B1AD5" w:rsidRPr="00C72674" w:rsidRDefault="003B1AD5" w:rsidP="001217C9">
            <w:pPr>
              <w:spacing w:after="0"/>
              <w:rPr>
                <w:sz w:val="22"/>
                <w:szCs w:val="22"/>
              </w:rPr>
            </w:pPr>
            <w:r w:rsidRPr="00C72674">
              <w:rPr>
                <w:sz w:val="22"/>
                <w:szCs w:val="22"/>
              </w:rPr>
              <w:t>2</w:t>
            </w:r>
          </w:p>
        </w:tc>
        <w:tc>
          <w:tcPr>
            <w:tcW w:w="1643" w:type="dxa"/>
            <w:tcBorders>
              <w:top w:val="nil"/>
              <w:bottom w:val="nil"/>
              <w:right w:val="nil"/>
            </w:tcBorders>
          </w:tcPr>
          <w:p w14:paraId="36D00A0E" w14:textId="77777777" w:rsidR="003B1AD5" w:rsidRPr="00C72674" w:rsidRDefault="003B1AD5" w:rsidP="001217C9">
            <w:pPr>
              <w:spacing w:after="0"/>
              <w:jc w:val="right"/>
              <w:rPr>
                <w:sz w:val="22"/>
                <w:szCs w:val="22"/>
              </w:rPr>
            </w:pPr>
            <w:r w:rsidRPr="00C72674">
              <w:rPr>
                <w:sz w:val="22"/>
                <w:szCs w:val="22"/>
              </w:rPr>
              <w:t>48-51   --&gt;</w:t>
            </w:r>
          </w:p>
        </w:tc>
        <w:tc>
          <w:tcPr>
            <w:tcW w:w="1643" w:type="dxa"/>
            <w:tcBorders>
              <w:top w:val="nil"/>
              <w:left w:val="nil"/>
              <w:bottom w:val="nil"/>
            </w:tcBorders>
          </w:tcPr>
          <w:p w14:paraId="661E7DD8" w14:textId="77777777" w:rsidR="003B1AD5" w:rsidRPr="00C72674" w:rsidRDefault="003B1AD5" w:rsidP="001217C9">
            <w:pPr>
              <w:spacing w:after="0"/>
              <w:rPr>
                <w:sz w:val="22"/>
                <w:szCs w:val="22"/>
              </w:rPr>
            </w:pPr>
            <w:r w:rsidRPr="00C72674">
              <w:rPr>
                <w:sz w:val="22"/>
                <w:szCs w:val="22"/>
              </w:rPr>
              <w:t>F#2</w:t>
            </w:r>
          </w:p>
        </w:tc>
      </w:tr>
      <w:tr w:rsidR="003B1AD5" w:rsidRPr="00AD5E50" w14:paraId="1E8EEBBF" w14:textId="77777777" w:rsidTr="001217C9">
        <w:tc>
          <w:tcPr>
            <w:tcW w:w="1642" w:type="dxa"/>
            <w:tcBorders>
              <w:top w:val="nil"/>
              <w:bottom w:val="nil"/>
              <w:right w:val="nil"/>
            </w:tcBorders>
          </w:tcPr>
          <w:p w14:paraId="28E60DA2" w14:textId="77777777" w:rsidR="003B1AD5" w:rsidRPr="00C72674" w:rsidRDefault="003B1AD5" w:rsidP="001217C9">
            <w:pPr>
              <w:spacing w:after="0"/>
              <w:jc w:val="right"/>
              <w:rPr>
                <w:sz w:val="22"/>
                <w:szCs w:val="22"/>
              </w:rPr>
            </w:pPr>
            <w:r w:rsidRPr="00C72674">
              <w:rPr>
                <w:sz w:val="22"/>
                <w:szCs w:val="22"/>
              </w:rPr>
              <w:t>22-63   --&gt;</w:t>
            </w:r>
          </w:p>
        </w:tc>
        <w:tc>
          <w:tcPr>
            <w:tcW w:w="1642" w:type="dxa"/>
            <w:tcBorders>
              <w:top w:val="nil"/>
              <w:left w:val="nil"/>
              <w:bottom w:val="nil"/>
            </w:tcBorders>
          </w:tcPr>
          <w:p w14:paraId="1CA5CDC8" w14:textId="77777777" w:rsidR="003B1AD5" w:rsidRPr="00C72674" w:rsidRDefault="003B1AD5" w:rsidP="001217C9">
            <w:pPr>
              <w:spacing w:after="0"/>
              <w:rPr>
                <w:sz w:val="22"/>
                <w:szCs w:val="22"/>
              </w:rPr>
            </w:pPr>
            <w:r w:rsidRPr="00C72674">
              <w:rPr>
                <w:sz w:val="22"/>
                <w:szCs w:val="22"/>
              </w:rPr>
              <w:t>3</w:t>
            </w:r>
          </w:p>
        </w:tc>
        <w:tc>
          <w:tcPr>
            <w:tcW w:w="1642" w:type="dxa"/>
            <w:tcBorders>
              <w:top w:val="nil"/>
              <w:bottom w:val="nil"/>
              <w:right w:val="nil"/>
            </w:tcBorders>
          </w:tcPr>
          <w:p w14:paraId="1FD4218A" w14:textId="77777777" w:rsidR="003B1AD5" w:rsidRPr="00C72674" w:rsidRDefault="003B1AD5" w:rsidP="001217C9">
            <w:pPr>
              <w:spacing w:after="0"/>
              <w:jc w:val="right"/>
              <w:rPr>
                <w:sz w:val="22"/>
                <w:szCs w:val="22"/>
              </w:rPr>
            </w:pPr>
            <w:r w:rsidRPr="00C72674">
              <w:rPr>
                <w:sz w:val="22"/>
                <w:szCs w:val="22"/>
              </w:rPr>
              <w:t>77-82   --&gt;</w:t>
            </w:r>
          </w:p>
        </w:tc>
        <w:tc>
          <w:tcPr>
            <w:tcW w:w="1642" w:type="dxa"/>
            <w:tcBorders>
              <w:top w:val="nil"/>
              <w:left w:val="nil"/>
              <w:bottom w:val="nil"/>
            </w:tcBorders>
          </w:tcPr>
          <w:p w14:paraId="2817613C" w14:textId="77777777" w:rsidR="003B1AD5" w:rsidRPr="00C72674" w:rsidRDefault="003B1AD5" w:rsidP="001217C9">
            <w:pPr>
              <w:spacing w:after="0"/>
              <w:rPr>
                <w:sz w:val="22"/>
                <w:szCs w:val="22"/>
              </w:rPr>
            </w:pPr>
            <w:r w:rsidRPr="00C72674">
              <w:rPr>
                <w:sz w:val="22"/>
                <w:szCs w:val="22"/>
              </w:rPr>
              <w:t>3</w:t>
            </w:r>
          </w:p>
        </w:tc>
        <w:tc>
          <w:tcPr>
            <w:tcW w:w="1643" w:type="dxa"/>
            <w:tcBorders>
              <w:top w:val="nil"/>
              <w:bottom w:val="nil"/>
              <w:right w:val="nil"/>
            </w:tcBorders>
          </w:tcPr>
          <w:p w14:paraId="23F9F3D2" w14:textId="77777777" w:rsidR="003B1AD5" w:rsidRPr="00C72674" w:rsidRDefault="003B1AD5" w:rsidP="001217C9">
            <w:pPr>
              <w:spacing w:after="0"/>
              <w:jc w:val="right"/>
              <w:rPr>
                <w:sz w:val="22"/>
                <w:szCs w:val="22"/>
              </w:rPr>
            </w:pPr>
            <w:r w:rsidRPr="00C72674">
              <w:rPr>
                <w:sz w:val="22"/>
                <w:szCs w:val="22"/>
              </w:rPr>
              <w:t>52-54   --&gt;</w:t>
            </w:r>
          </w:p>
        </w:tc>
        <w:tc>
          <w:tcPr>
            <w:tcW w:w="1643" w:type="dxa"/>
            <w:tcBorders>
              <w:top w:val="nil"/>
              <w:left w:val="nil"/>
              <w:bottom w:val="nil"/>
            </w:tcBorders>
          </w:tcPr>
          <w:p w14:paraId="470B7B88" w14:textId="77777777" w:rsidR="003B1AD5" w:rsidRPr="00C72674" w:rsidRDefault="003B1AD5" w:rsidP="001217C9">
            <w:pPr>
              <w:spacing w:after="0"/>
              <w:rPr>
                <w:sz w:val="22"/>
                <w:szCs w:val="22"/>
              </w:rPr>
            </w:pPr>
            <w:r w:rsidRPr="00C72674">
              <w:rPr>
                <w:sz w:val="22"/>
                <w:szCs w:val="22"/>
              </w:rPr>
              <w:t>G2</w:t>
            </w:r>
          </w:p>
        </w:tc>
      </w:tr>
      <w:tr w:rsidR="003B1AD5" w:rsidRPr="00AD5E50" w14:paraId="13997F9C" w14:textId="77777777" w:rsidTr="001217C9">
        <w:tc>
          <w:tcPr>
            <w:tcW w:w="1642" w:type="dxa"/>
            <w:tcBorders>
              <w:top w:val="nil"/>
              <w:bottom w:val="nil"/>
              <w:right w:val="nil"/>
            </w:tcBorders>
          </w:tcPr>
          <w:p w14:paraId="6BF6C1F8" w14:textId="77777777" w:rsidR="003B1AD5" w:rsidRPr="00C72674" w:rsidRDefault="003B1AD5" w:rsidP="001217C9">
            <w:pPr>
              <w:spacing w:after="0"/>
              <w:jc w:val="right"/>
              <w:rPr>
                <w:sz w:val="22"/>
                <w:szCs w:val="22"/>
              </w:rPr>
            </w:pPr>
            <w:r w:rsidRPr="00C72674">
              <w:rPr>
                <w:sz w:val="22"/>
                <w:szCs w:val="22"/>
              </w:rPr>
              <w:t>64-</w:t>
            </w:r>
            <w:proofErr w:type="gramStart"/>
            <w:r w:rsidRPr="00C72674">
              <w:rPr>
                <w:sz w:val="22"/>
                <w:szCs w:val="22"/>
              </w:rPr>
              <w:t>105  --</w:t>
            </w:r>
            <w:proofErr w:type="gramEnd"/>
            <w:r w:rsidRPr="00C72674">
              <w:rPr>
                <w:sz w:val="22"/>
                <w:szCs w:val="22"/>
              </w:rPr>
              <w:t>&gt;</w:t>
            </w:r>
          </w:p>
        </w:tc>
        <w:tc>
          <w:tcPr>
            <w:tcW w:w="1642" w:type="dxa"/>
            <w:tcBorders>
              <w:top w:val="nil"/>
              <w:left w:val="nil"/>
              <w:bottom w:val="nil"/>
            </w:tcBorders>
          </w:tcPr>
          <w:p w14:paraId="747C4126" w14:textId="77777777" w:rsidR="003B1AD5" w:rsidRPr="00C72674" w:rsidRDefault="003B1AD5" w:rsidP="001217C9">
            <w:pPr>
              <w:spacing w:after="0"/>
              <w:rPr>
                <w:sz w:val="22"/>
                <w:szCs w:val="22"/>
              </w:rPr>
            </w:pPr>
            <w:r w:rsidRPr="00C72674">
              <w:rPr>
                <w:sz w:val="22"/>
                <w:szCs w:val="22"/>
              </w:rPr>
              <w:t>4</w:t>
            </w:r>
          </w:p>
        </w:tc>
        <w:tc>
          <w:tcPr>
            <w:tcW w:w="1642" w:type="dxa"/>
            <w:tcBorders>
              <w:top w:val="nil"/>
              <w:bottom w:val="nil"/>
              <w:right w:val="nil"/>
            </w:tcBorders>
          </w:tcPr>
          <w:p w14:paraId="5DDC4AF6" w14:textId="77777777" w:rsidR="003B1AD5" w:rsidRPr="00C72674" w:rsidRDefault="003B1AD5" w:rsidP="001217C9">
            <w:pPr>
              <w:spacing w:after="0"/>
              <w:jc w:val="right"/>
              <w:rPr>
                <w:sz w:val="22"/>
                <w:szCs w:val="22"/>
              </w:rPr>
            </w:pPr>
            <w:r w:rsidRPr="00C72674">
              <w:rPr>
                <w:sz w:val="22"/>
                <w:szCs w:val="22"/>
              </w:rPr>
              <w:t>83-87   --&gt;</w:t>
            </w:r>
          </w:p>
        </w:tc>
        <w:tc>
          <w:tcPr>
            <w:tcW w:w="1642" w:type="dxa"/>
            <w:tcBorders>
              <w:top w:val="nil"/>
              <w:left w:val="nil"/>
              <w:bottom w:val="nil"/>
            </w:tcBorders>
          </w:tcPr>
          <w:p w14:paraId="67349874" w14:textId="77777777" w:rsidR="003B1AD5" w:rsidRPr="00C72674" w:rsidRDefault="003B1AD5" w:rsidP="001217C9">
            <w:pPr>
              <w:spacing w:after="0"/>
              <w:rPr>
                <w:sz w:val="22"/>
                <w:szCs w:val="22"/>
              </w:rPr>
            </w:pPr>
            <w:r w:rsidRPr="00C72674">
              <w:rPr>
                <w:sz w:val="22"/>
                <w:szCs w:val="22"/>
              </w:rPr>
              <w:t>4</w:t>
            </w:r>
          </w:p>
        </w:tc>
        <w:tc>
          <w:tcPr>
            <w:tcW w:w="1643" w:type="dxa"/>
            <w:tcBorders>
              <w:top w:val="nil"/>
              <w:bottom w:val="nil"/>
              <w:right w:val="nil"/>
            </w:tcBorders>
          </w:tcPr>
          <w:p w14:paraId="67C99938" w14:textId="77777777" w:rsidR="003B1AD5" w:rsidRPr="00C72674" w:rsidRDefault="003B1AD5" w:rsidP="001217C9">
            <w:pPr>
              <w:spacing w:after="0"/>
              <w:jc w:val="right"/>
              <w:rPr>
                <w:sz w:val="22"/>
                <w:szCs w:val="22"/>
              </w:rPr>
            </w:pPr>
            <w:r w:rsidRPr="00C72674">
              <w:rPr>
                <w:sz w:val="22"/>
                <w:szCs w:val="22"/>
              </w:rPr>
              <w:t>55-58   --&gt;</w:t>
            </w:r>
          </w:p>
        </w:tc>
        <w:tc>
          <w:tcPr>
            <w:tcW w:w="1643" w:type="dxa"/>
            <w:tcBorders>
              <w:top w:val="nil"/>
              <w:left w:val="nil"/>
              <w:bottom w:val="nil"/>
            </w:tcBorders>
          </w:tcPr>
          <w:p w14:paraId="3C07D595" w14:textId="77777777" w:rsidR="003B1AD5" w:rsidRPr="00C72674" w:rsidRDefault="003B1AD5" w:rsidP="001217C9">
            <w:pPr>
              <w:spacing w:after="0"/>
              <w:rPr>
                <w:sz w:val="22"/>
                <w:szCs w:val="22"/>
              </w:rPr>
            </w:pPr>
            <w:r w:rsidRPr="00C72674">
              <w:rPr>
                <w:sz w:val="22"/>
                <w:szCs w:val="22"/>
              </w:rPr>
              <w:t>G#2</w:t>
            </w:r>
          </w:p>
        </w:tc>
      </w:tr>
      <w:tr w:rsidR="003B1AD5" w:rsidRPr="00AD5E50" w14:paraId="69109D35" w14:textId="77777777" w:rsidTr="001217C9">
        <w:tc>
          <w:tcPr>
            <w:tcW w:w="1642" w:type="dxa"/>
            <w:tcBorders>
              <w:top w:val="nil"/>
              <w:right w:val="nil"/>
            </w:tcBorders>
          </w:tcPr>
          <w:p w14:paraId="02C14C48" w14:textId="77777777" w:rsidR="003B1AD5" w:rsidRPr="00C72674" w:rsidRDefault="003B1AD5" w:rsidP="001217C9">
            <w:pPr>
              <w:spacing w:after="0"/>
              <w:jc w:val="right"/>
              <w:rPr>
                <w:sz w:val="22"/>
                <w:szCs w:val="22"/>
              </w:rPr>
            </w:pPr>
            <w:r w:rsidRPr="00C72674">
              <w:rPr>
                <w:sz w:val="22"/>
                <w:szCs w:val="22"/>
              </w:rPr>
              <w:t>106-127 --&gt;</w:t>
            </w:r>
          </w:p>
        </w:tc>
        <w:tc>
          <w:tcPr>
            <w:tcW w:w="1642" w:type="dxa"/>
            <w:tcBorders>
              <w:top w:val="nil"/>
              <w:left w:val="nil"/>
            </w:tcBorders>
          </w:tcPr>
          <w:p w14:paraId="4C981A02" w14:textId="77777777" w:rsidR="003B1AD5" w:rsidRPr="00C72674" w:rsidRDefault="003B1AD5" w:rsidP="001217C9">
            <w:pPr>
              <w:spacing w:after="0"/>
              <w:rPr>
                <w:sz w:val="22"/>
                <w:szCs w:val="22"/>
              </w:rPr>
            </w:pPr>
            <w:r w:rsidRPr="00C72674">
              <w:rPr>
                <w:sz w:val="22"/>
                <w:szCs w:val="22"/>
              </w:rPr>
              <w:t>5</w:t>
            </w:r>
          </w:p>
        </w:tc>
        <w:tc>
          <w:tcPr>
            <w:tcW w:w="1642" w:type="dxa"/>
            <w:tcBorders>
              <w:top w:val="nil"/>
              <w:bottom w:val="nil"/>
              <w:right w:val="nil"/>
            </w:tcBorders>
          </w:tcPr>
          <w:p w14:paraId="022A8CE2" w14:textId="77777777" w:rsidR="003B1AD5" w:rsidRPr="00C72674" w:rsidRDefault="003B1AD5" w:rsidP="001217C9">
            <w:pPr>
              <w:spacing w:after="0"/>
              <w:jc w:val="right"/>
              <w:rPr>
                <w:sz w:val="22"/>
                <w:szCs w:val="22"/>
              </w:rPr>
            </w:pPr>
            <w:r w:rsidRPr="00C72674">
              <w:rPr>
                <w:sz w:val="22"/>
                <w:szCs w:val="22"/>
              </w:rPr>
              <w:t>88-92   --&gt;</w:t>
            </w:r>
          </w:p>
        </w:tc>
        <w:tc>
          <w:tcPr>
            <w:tcW w:w="1642" w:type="dxa"/>
            <w:tcBorders>
              <w:top w:val="nil"/>
              <w:left w:val="nil"/>
              <w:bottom w:val="nil"/>
            </w:tcBorders>
          </w:tcPr>
          <w:p w14:paraId="356B6F87" w14:textId="77777777" w:rsidR="003B1AD5" w:rsidRPr="00C72674" w:rsidRDefault="003B1AD5" w:rsidP="001217C9">
            <w:pPr>
              <w:spacing w:after="0"/>
              <w:rPr>
                <w:sz w:val="22"/>
                <w:szCs w:val="22"/>
              </w:rPr>
            </w:pPr>
            <w:r w:rsidRPr="00C72674">
              <w:rPr>
                <w:sz w:val="22"/>
                <w:szCs w:val="22"/>
              </w:rPr>
              <w:t>5</w:t>
            </w:r>
          </w:p>
        </w:tc>
        <w:tc>
          <w:tcPr>
            <w:tcW w:w="1643" w:type="dxa"/>
            <w:tcBorders>
              <w:top w:val="nil"/>
              <w:bottom w:val="nil"/>
              <w:right w:val="nil"/>
            </w:tcBorders>
          </w:tcPr>
          <w:p w14:paraId="75A25513" w14:textId="77777777" w:rsidR="003B1AD5" w:rsidRPr="00C72674" w:rsidRDefault="003B1AD5" w:rsidP="001217C9">
            <w:pPr>
              <w:spacing w:after="0"/>
              <w:jc w:val="right"/>
              <w:rPr>
                <w:sz w:val="22"/>
                <w:szCs w:val="22"/>
              </w:rPr>
            </w:pPr>
            <w:r w:rsidRPr="00C72674">
              <w:rPr>
                <w:sz w:val="22"/>
                <w:szCs w:val="22"/>
              </w:rPr>
              <w:t>59-61   --&gt;</w:t>
            </w:r>
          </w:p>
        </w:tc>
        <w:tc>
          <w:tcPr>
            <w:tcW w:w="1643" w:type="dxa"/>
            <w:tcBorders>
              <w:top w:val="nil"/>
              <w:left w:val="nil"/>
              <w:bottom w:val="nil"/>
            </w:tcBorders>
          </w:tcPr>
          <w:p w14:paraId="6FA6B23C" w14:textId="77777777" w:rsidR="003B1AD5" w:rsidRPr="00C72674" w:rsidRDefault="003B1AD5" w:rsidP="001217C9">
            <w:pPr>
              <w:spacing w:after="0"/>
              <w:rPr>
                <w:sz w:val="22"/>
                <w:szCs w:val="22"/>
              </w:rPr>
            </w:pPr>
            <w:r w:rsidRPr="00C72674">
              <w:rPr>
                <w:sz w:val="22"/>
                <w:szCs w:val="22"/>
              </w:rPr>
              <w:t>A2</w:t>
            </w:r>
          </w:p>
        </w:tc>
      </w:tr>
      <w:tr w:rsidR="003B1AD5" w:rsidRPr="00AD5E50" w14:paraId="39F6E6AC" w14:textId="77777777" w:rsidTr="001217C9">
        <w:tc>
          <w:tcPr>
            <w:tcW w:w="3284" w:type="dxa"/>
            <w:gridSpan w:val="2"/>
            <w:tcBorders>
              <w:bottom w:val="single" w:sz="4" w:space="0" w:color="auto"/>
            </w:tcBorders>
          </w:tcPr>
          <w:p w14:paraId="3D6BEC5F" w14:textId="77777777" w:rsidR="003B1AD5" w:rsidRPr="00C72674" w:rsidRDefault="003B1AD5" w:rsidP="001217C9">
            <w:pPr>
              <w:spacing w:after="0"/>
              <w:jc w:val="center"/>
              <w:rPr>
                <w:b/>
                <w:i/>
                <w:sz w:val="22"/>
                <w:szCs w:val="22"/>
              </w:rPr>
            </w:pPr>
            <w:r w:rsidRPr="00C72674">
              <w:rPr>
                <w:b/>
                <w:i/>
                <w:sz w:val="22"/>
                <w:szCs w:val="22"/>
              </w:rPr>
              <w:t xml:space="preserve">CC#31, </w:t>
            </w:r>
            <w:proofErr w:type="spellStart"/>
            <w:r w:rsidRPr="00C72674">
              <w:rPr>
                <w:b/>
                <w:i/>
                <w:sz w:val="22"/>
                <w:szCs w:val="22"/>
              </w:rPr>
              <w:t>HrmIntrl</w:t>
            </w:r>
            <w:proofErr w:type="spellEnd"/>
          </w:p>
        </w:tc>
        <w:tc>
          <w:tcPr>
            <w:tcW w:w="1642" w:type="dxa"/>
            <w:tcBorders>
              <w:top w:val="nil"/>
              <w:bottom w:val="nil"/>
              <w:right w:val="nil"/>
            </w:tcBorders>
          </w:tcPr>
          <w:p w14:paraId="7057C47D" w14:textId="77777777" w:rsidR="003B1AD5" w:rsidRPr="00C72674" w:rsidRDefault="003B1AD5" w:rsidP="001217C9">
            <w:pPr>
              <w:spacing w:after="0"/>
              <w:jc w:val="right"/>
              <w:rPr>
                <w:sz w:val="22"/>
                <w:szCs w:val="22"/>
              </w:rPr>
            </w:pPr>
            <w:r w:rsidRPr="00C72674">
              <w:rPr>
                <w:sz w:val="22"/>
                <w:szCs w:val="22"/>
              </w:rPr>
              <w:t>93-97   --&gt;</w:t>
            </w:r>
          </w:p>
        </w:tc>
        <w:tc>
          <w:tcPr>
            <w:tcW w:w="1642" w:type="dxa"/>
            <w:tcBorders>
              <w:top w:val="nil"/>
              <w:left w:val="nil"/>
              <w:bottom w:val="nil"/>
            </w:tcBorders>
          </w:tcPr>
          <w:p w14:paraId="7219D04A" w14:textId="77777777" w:rsidR="003B1AD5" w:rsidRPr="00C72674" w:rsidRDefault="003B1AD5" w:rsidP="001217C9">
            <w:pPr>
              <w:spacing w:after="0"/>
              <w:rPr>
                <w:sz w:val="22"/>
                <w:szCs w:val="22"/>
              </w:rPr>
            </w:pPr>
            <w:r w:rsidRPr="00C72674">
              <w:rPr>
                <w:sz w:val="22"/>
                <w:szCs w:val="22"/>
              </w:rPr>
              <w:t>6</w:t>
            </w:r>
          </w:p>
        </w:tc>
        <w:tc>
          <w:tcPr>
            <w:tcW w:w="1643" w:type="dxa"/>
            <w:tcBorders>
              <w:top w:val="nil"/>
              <w:bottom w:val="nil"/>
              <w:right w:val="nil"/>
            </w:tcBorders>
          </w:tcPr>
          <w:p w14:paraId="6358A1D7" w14:textId="77777777" w:rsidR="003B1AD5" w:rsidRPr="00C72674" w:rsidRDefault="003B1AD5" w:rsidP="001217C9">
            <w:pPr>
              <w:spacing w:after="0"/>
              <w:jc w:val="right"/>
              <w:rPr>
                <w:sz w:val="22"/>
                <w:szCs w:val="22"/>
              </w:rPr>
            </w:pPr>
            <w:r w:rsidRPr="00C72674">
              <w:rPr>
                <w:sz w:val="22"/>
                <w:szCs w:val="22"/>
              </w:rPr>
              <w:t>62-65   --&gt;</w:t>
            </w:r>
          </w:p>
        </w:tc>
        <w:tc>
          <w:tcPr>
            <w:tcW w:w="1643" w:type="dxa"/>
            <w:tcBorders>
              <w:top w:val="nil"/>
              <w:left w:val="nil"/>
              <w:bottom w:val="nil"/>
            </w:tcBorders>
          </w:tcPr>
          <w:p w14:paraId="5A4591CA" w14:textId="77777777" w:rsidR="003B1AD5" w:rsidRPr="00C72674" w:rsidRDefault="003B1AD5" w:rsidP="001217C9">
            <w:pPr>
              <w:spacing w:after="0"/>
              <w:rPr>
                <w:sz w:val="22"/>
                <w:szCs w:val="22"/>
              </w:rPr>
            </w:pPr>
            <w:r w:rsidRPr="00C72674">
              <w:rPr>
                <w:sz w:val="22"/>
                <w:szCs w:val="22"/>
              </w:rPr>
              <w:t>A#2</w:t>
            </w:r>
          </w:p>
        </w:tc>
      </w:tr>
      <w:tr w:rsidR="003B1AD5" w:rsidRPr="00AD5E50" w14:paraId="0251F6F1" w14:textId="77777777" w:rsidTr="001217C9">
        <w:tc>
          <w:tcPr>
            <w:tcW w:w="1642" w:type="dxa"/>
            <w:tcBorders>
              <w:bottom w:val="nil"/>
              <w:right w:val="nil"/>
            </w:tcBorders>
          </w:tcPr>
          <w:p w14:paraId="4FFC2ABA" w14:textId="77777777" w:rsidR="003B1AD5" w:rsidRPr="00C72674" w:rsidRDefault="003B1AD5" w:rsidP="001217C9">
            <w:pPr>
              <w:spacing w:after="0"/>
              <w:jc w:val="right"/>
              <w:rPr>
                <w:sz w:val="22"/>
                <w:szCs w:val="22"/>
              </w:rPr>
            </w:pPr>
            <w:r w:rsidRPr="00C72674">
              <w:rPr>
                <w:sz w:val="22"/>
                <w:szCs w:val="22"/>
              </w:rPr>
              <w:t xml:space="preserve">0-9     --&gt; </w:t>
            </w:r>
          </w:p>
        </w:tc>
        <w:tc>
          <w:tcPr>
            <w:tcW w:w="1642" w:type="dxa"/>
            <w:tcBorders>
              <w:left w:val="nil"/>
              <w:bottom w:val="nil"/>
            </w:tcBorders>
          </w:tcPr>
          <w:p w14:paraId="17FFFE09" w14:textId="77777777" w:rsidR="003B1AD5" w:rsidRPr="00C72674" w:rsidRDefault="003B1AD5" w:rsidP="001217C9">
            <w:pPr>
              <w:spacing w:after="0"/>
              <w:rPr>
                <w:sz w:val="22"/>
                <w:szCs w:val="22"/>
              </w:rPr>
            </w:pPr>
            <w:r w:rsidRPr="00C72674">
              <w:rPr>
                <w:sz w:val="22"/>
                <w:szCs w:val="22"/>
              </w:rPr>
              <w:t>4th down</w:t>
            </w:r>
          </w:p>
        </w:tc>
        <w:tc>
          <w:tcPr>
            <w:tcW w:w="1642" w:type="dxa"/>
            <w:tcBorders>
              <w:top w:val="nil"/>
              <w:bottom w:val="nil"/>
              <w:right w:val="nil"/>
            </w:tcBorders>
          </w:tcPr>
          <w:p w14:paraId="52C1584A" w14:textId="77777777" w:rsidR="003B1AD5" w:rsidRPr="00C72674" w:rsidRDefault="003B1AD5" w:rsidP="001217C9">
            <w:pPr>
              <w:spacing w:after="0"/>
              <w:jc w:val="right"/>
              <w:rPr>
                <w:sz w:val="22"/>
                <w:szCs w:val="22"/>
              </w:rPr>
            </w:pPr>
            <w:r w:rsidRPr="00C72674">
              <w:rPr>
                <w:sz w:val="22"/>
                <w:szCs w:val="22"/>
              </w:rPr>
              <w:t>98-</w:t>
            </w:r>
            <w:proofErr w:type="gramStart"/>
            <w:r w:rsidRPr="00C72674">
              <w:rPr>
                <w:sz w:val="22"/>
                <w:szCs w:val="22"/>
              </w:rPr>
              <w:t>103  --</w:t>
            </w:r>
            <w:proofErr w:type="gramEnd"/>
            <w:r w:rsidRPr="00C72674">
              <w:rPr>
                <w:sz w:val="22"/>
                <w:szCs w:val="22"/>
              </w:rPr>
              <w:t>&gt;</w:t>
            </w:r>
          </w:p>
        </w:tc>
        <w:tc>
          <w:tcPr>
            <w:tcW w:w="1642" w:type="dxa"/>
            <w:tcBorders>
              <w:top w:val="nil"/>
              <w:left w:val="nil"/>
              <w:bottom w:val="nil"/>
            </w:tcBorders>
          </w:tcPr>
          <w:p w14:paraId="5E64F17D" w14:textId="77777777" w:rsidR="003B1AD5" w:rsidRPr="00C72674" w:rsidRDefault="003B1AD5" w:rsidP="001217C9">
            <w:pPr>
              <w:spacing w:after="0"/>
              <w:rPr>
                <w:sz w:val="22"/>
                <w:szCs w:val="22"/>
              </w:rPr>
            </w:pPr>
            <w:r w:rsidRPr="00C72674">
              <w:rPr>
                <w:sz w:val="22"/>
                <w:szCs w:val="22"/>
              </w:rPr>
              <w:t>7</w:t>
            </w:r>
          </w:p>
        </w:tc>
        <w:tc>
          <w:tcPr>
            <w:tcW w:w="1643" w:type="dxa"/>
            <w:tcBorders>
              <w:top w:val="nil"/>
              <w:bottom w:val="nil"/>
              <w:right w:val="nil"/>
            </w:tcBorders>
          </w:tcPr>
          <w:p w14:paraId="619123BF" w14:textId="77777777" w:rsidR="003B1AD5" w:rsidRPr="00C72674" w:rsidRDefault="003B1AD5" w:rsidP="001217C9">
            <w:pPr>
              <w:spacing w:after="0"/>
              <w:jc w:val="right"/>
              <w:rPr>
                <w:sz w:val="22"/>
                <w:szCs w:val="22"/>
              </w:rPr>
            </w:pPr>
            <w:r w:rsidRPr="00C72674">
              <w:rPr>
                <w:sz w:val="22"/>
                <w:szCs w:val="22"/>
              </w:rPr>
              <w:t>66-68   --&gt;</w:t>
            </w:r>
          </w:p>
        </w:tc>
        <w:tc>
          <w:tcPr>
            <w:tcW w:w="1643" w:type="dxa"/>
            <w:tcBorders>
              <w:top w:val="nil"/>
              <w:left w:val="nil"/>
              <w:bottom w:val="nil"/>
            </w:tcBorders>
          </w:tcPr>
          <w:p w14:paraId="18154057" w14:textId="77777777" w:rsidR="003B1AD5" w:rsidRPr="00C72674" w:rsidRDefault="003B1AD5" w:rsidP="001217C9">
            <w:pPr>
              <w:spacing w:after="0"/>
              <w:rPr>
                <w:sz w:val="22"/>
                <w:szCs w:val="22"/>
              </w:rPr>
            </w:pPr>
            <w:r w:rsidRPr="00C72674">
              <w:rPr>
                <w:sz w:val="22"/>
                <w:szCs w:val="22"/>
              </w:rPr>
              <w:t>B2</w:t>
            </w:r>
          </w:p>
        </w:tc>
      </w:tr>
      <w:tr w:rsidR="003B1AD5" w:rsidRPr="00AD5E50" w14:paraId="27204DB8" w14:textId="77777777" w:rsidTr="001217C9">
        <w:tc>
          <w:tcPr>
            <w:tcW w:w="1642" w:type="dxa"/>
            <w:tcBorders>
              <w:top w:val="nil"/>
              <w:bottom w:val="nil"/>
              <w:right w:val="nil"/>
            </w:tcBorders>
          </w:tcPr>
          <w:p w14:paraId="1D7B2AE8" w14:textId="77777777" w:rsidR="003B1AD5" w:rsidRPr="00C72674" w:rsidRDefault="003B1AD5" w:rsidP="001217C9">
            <w:pPr>
              <w:spacing w:after="0"/>
              <w:jc w:val="right"/>
              <w:rPr>
                <w:sz w:val="22"/>
                <w:szCs w:val="22"/>
              </w:rPr>
            </w:pPr>
            <w:r w:rsidRPr="00C72674">
              <w:rPr>
                <w:sz w:val="22"/>
                <w:szCs w:val="22"/>
              </w:rPr>
              <w:t>10-27   --&gt;</w:t>
            </w:r>
          </w:p>
        </w:tc>
        <w:tc>
          <w:tcPr>
            <w:tcW w:w="1642" w:type="dxa"/>
            <w:tcBorders>
              <w:top w:val="nil"/>
              <w:left w:val="nil"/>
              <w:bottom w:val="nil"/>
            </w:tcBorders>
          </w:tcPr>
          <w:p w14:paraId="1929D855" w14:textId="77777777" w:rsidR="003B1AD5" w:rsidRPr="00C72674" w:rsidRDefault="003B1AD5" w:rsidP="001217C9">
            <w:pPr>
              <w:spacing w:after="0"/>
              <w:rPr>
                <w:sz w:val="22"/>
                <w:szCs w:val="22"/>
              </w:rPr>
            </w:pPr>
            <w:r w:rsidRPr="00C72674">
              <w:rPr>
                <w:sz w:val="22"/>
                <w:szCs w:val="22"/>
              </w:rPr>
              <w:t>5th up</w:t>
            </w:r>
          </w:p>
        </w:tc>
        <w:tc>
          <w:tcPr>
            <w:tcW w:w="1642" w:type="dxa"/>
            <w:tcBorders>
              <w:top w:val="nil"/>
              <w:bottom w:val="nil"/>
              <w:right w:val="nil"/>
            </w:tcBorders>
          </w:tcPr>
          <w:p w14:paraId="755CFB62" w14:textId="77777777" w:rsidR="003B1AD5" w:rsidRPr="00C72674" w:rsidRDefault="003B1AD5" w:rsidP="001217C9">
            <w:pPr>
              <w:spacing w:after="0"/>
              <w:jc w:val="right"/>
              <w:rPr>
                <w:sz w:val="22"/>
                <w:szCs w:val="22"/>
              </w:rPr>
            </w:pPr>
            <w:r w:rsidRPr="00C72674">
              <w:rPr>
                <w:sz w:val="22"/>
                <w:szCs w:val="22"/>
              </w:rPr>
              <w:t>104-108 --&gt;</w:t>
            </w:r>
          </w:p>
        </w:tc>
        <w:tc>
          <w:tcPr>
            <w:tcW w:w="1642" w:type="dxa"/>
            <w:tcBorders>
              <w:top w:val="nil"/>
              <w:left w:val="nil"/>
              <w:bottom w:val="nil"/>
            </w:tcBorders>
          </w:tcPr>
          <w:p w14:paraId="0B24DBE3" w14:textId="77777777" w:rsidR="003B1AD5" w:rsidRPr="00C72674" w:rsidRDefault="003B1AD5" w:rsidP="001217C9">
            <w:pPr>
              <w:spacing w:after="0"/>
              <w:rPr>
                <w:sz w:val="22"/>
                <w:szCs w:val="22"/>
              </w:rPr>
            </w:pPr>
            <w:r w:rsidRPr="00C72674">
              <w:rPr>
                <w:sz w:val="22"/>
                <w:szCs w:val="22"/>
              </w:rPr>
              <w:t>8</w:t>
            </w:r>
          </w:p>
        </w:tc>
        <w:tc>
          <w:tcPr>
            <w:tcW w:w="1643" w:type="dxa"/>
            <w:tcBorders>
              <w:top w:val="nil"/>
              <w:bottom w:val="nil"/>
              <w:right w:val="nil"/>
            </w:tcBorders>
          </w:tcPr>
          <w:p w14:paraId="20143B8E" w14:textId="77777777" w:rsidR="003B1AD5" w:rsidRPr="00C72674" w:rsidRDefault="003B1AD5" w:rsidP="001217C9">
            <w:pPr>
              <w:spacing w:after="0"/>
              <w:jc w:val="right"/>
              <w:rPr>
                <w:sz w:val="22"/>
                <w:szCs w:val="22"/>
              </w:rPr>
            </w:pPr>
            <w:r w:rsidRPr="00C72674">
              <w:rPr>
                <w:sz w:val="22"/>
                <w:szCs w:val="22"/>
              </w:rPr>
              <w:t>69-72   --&gt;</w:t>
            </w:r>
          </w:p>
        </w:tc>
        <w:tc>
          <w:tcPr>
            <w:tcW w:w="1643" w:type="dxa"/>
            <w:tcBorders>
              <w:top w:val="nil"/>
              <w:left w:val="nil"/>
              <w:bottom w:val="nil"/>
            </w:tcBorders>
          </w:tcPr>
          <w:p w14:paraId="433D70E1" w14:textId="77777777" w:rsidR="003B1AD5" w:rsidRPr="00C72674" w:rsidRDefault="003B1AD5" w:rsidP="001217C9">
            <w:pPr>
              <w:spacing w:after="0"/>
              <w:rPr>
                <w:sz w:val="22"/>
                <w:szCs w:val="22"/>
              </w:rPr>
            </w:pPr>
            <w:r w:rsidRPr="00C72674">
              <w:rPr>
                <w:sz w:val="22"/>
                <w:szCs w:val="22"/>
              </w:rPr>
              <w:t>C3</w:t>
            </w:r>
          </w:p>
        </w:tc>
      </w:tr>
      <w:tr w:rsidR="003B1AD5" w:rsidRPr="00AD5E50" w14:paraId="08564880" w14:textId="77777777" w:rsidTr="001217C9">
        <w:tc>
          <w:tcPr>
            <w:tcW w:w="1642" w:type="dxa"/>
            <w:tcBorders>
              <w:top w:val="nil"/>
              <w:bottom w:val="nil"/>
              <w:right w:val="nil"/>
            </w:tcBorders>
          </w:tcPr>
          <w:p w14:paraId="1D52477D" w14:textId="77777777" w:rsidR="003B1AD5" w:rsidRPr="00C72674" w:rsidRDefault="003B1AD5" w:rsidP="001217C9">
            <w:pPr>
              <w:spacing w:after="0"/>
              <w:jc w:val="right"/>
              <w:rPr>
                <w:sz w:val="22"/>
                <w:szCs w:val="22"/>
              </w:rPr>
            </w:pPr>
            <w:r w:rsidRPr="00C72674">
              <w:rPr>
                <w:sz w:val="22"/>
                <w:szCs w:val="22"/>
              </w:rPr>
              <w:t>28-45   --&gt;</w:t>
            </w:r>
          </w:p>
        </w:tc>
        <w:tc>
          <w:tcPr>
            <w:tcW w:w="1642" w:type="dxa"/>
            <w:tcBorders>
              <w:top w:val="nil"/>
              <w:left w:val="nil"/>
              <w:bottom w:val="nil"/>
            </w:tcBorders>
          </w:tcPr>
          <w:p w14:paraId="788D505C" w14:textId="77777777" w:rsidR="003B1AD5" w:rsidRPr="00C72674" w:rsidRDefault="003B1AD5" w:rsidP="001217C9">
            <w:pPr>
              <w:spacing w:after="0"/>
              <w:rPr>
                <w:sz w:val="22"/>
                <w:szCs w:val="22"/>
              </w:rPr>
            </w:pPr>
            <w:r w:rsidRPr="00C72674">
              <w:rPr>
                <w:sz w:val="22"/>
                <w:szCs w:val="22"/>
              </w:rPr>
              <w:t>Octave</w:t>
            </w:r>
          </w:p>
        </w:tc>
        <w:tc>
          <w:tcPr>
            <w:tcW w:w="1642" w:type="dxa"/>
            <w:tcBorders>
              <w:top w:val="nil"/>
              <w:bottom w:val="nil"/>
              <w:right w:val="nil"/>
            </w:tcBorders>
          </w:tcPr>
          <w:p w14:paraId="6050E456" w14:textId="77777777" w:rsidR="003B1AD5" w:rsidRPr="00C72674" w:rsidRDefault="003B1AD5" w:rsidP="001217C9">
            <w:pPr>
              <w:spacing w:after="0"/>
              <w:jc w:val="right"/>
              <w:rPr>
                <w:sz w:val="22"/>
                <w:szCs w:val="22"/>
              </w:rPr>
            </w:pPr>
            <w:r w:rsidRPr="00C72674">
              <w:rPr>
                <w:sz w:val="22"/>
                <w:szCs w:val="22"/>
              </w:rPr>
              <w:t>109-113 --&gt;</w:t>
            </w:r>
          </w:p>
        </w:tc>
        <w:tc>
          <w:tcPr>
            <w:tcW w:w="1642" w:type="dxa"/>
            <w:tcBorders>
              <w:top w:val="nil"/>
              <w:left w:val="nil"/>
              <w:bottom w:val="nil"/>
            </w:tcBorders>
          </w:tcPr>
          <w:p w14:paraId="1A54AE75" w14:textId="77777777" w:rsidR="003B1AD5" w:rsidRPr="00C72674" w:rsidRDefault="003B1AD5" w:rsidP="001217C9">
            <w:pPr>
              <w:spacing w:after="0"/>
              <w:rPr>
                <w:sz w:val="22"/>
                <w:szCs w:val="22"/>
              </w:rPr>
            </w:pPr>
            <w:r w:rsidRPr="00C72674">
              <w:rPr>
                <w:sz w:val="22"/>
                <w:szCs w:val="22"/>
              </w:rPr>
              <w:t>9</w:t>
            </w:r>
          </w:p>
        </w:tc>
        <w:tc>
          <w:tcPr>
            <w:tcW w:w="1643" w:type="dxa"/>
            <w:tcBorders>
              <w:top w:val="nil"/>
              <w:bottom w:val="nil"/>
              <w:right w:val="nil"/>
            </w:tcBorders>
          </w:tcPr>
          <w:p w14:paraId="3DB5719B" w14:textId="77777777" w:rsidR="003B1AD5" w:rsidRPr="00C72674" w:rsidRDefault="003B1AD5" w:rsidP="001217C9">
            <w:pPr>
              <w:spacing w:after="0"/>
              <w:jc w:val="right"/>
              <w:rPr>
                <w:sz w:val="22"/>
                <w:szCs w:val="22"/>
              </w:rPr>
            </w:pPr>
            <w:r w:rsidRPr="00C72674">
              <w:rPr>
                <w:sz w:val="22"/>
                <w:szCs w:val="22"/>
              </w:rPr>
              <w:t>73-75   --&gt;</w:t>
            </w:r>
          </w:p>
        </w:tc>
        <w:tc>
          <w:tcPr>
            <w:tcW w:w="1643" w:type="dxa"/>
            <w:tcBorders>
              <w:top w:val="nil"/>
              <w:left w:val="nil"/>
              <w:bottom w:val="nil"/>
            </w:tcBorders>
          </w:tcPr>
          <w:p w14:paraId="74D41C80" w14:textId="77777777" w:rsidR="003B1AD5" w:rsidRPr="00C72674" w:rsidRDefault="003B1AD5" w:rsidP="001217C9">
            <w:pPr>
              <w:spacing w:after="0"/>
              <w:rPr>
                <w:sz w:val="22"/>
                <w:szCs w:val="22"/>
              </w:rPr>
            </w:pPr>
            <w:r w:rsidRPr="00C72674">
              <w:rPr>
                <w:sz w:val="22"/>
                <w:szCs w:val="22"/>
              </w:rPr>
              <w:t>C#3</w:t>
            </w:r>
          </w:p>
        </w:tc>
      </w:tr>
      <w:tr w:rsidR="003B1AD5" w:rsidRPr="00AD5E50" w14:paraId="2A66948B" w14:textId="77777777" w:rsidTr="001217C9">
        <w:tc>
          <w:tcPr>
            <w:tcW w:w="1642" w:type="dxa"/>
            <w:tcBorders>
              <w:top w:val="nil"/>
              <w:bottom w:val="nil"/>
              <w:right w:val="nil"/>
            </w:tcBorders>
          </w:tcPr>
          <w:p w14:paraId="7127FC7C" w14:textId="77777777" w:rsidR="003B1AD5" w:rsidRPr="00C72674" w:rsidRDefault="003B1AD5" w:rsidP="001217C9">
            <w:pPr>
              <w:spacing w:after="0"/>
              <w:jc w:val="right"/>
              <w:rPr>
                <w:sz w:val="22"/>
                <w:szCs w:val="22"/>
              </w:rPr>
            </w:pPr>
            <w:r w:rsidRPr="00C72674">
              <w:rPr>
                <w:sz w:val="22"/>
                <w:szCs w:val="22"/>
              </w:rPr>
              <w:t>46-63   --&gt;</w:t>
            </w:r>
          </w:p>
        </w:tc>
        <w:tc>
          <w:tcPr>
            <w:tcW w:w="1642" w:type="dxa"/>
            <w:tcBorders>
              <w:top w:val="nil"/>
              <w:left w:val="nil"/>
              <w:bottom w:val="nil"/>
            </w:tcBorders>
          </w:tcPr>
          <w:p w14:paraId="260E24C6" w14:textId="77777777" w:rsidR="003B1AD5" w:rsidRPr="00C72674" w:rsidRDefault="003B1AD5" w:rsidP="001217C9">
            <w:pPr>
              <w:spacing w:after="0"/>
              <w:rPr>
                <w:sz w:val="22"/>
                <w:szCs w:val="22"/>
              </w:rPr>
            </w:pPr>
            <w:r w:rsidRPr="00C72674">
              <w:rPr>
                <w:sz w:val="22"/>
                <w:szCs w:val="22"/>
              </w:rPr>
              <w:t>Power1</w:t>
            </w:r>
          </w:p>
        </w:tc>
        <w:tc>
          <w:tcPr>
            <w:tcW w:w="1642" w:type="dxa"/>
            <w:tcBorders>
              <w:top w:val="nil"/>
              <w:bottom w:val="nil"/>
              <w:right w:val="nil"/>
            </w:tcBorders>
          </w:tcPr>
          <w:p w14:paraId="07A57FFF" w14:textId="77777777" w:rsidR="003B1AD5" w:rsidRPr="00C72674" w:rsidRDefault="003B1AD5" w:rsidP="001217C9">
            <w:pPr>
              <w:spacing w:after="0"/>
              <w:jc w:val="right"/>
              <w:rPr>
                <w:sz w:val="22"/>
                <w:szCs w:val="22"/>
              </w:rPr>
            </w:pPr>
            <w:r w:rsidRPr="00C72674">
              <w:rPr>
                <w:sz w:val="22"/>
                <w:szCs w:val="22"/>
              </w:rPr>
              <w:t>114-119 --&gt;</w:t>
            </w:r>
          </w:p>
        </w:tc>
        <w:tc>
          <w:tcPr>
            <w:tcW w:w="1642" w:type="dxa"/>
            <w:tcBorders>
              <w:top w:val="nil"/>
              <w:left w:val="nil"/>
              <w:bottom w:val="nil"/>
            </w:tcBorders>
          </w:tcPr>
          <w:p w14:paraId="732C18B9" w14:textId="77777777" w:rsidR="003B1AD5" w:rsidRPr="00C72674" w:rsidRDefault="003B1AD5" w:rsidP="001217C9">
            <w:pPr>
              <w:spacing w:after="0"/>
              <w:rPr>
                <w:sz w:val="22"/>
                <w:szCs w:val="22"/>
              </w:rPr>
            </w:pPr>
            <w:r w:rsidRPr="00C72674">
              <w:rPr>
                <w:sz w:val="22"/>
                <w:szCs w:val="22"/>
              </w:rPr>
              <w:t>10</w:t>
            </w:r>
          </w:p>
        </w:tc>
        <w:tc>
          <w:tcPr>
            <w:tcW w:w="1643" w:type="dxa"/>
            <w:tcBorders>
              <w:top w:val="nil"/>
              <w:bottom w:val="nil"/>
              <w:right w:val="nil"/>
            </w:tcBorders>
          </w:tcPr>
          <w:p w14:paraId="7DBD6F28" w14:textId="77777777" w:rsidR="003B1AD5" w:rsidRPr="00C72674" w:rsidRDefault="003B1AD5" w:rsidP="001217C9">
            <w:pPr>
              <w:spacing w:after="0"/>
              <w:jc w:val="right"/>
              <w:rPr>
                <w:sz w:val="22"/>
                <w:szCs w:val="22"/>
              </w:rPr>
            </w:pPr>
            <w:r w:rsidRPr="00C72674">
              <w:rPr>
                <w:sz w:val="22"/>
                <w:szCs w:val="22"/>
              </w:rPr>
              <w:t>76-79   --&gt;</w:t>
            </w:r>
          </w:p>
        </w:tc>
        <w:tc>
          <w:tcPr>
            <w:tcW w:w="1643" w:type="dxa"/>
            <w:tcBorders>
              <w:top w:val="nil"/>
              <w:left w:val="nil"/>
              <w:bottom w:val="nil"/>
            </w:tcBorders>
          </w:tcPr>
          <w:p w14:paraId="675E5EC5" w14:textId="77777777" w:rsidR="003B1AD5" w:rsidRPr="00C72674" w:rsidRDefault="003B1AD5" w:rsidP="001217C9">
            <w:pPr>
              <w:spacing w:after="0"/>
              <w:rPr>
                <w:sz w:val="22"/>
                <w:szCs w:val="22"/>
              </w:rPr>
            </w:pPr>
            <w:r w:rsidRPr="00C72674">
              <w:rPr>
                <w:sz w:val="22"/>
                <w:szCs w:val="22"/>
              </w:rPr>
              <w:t>D3</w:t>
            </w:r>
          </w:p>
        </w:tc>
      </w:tr>
      <w:tr w:rsidR="003B1AD5" w:rsidRPr="00AD5E50" w14:paraId="0DE2A968" w14:textId="77777777" w:rsidTr="001217C9">
        <w:tc>
          <w:tcPr>
            <w:tcW w:w="1642" w:type="dxa"/>
            <w:tcBorders>
              <w:top w:val="nil"/>
              <w:bottom w:val="nil"/>
              <w:right w:val="nil"/>
            </w:tcBorders>
          </w:tcPr>
          <w:p w14:paraId="3C5D5E54" w14:textId="77777777" w:rsidR="003B1AD5" w:rsidRPr="00C72674" w:rsidRDefault="003B1AD5" w:rsidP="001217C9">
            <w:pPr>
              <w:spacing w:after="0"/>
              <w:jc w:val="right"/>
              <w:rPr>
                <w:sz w:val="22"/>
                <w:szCs w:val="22"/>
              </w:rPr>
            </w:pPr>
            <w:r w:rsidRPr="00C72674">
              <w:rPr>
                <w:sz w:val="22"/>
                <w:szCs w:val="22"/>
              </w:rPr>
              <w:t>64-81   --&gt;</w:t>
            </w:r>
          </w:p>
        </w:tc>
        <w:tc>
          <w:tcPr>
            <w:tcW w:w="1642" w:type="dxa"/>
            <w:tcBorders>
              <w:top w:val="nil"/>
              <w:left w:val="nil"/>
              <w:bottom w:val="nil"/>
            </w:tcBorders>
          </w:tcPr>
          <w:p w14:paraId="64F8A171" w14:textId="77777777" w:rsidR="003B1AD5" w:rsidRPr="00C72674" w:rsidRDefault="003B1AD5" w:rsidP="001217C9">
            <w:pPr>
              <w:spacing w:after="0"/>
              <w:rPr>
                <w:sz w:val="22"/>
                <w:szCs w:val="22"/>
              </w:rPr>
            </w:pPr>
            <w:r w:rsidRPr="00C72674">
              <w:rPr>
                <w:sz w:val="22"/>
                <w:szCs w:val="22"/>
              </w:rPr>
              <w:t>Power2</w:t>
            </w:r>
          </w:p>
        </w:tc>
        <w:tc>
          <w:tcPr>
            <w:tcW w:w="1642" w:type="dxa"/>
            <w:tcBorders>
              <w:top w:val="nil"/>
              <w:bottom w:val="nil"/>
              <w:right w:val="nil"/>
            </w:tcBorders>
          </w:tcPr>
          <w:p w14:paraId="31565F97" w14:textId="77777777" w:rsidR="003B1AD5" w:rsidRPr="00C72674" w:rsidRDefault="003B1AD5" w:rsidP="001217C9">
            <w:pPr>
              <w:spacing w:after="0"/>
              <w:jc w:val="right"/>
              <w:rPr>
                <w:sz w:val="22"/>
                <w:szCs w:val="22"/>
              </w:rPr>
            </w:pPr>
            <w:r w:rsidRPr="00C72674">
              <w:rPr>
                <w:sz w:val="22"/>
                <w:szCs w:val="22"/>
              </w:rPr>
              <w:t>120-124 --&gt;</w:t>
            </w:r>
          </w:p>
        </w:tc>
        <w:tc>
          <w:tcPr>
            <w:tcW w:w="1642" w:type="dxa"/>
            <w:tcBorders>
              <w:top w:val="nil"/>
              <w:left w:val="nil"/>
              <w:bottom w:val="nil"/>
            </w:tcBorders>
          </w:tcPr>
          <w:p w14:paraId="599E0124" w14:textId="77777777" w:rsidR="003B1AD5" w:rsidRPr="00C72674" w:rsidRDefault="003B1AD5" w:rsidP="001217C9">
            <w:pPr>
              <w:spacing w:after="0"/>
              <w:rPr>
                <w:sz w:val="22"/>
                <w:szCs w:val="22"/>
              </w:rPr>
            </w:pPr>
            <w:r w:rsidRPr="00C72674">
              <w:rPr>
                <w:sz w:val="22"/>
                <w:szCs w:val="22"/>
              </w:rPr>
              <w:t>11</w:t>
            </w:r>
          </w:p>
        </w:tc>
        <w:tc>
          <w:tcPr>
            <w:tcW w:w="1643" w:type="dxa"/>
            <w:tcBorders>
              <w:top w:val="nil"/>
              <w:bottom w:val="nil"/>
              <w:right w:val="nil"/>
            </w:tcBorders>
          </w:tcPr>
          <w:p w14:paraId="1D9EA164" w14:textId="77777777" w:rsidR="003B1AD5" w:rsidRPr="00C72674" w:rsidRDefault="003B1AD5" w:rsidP="001217C9">
            <w:pPr>
              <w:spacing w:after="0"/>
              <w:jc w:val="right"/>
              <w:rPr>
                <w:sz w:val="22"/>
                <w:szCs w:val="22"/>
              </w:rPr>
            </w:pPr>
            <w:r w:rsidRPr="00C72674">
              <w:rPr>
                <w:sz w:val="22"/>
                <w:szCs w:val="22"/>
              </w:rPr>
              <w:t>80-82   --&gt;</w:t>
            </w:r>
          </w:p>
        </w:tc>
        <w:tc>
          <w:tcPr>
            <w:tcW w:w="1643" w:type="dxa"/>
            <w:tcBorders>
              <w:top w:val="nil"/>
              <w:left w:val="nil"/>
              <w:bottom w:val="nil"/>
            </w:tcBorders>
          </w:tcPr>
          <w:p w14:paraId="69A22E9A" w14:textId="77777777" w:rsidR="003B1AD5" w:rsidRPr="00C72674" w:rsidRDefault="003B1AD5" w:rsidP="001217C9">
            <w:pPr>
              <w:spacing w:after="0"/>
              <w:rPr>
                <w:sz w:val="22"/>
                <w:szCs w:val="22"/>
              </w:rPr>
            </w:pPr>
            <w:r w:rsidRPr="00C72674">
              <w:rPr>
                <w:sz w:val="22"/>
                <w:szCs w:val="22"/>
              </w:rPr>
              <w:t>D#3</w:t>
            </w:r>
          </w:p>
        </w:tc>
      </w:tr>
      <w:tr w:rsidR="003B1AD5" w:rsidRPr="00AD5E50" w14:paraId="04769D55" w14:textId="77777777" w:rsidTr="001217C9">
        <w:tc>
          <w:tcPr>
            <w:tcW w:w="1642" w:type="dxa"/>
            <w:tcBorders>
              <w:top w:val="nil"/>
              <w:right w:val="nil"/>
            </w:tcBorders>
          </w:tcPr>
          <w:p w14:paraId="4B89BDFE" w14:textId="77777777" w:rsidR="003B1AD5" w:rsidRPr="00C72674" w:rsidRDefault="003B1AD5" w:rsidP="001217C9">
            <w:pPr>
              <w:spacing w:after="0"/>
              <w:jc w:val="right"/>
              <w:rPr>
                <w:sz w:val="22"/>
                <w:szCs w:val="22"/>
              </w:rPr>
            </w:pPr>
            <w:r w:rsidRPr="00C72674">
              <w:rPr>
                <w:sz w:val="22"/>
                <w:szCs w:val="22"/>
              </w:rPr>
              <w:t>82-</w:t>
            </w:r>
            <w:proofErr w:type="gramStart"/>
            <w:r w:rsidRPr="00C72674">
              <w:rPr>
                <w:sz w:val="22"/>
                <w:szCs w:val="22"/>
              </w:rPr>
              <w:t>127  --</w:t>
            </w:r>
            <w:proofErr w:type="gramEnd"/>
            <w:r w:rsidRPr="00C72674">
              <w:rPr>
                <w:sz w:val="22"/>
                <w:szCs w:val="22"/>
              </w:rPr>
              <w:t>&gt;</w:t>
            </w:r>
          </w:p>
        </w:tc>
        <w:tc>
          <w:tcPr>
            <w:tcW w:w="1642" w:type="dxa"/>
            <w:tcBorders>
              <w:top w:val="nil"/>
              <w:left w:val="nil"/>
            </w:tcBorders>
          </w:tcPr>
          <w:p w14:paraId="7E4A907D" w14:textId="77777777" w:rsidR="003B1AD5" w:rsidRPr="00C72674" w:rsidRDefault="003B1AD5" w:rsidP="001217C9">
            <w:pPr>
              <w:spacing w:after="0"/>
              <w:rPr>
                <w:sz w:val="22"/>
                <w:szCs w:val="22"/>
              </w:rPr>
            </w:pPr>
            <w:r w:rsidRPr="00C72674">
              <w:rPr>
                <w:sz w:val="22"/>
                <w:szCs w:val="22"/>
              </w:rPr>
              <w:t>2 Octave</w:t>
            </w:r>
          </w:p>
        </w:tc>
        <w:tc>
          <w:tcPr>
            <w:tcW w:w="1642" w:type="dxa"/>
            <w:tcBorders>
              <w:top w:val="nil"/>
              <w:right w:val="nil"/>
            </w:tcBorders>
          </w:tcPr>
          <w:p w14:paraId="0D95F5BD" w14:textId="77777777" w:rsidR="003B1AD5" w:rsidRPr="00C72674" w:rsidRDefault="003B1AD5" w:rsidP="001217C9">
            <w:pPr>
              <w:spacing w:after="0"/>
              <w:jc w:val="right"/>
              <w:rPr>
                <w:sz w:val="22"/>
                <w:szCs w:val="22"/>
              </w:rPr>
            </w:pPr>
            <w:r w:rsidRPr="00C72674">
              <w:rPr>
                <w:sz w:val="22"/>
                <w:szCs w:val="22"/>
              </w:rPr>
              <w:t>125-127 --&gt;</w:t>
            </w:r>
          </w:p>
        </w:tc>
        <w:tc>
          <w:tcPr>
            <w:tcW w:w="1642" w:type="dxa"/>
            <w:tcBorders>
              <w:top w:val="nil"/>
              <w:left w:val="nil"/>
            </w:tcBorders>
          </w:tcPr>
          <w:p w14:paraId="4D00FD8B" w14:textId="77777777" w:rsidR="003B1AD5" w:rsidRPr="00C72674" w:rsidRDefault="003B1AD5" w:rsidP="001217C9">
            <w:pPr>
              <w:spacing w:after="0"/>
              <w:rPr>
                <w:sz w:val="22"/>
                <w:szCs w:val="22"/>
              </w:rPr>
            </w:pPr>
            <w:r w:rsidRPr="00C72674">
              <w:rPr>
                <w:sz w:val="22"/>
                <w:szCs w:val="22"/>
              </w:rPr>
              <w:t>12</w:t>
            </w:r>
          </w:p>
        </w:tc>
        <w:tc>
          <w:tcPr>
            <w:tcW w:w="1643" w:type="dxa"/>
            <w:tcBorders>
              <w:top w:val="nil"/>
              <w:bottom w:val="nil"/>
              <w:right w:val="nil"/>
            </w:tcBorders>
          </w:tcPr>
          <w:p w14:paraId="3A0BABF1" w14:textId="77777777" w:rsidR="003B1AD5" w:rsidRPr="00C72674" w:rsidRDefault="003B1AD5" w:rsidP="001217C9">
            <w:pPr>
              <w:spacing w:after="0"/>
              <w:jc w:val="right"/>
              <w:rPr>
                <w:sz w:val="22"/>
                <w:szCs w:val="22"/>
              </w:rPr>
            </w:pPr>
            <w:r w:rsidRPr="00C72674">
              <w:rPr>
                <w:sz w:val="22"/>
                <w:szCs w:val="22"/>
              </w:rPr>
              <w:t>83-86   --&gt;</w:t>
            </w:r>
          </w:p>
        </w:tc>
        <w:tc>
          <w:tcPr>
            <w:tcW w:w="1643" w:type="dxa"/>
            <w:tcBorders>
              <w:top w:val="nil"/>
              <w:left w:val="nil"/>
              <w:bottom w:val="nil"/>
            </w:tcBorders>
          </w:tcPr>
          <w:p w14:paraId="6CD00C59" w14:textId="77777777" w:rsidR="003B1AD5" w:rsidRPr="00C72674" w:rsidRDefault="003B1AD5" w:rsidP="001217C9">
            <w:pPr>
              <w:spacing w:after="0"/>
              <w:rPr>
                <w:sz w:val="22"/>
                <w:szCs w:val="22"/>
              </w:rPr>
            </w:pPr>
            <w:r w:rsidRPr="00C72674">
              <w:rPr>
                <w:sz w:val="22"/>
                <w:szCs w:val="22"/>
              </w:rPr>
              <w:t>E3</w:t>
            </w:r>
          </w:p>
        </w:tc>
      </w:tr>
      <w:tr w:rsidR="003B1AD5" w:rsidRPr="00AD5E50" w14:paraId="4370C32F" w14:textId="77777777" w:rsidTr="001217C9">
        <w:tc>
          <w:tcPr>
            <w:tcW w:w="3284" w:type="dxa"/>
            <w:gridSpan w:val="2"/>
            <w:tcBorders>
              <w:bottom w:val="single" w:sz="4" w:space="0" w:color="auto"/>
            </w:tcBorders>
          </w:tcPr>
          <w:p w14:paraId="557E880A" w14:textId="77777777" w:rsidR="003B1AD5" w:rsidRPr="00C72674" w:rsidRDefault="003B1AD5" w:rsidP="001217C9">
            <w:pPr>
              <w:spacing w:after="0"/>
              <w:jc w:val="center"/>
              <w:rPr>
                <w:b/>
                <w:i/>
                <w:sz w:val="22"/>
                <w:szCs w:val="22"/>
              </w:rPr>
            </w:pPr>
            <w:r w:rsidRPr="00C72674">
              <w:rPr>
                <w:b/>
                <w:i/>
                <w:sz w:val="22"/>
                <w:szCs w:val="22"/>
              </w:rPr>
              <w:t xml:space="preserve">CC#36, </w:t>
            </w:r>
            <w:proofErr w:type="spellStart"/>
            <w:r w:rsidRPr="00C72674">
              <w:rPr>
                <w:b/>
                <w:i/>
                <w:sz w:val="22"/>
                <w:szCs w:val="22"/>
              </w:rPr>
              <w:t>HOSteps</w:t>
            </w:r>
            <w:proofErr w:type="spellEnd"/>
          </w:p>
        </w:tc>
        <w:tc>
          <w:tcPr>
            <w:tcW w:w="3284" w:type="dxa"/>
            <w:gridSpan w:val="2"/>
            <w:tcBorders>
              <w:bottom w:val="single" w:sz="4" w:space="0" w:color="auto"/>
            </w:tcBorders>
          </w:tcPr>
          <w:p w14:paraId="7235D061" w14:textId="77777777" w:rsidR="003B1AD5" w:rsidRPr="00C72674" w:rsidRDefault="003B1AD5" w:rsidP="001217C9">
            <w:pPr>
              <w:spacing w:after="0"/>
              <w:jc w:val="center"/>
              <w:rPr>
                <w:b/>
                <w:i/>
                <w:sz w:val="22"/>
                <w:szCs w:val="22"/>
              </w:rPr>
            </w:pPr>
            <w:r w:rsidRPr="00C72674">
              <w:rPr>
                <w:b/>
                <w:i/>
                <w:sz w:val="22"/>
                <w:szCs w:val="22"/>
              </w:rPr>
              <w:t xml:space="preserve">CC#13, </w:t>
            </w:r>
            <w:proofErr w:type="spellStart"/>
            <w:r w:rsidRPr="00C72674">
              <w:rPr>
                <w:b/>
                <w:i/>
                <w:sz w:val="22"/>
                <w:szCs w:val="22"/>
              </w:rPr>
              <w:t>PtchFine</w:t>
            </w:r>
            <w:proofErr w:type="spellEnd"/>
          </w:p>
        </w:tc>
        <w:tc>
          <w:tcPr>
            <w:tcW w:w="1643" w:type="dxa"/>
            <w:tcBorders>
              <w:top w:val="nil"/>
              <w:bottom w:val="nil"/>
              <w:right w:val="nil"/>
            </w:tcBorders>
          </w:tcPr>
          <w:p w14:paraId="158816E5" w14:textId="77777777" w:rsidR="003B1AD5" w:rsidRPr="00C72674" w:rsidRDefault="003B1AD5" w:rsidP="001217C9">
            <w:pPr>
              <w:spacing w:after="0"/>
              <w:jc w:val="right"/>
              <w:rPr>
                <w:sz w:val="22"/>
                <w:szCs w:val="22"/>
              </w:rPr>
            </w:pPr>
            <w:r w:rsidRPr="00C72674">
              <w:rPr>
                <w:sz w:val="22"/>
                <w:szCs w:val="22"/>
              </w:rPr>
              <w:t>87-89   --&gt;</w:t>
            </w:r>
          </w:p>
        </w:tc>
        <w:tc>
          <w:tcPr>
            <w:tcW w:w="1643" w:type="dxa"/>
            <w:tcBorders>
              <w:top w:val="nil"/>
              <w:left w:val="nil"/>
              <w:bottom w:val="nil"/>
            </w:tcBorders>
          </w:tcPr>
          <w:p w14:paraId="20E31A32" w14:textId="77777777" w:rsidR="003B1AD5" w:rsidRPr="00C72674" w:rsidRDefault="003B1AD5" w:rsidP="001217C9">
            <w:pPr>
              <w:spacing w:after="0"/>
              <w:rPr>
                <w:sz w:val="22"/>
                <w:szCs w:val="22"/>
              </w:rPr>
            </w:pPr>
            <w:r w:rsidRPr="00C72674">
              <w:rPr>
                <w:sz w:val="22"/>
                <w:szCs w:val="22"/>
              </w:rPr>
              <w:t>F3</w:t>
            </w:r>
          </w:p>
        </w:tc>
      </w:tr>
      <w:tr w:rsidR="003B1AD5" w:rsidRPr="00AD5E50" w14:paraId="2B7496A3" w14:textId="77777777" w:rsidTr="001217C9">
        <w:tc>
          <w:tcPr>
            <w:tcW w:w="1642" w:type="dxa"/>
            <w:tcBorders>
              <w:bottom w:val="nil"/>
              <w:right w:val="nil"/>
            </w:tcBorders>
          </w:tcPr>
          <w:p w14:paraId="57FCC5CD" w14:textId="77777777" w:rsidR="003B1AD5" w:rsidRPr="00C72674" w:rsidRDefault="003B1AD5" w:rsidP="001217C9">
            <w:pPr>
              <w:spacing w:after="0"/>
              <w:jc w:val="right"/>
              <w:rPr>
                <w:sz w:val="22"/>
                <w:szCs w:val="22"/>
              </w:rPr>
            </w:pPr>
            <w:r w:rsidRPr="00C72674">
              <w:rPr>
                <w:sz w:val="22"/>
                <w:szCs w:val="22"/>
              </w:rPr>
              <w:t>0-5     --&gt;</w:t>
            </w:r>
          </w:p>
        </w:tc>
        <w:tc>
          <w:tcPr>
            <w:tcW w:w="1642" w:type="dxa"/>
            <w:tcBorders>
              <w:left w:val="nil"/>
              <w:bottom w:val="nil"/>
            </w:tcBorders>
          </w:tcPr>
          <w:p w14:paraId="173D409D" w14:textId="77777777" w:rsidR="003B1AD5" w:rsidRPr="00C72674" w:rsidRDefault="003B1AD5" w:rsidP="001217C9">
            <w:pPr>
              <w:spacing w:after="0"/>
              <w:rPr>
                <w:sz w:val="22"/>
                <w:szCs w:val="22"/>
              </w:rPr>
            </w:pPr>
            <w:r w:rsidRPr="00C72674">
              <w:rPr>
                <w:sz w:val="22"/>
                <w:szCs w:val="22"/>
              </w:rPr>
              <w:t>1</w:t>
            </w:r>
          </w:p>
        </w:tc>
        <w:tc>
          <w:tcPr>
            <w:tcW w:w="1642" w:type="dxa"/>
            <w:tcBorders>
              <w:bottom w:val="nil"/>
              <w:right w:val="nil"/>
            </w:tcBorders>
          </w:tcPr>
          <w:p w14:paraId="23E4732C" w14:textId="77777777" w:rsidR="003B1AD5" w:rsidRPr="00C72674" w:rsidRDefault="003B1AD5" w:rsidP="001217C9">
            <w:pPr>
              <w:spacing w:after="0"/>
              <w:jc w:val="right"/>
              <w:rPr>
                <w:sz w:val="22"/>
                <w:szCs w:val="22"/>
              </w:rPr>
            </w:pPr>
            <w:r w:rsidRPr="00C72674">
              <w:rPr>
                <w:sz w:val="22"/>
                <w:szCs w:val="22"/>
              </w:rPr>
              <w:t>64-</w:t>
            </w:r>
            <w:proofErr w:type="gramStart"/>
            <w:r w:rsidRPr="00C72674">
              <w:rPr>
                <w:sz w:val="22"/>
                <w:szCs w:val="22"/>
              </w:rPr>
              <w:t>127  --</w:t>
            </w:r>
            <w:proofErr w:type="gramEnd"/>
            <w:r w:rsidRPr="00C72674">
              <w:rPr>
                <w:sz w:val="22"/>
                <w:szCs w:val="22"/>
              </w:rPr>
              <w:t>&gt;</w:t>
            </w:r>
          </w:p>
        </w:tc>
        <w:tc>
          <w:tcPr>
            <w:tcW w:w="1642" w:type="dxa"/>
            <w:tcBorders>
              <w:left w:val="nil"/>
              <w:bottom w:val="nil"/>
            </w:tcBorders>
          </w:tcPr>
          <w:p w14:paraId="0E2311F0" w14:textId="77777777" w:rsidR="003B1AD5" w:rsidRPr="00C72674" w:rsidRDefault="003B1AD5" w:rsidP="001217C9">
            <w:pPr>
              <w:spacing w:after="0"/>
              <w:rPr>
                <w:sz w:val="22"/>
                <w:szCs w:val="22"/>
              </w:rPr>
            </w:pPr>
            <w:r w:rsidRPr="00C72674">
              <w:rPr>
                <w:sz w:val="22"/>
                <w:szCs w:val="22"/>
              </w:rPr>
              <w:t>0-(+100c)</w:t>
            </w:r>
          </w:p>
        </w:tc>
        <w:tc>
          <w:tcPr>
            <w:tcW w:w="1643" w:type="dxa"/>
            <w:tcBorders>
              <w:top w:val="nil"/>
              <w:bottom w:val="nil"/>
              <w:right w:val="nil"/>
            </w:tcBorders>
          </w:tcPr>
          <w:p w14:paraId="7273EB71" w14:textId="77777777" w:rsidR="003B1AD5" w:rsidRPr="00C72674" w:rsidRDefault="003B1AD5" w:rsidP="001217C9">
            <w:pPr>
              <w:spacing w:after="0"/>
              <w:jc w:val="right"/>
              <w:rPr>
                <w:sz w:val="22"/>
                <w:szCs w:val="22"/>
              </w:rPr>
            </w:pPr>
            <w:r w:rsidRPr="00C72674">
              <w:rPr>
                <w:sz w:val="22"/>
                <w:szCs w:val="22"/>
              </w:rPr>
              <w:t>90-93   --&gt;</w:t>
            </w:r>
          </w:p>
        </w:tc>
        <w:tc>
          <w:tcPr>
            <w:tcW w:w="1643" w:type="dxa"/>
            <w:tcBorders>
              <w:top w:val="nil"/>
              <w:left w:val="nil"/>
              <w:bottom w:val="nil"/>
            </w:tcBorders>
          </w:tcPr>
          <w:p w14:paraId="641C4449" w14:textId="77777777" w:rsidR="003B1AD5" w:rsidRPr="00C72674" w:rsidRDefault="003B1AD5" w:rsidP="001217C9">
            <w:pPr>
              <w:spacing w:after="0"/>
              <w:rPr>
                <w:sz w:val="22"/>
                <w:szCs w:val="22"/>
              </w:rPr>
            </w:pPr>
            <w:r w:rsidRPr="00C72674">
              <w:rPr>
                <w:sz w:val="22"/>
                <w:szCs w:val="22"/>
              </w:rPr>
              <w:t>F#3</w:t>
            </w:r>
          </w:p>
        </w:tc>
      </w:tr>
      <w:tr w:rsidR="003B1AD5" w:rsidRPr="00AD5E50" w14:paraId="475989C8" w14:textId="77777777" w:rsidTr="001217C9">
        <w:tc>
          <w:tcPr>
            <w:tcW w:w="1642" w:type="dxa"/>
            <w:tcBorders>
              <w:top w:val="nil"/>
              <w:bottom w:val="nil"/>
              <w:right w:val="nil"/>
            </w:tcBorders>
          </w:tcPr>
          <w:p w14:paraId="32C3B731" w14:textId="77777777" w:rsidR="003B1AD5" w:rsidRPr="00C72674" w:rsidRDefault="003B1AD5" w:rsidP="001217C9">
            <w:pPr>
              <w:spacing w:after="0"/>
              <w:jc w:val="right"/>
              <w:rPr>
                <w:sz w:val="22"/>
                <w:szCs w:val="22"/>
              </w:rPr>
            </w:pPr>
            <w:r w:rsidRPr="00C72674">
              <w:rPr>
                <w:sz w:val="22"/>
                <w:szCs w:val="22"/>
              </w:rPr>
              <w:t>6-17    --&gt;</w:t>
            </w:r>
          </w:p>
        </w:tc>
        <w:tc>
          <w:tcPr>
            <w:tcW w:w="1642" w:type="dxa"/>
            <w:tcBorders>
              <w:top w:val="nil"/>
              <w:left w:val="nil"/>
              <w:bottom w:val="nil"/>
            </w:tcBorders>
          </w:tcPr>
          <w:p w14:paraId="1957B3B0" w14:textId="77777777" w:rsidR="003B1AD5" w:rsidRPr="00C72674" w:rsidRDefault="003B1AD5" w:rsidP="001217C9">
            <w:pPr>
              <w:spacing w:after="0"/>
              <w:rPr>
                <w:sz w:val="22"/>
                <w:szCs w:val="22"/>
              </w:rPr>
            </w:pPr>
            <w:r w:rsidRPr="00C72674">
              <w:rPr>
                <w:sz w:val="22"/>
                <w:szCs w:val="22"/>
              </w:rPr>
              <w:t>2</w:t>
            </w:r>
          </w:p>
        </w:tc>
        <w:tc>
          <w:tcPr>
            <w:tcW w:w="1642" w:type="dxa"/>
            <w:tcBorders>
              <w:top w:val="nil"/>
              <w:bottom w:val="nil"/>
              <w:right w:val="nil"/>
            </w:tcBorders>
          </w:tcPr>
          <w:p w14:paraId="54951518" w14:textId="77777777" w:rsidR="003B1AD5" w:rsidRPr="00C72674" w:rsidRDefault="003B1AD5" w:rsidP="001217C9">
            <w:pPr>
              <w:spacing w:after="0"/>
              <w:jc w:val="right"/>
              <w:rPr>
                <w:sz w:val="22"/>
                <w:szCs w:val="22"/>
              </w:rPr>
            </w:pPr>
            <w:r w:rsidRPr="00C72674">
              <w:rPr>
                <w:sz w:val="22"/>
                <w:szCs w:val="22"/>
              </w:rPr>
              <w:t>64      --&gt;</w:t>
            </w:r>
          </w:p>
        </w:tc>
        <w:tc>
          <w:tcPr>
            <w:tcW w:w="1642" w:type="dxa"/>
            <w:tcBorders>
              <w:top w:val="nil"/>
              <w:left w:val="nil"/>
              <w:bottom w:val="nil"/>
            </w:tcBorders>
          </w:tcPr>
          <w:p w14:paraId="76570F5C" w14:textId="77777777" w:rsidR="003B1AD5" w:rsidRPr="00C72674" w:rsidRDefault="003B1AD5" w:rsidP="001217C9">
            <w:pPr>
              <w:spacing w:after="0"/>
              <w:rPr>
                <w:sz w:val="22"/>
                <w:szCs w:val="22"/>
              </w:rPr>
            </w:pPr>
            <w:r w:rsidRPr="00C72674">
              <w:rPr>
                <w:sz w:val="22"/>
                <w:szCs w:val="22"/>
              </w:rPr>
              <w:t>0</w:t>
            </w:r>
          </w:p>
        </w:tc>
        <w:tc>
          <w:tcPr>
            <w:tcW w:w="1643" w:type="dxa"/>
            <w:tcBorders>
              <w:top w:val="nil"/>
              <w:bottom w:val="nil"/>
              <w:right w:val="nil"/>
            </w:tcBorders>
          </w:tcPr>
          <w:p w14:paraId="04F52DDE" w14:textId="77777777" w:rsidR="003B1AD5" w:rsidRPr="00C72674" w:rsidRDefault="003B1AD5" w:rsidP="001217C9">
            <w:pPr>
              <w:spacing w:after="0"/>
              <w:jc w:val="right"/>
              <w:rPr>
                <w:sz w:val="22"/>
                <w:szCs w:val="22"/>
              </w:rPr>
            </w:pPr>
            <w:r w:rsidRPr="00C72674">
              <w:rPr>
                <w:sz w:val="22"/>
                <w:szCs w:val="22"/>
              </w:rPr>
              <w:t>94-97   --&gt;</w:t>
            </w:r>
          </w:p>
        </w:tc>
        <w:tc>
          <w:tcPr>
            <w:tcW w:w="1643" w:type="dxa"/>
            <w:tcBorders>
              <w:top w:val="nil"/>
              <w:left w:val="nil"/>
              <w:bottom w:val="nil"/>
            </w:tcBorders>
          </w:tcPr>
          <w:p w14:paraId="4CED516C" w14:textId="77777777" w:rsidR="003B1AD5" w:rsidRPr="00C72674" w:rsidRDefault="003B1AD5" w:rsidP="001217C9">
            <w:pPr>
              <w:spacing w:after="0"/>
              <w:rPr>
                <w:sz w:val="22"/>
                <w:szCs w:val="22"/>
              </w:rPr>
            </w:pPr>
            <w:r w:rsidRPr="00C72674">
              <w:rPr>
                <w:sz w:val="22"/>
                <w:szCs w:val="22"/>
              </w:rPr>
              <w:t>G3</w:t>
            </w:r>
          </w:p>
        </w:tc>
      </w:tr>
      <w:tr w:rsidR="003B1AD5" w:rsidRPr="00AD5E50" w14:paraId="015160BF" w14:textId="77777777" w:rsidTr="001217C9">
        <w:tc>
          <w:tcPr>
            <w:tcW w:w="1642" w:type="dxa"/>
            <w:tcBorders>
              <w:top w:val="nil"/>
              <w:bottom w:val="nil"/>
              <w:right w:val="nil"/>
            </w:tcBorders>
          </w:tcPr>
          <w:p w14:paraId="51078690" w14:textId="77777777" w:rsidR="003B1AD5" w:rsidRPr="00C72674" w:rsidRDefault="003B1AD5" w:rsidP="001217C9">
            <w:pPr>
              <w:spacing w:after="0"/>
              <w:jc w:val="right"/>
              <w:rPr>
                <w:sz w:val="22"/>
                <w:szCs w:val="22"/>
              </w:rPr>
            </w:pPr>
            <w:r w:rsidRPr="00C72674">
              <w:rPr>
                <w:sz w:val="22"/>
                <w:szCs w:val="22"/>
              </w:rPr>
              <w:t>18-28   --&gt;</w:t>
            </w:r>
          </w:p>
        </w:tc>
        <w:tc>
          <w:tcPr>
            <w:tcW w:w="1642" w:type="dxa"/>
            <w:tcBorders>
              <w:top w:val="nil"/>
              <w:left w:val="nil"/>
              <w:bottom w:val="nil"/>
            </w:tcBorders>
          </w:tcPr>
          <w:p w14:paraId="28C2120A" w14:textId="77777777" w:rsidR="003B1AD5" w:rsidRPr="00C72674" w:rsidRDefault="003B1AD5" w:rsidP="001217C9">
            <w:pPr>
              <w:spacing w:after="0"/>
              <w:rPr>
                <w:sz w:val="22"/>
                <w:szCs w:val="22"/>
              </w:rPr>
            </w:pPr>
            <w:r w:rsidRPr="00C72674">
              <w:rPr>
                <w:sz w:val="22"/>
                <w:szCs w:val="22"/>
              </w:rPr>
              <w:t>3</w:t>
            </w:r>
          </w:p>
        </w:tc>
        <w:tc>
          <w:tcPr>
            <w:tcW w:w="1642" w:type="dxa"/>
            <w:tcBorders>
              <w:top w:val="nil"/>
              <w:right w:val="nil"/>
            </w:tcBorders>
          </w:tcPr>
          <w:p w14:paraId="383AC74D" w14:textId="77777777" w:rsidR="003B1AD5" w:rsidRPr="00C72674" w:rsidRDefault="003B1AD5" w:rsidP="001217C9">
            <w:pPr>
              <w:spacing w:after="0"/>
              <w:jc w:val="right"/>
              <w:rPr>
                <w:sz w:val="22"/>
                <w:szCs w:val="22"/>
              </w:rPr>
            </w:pPr>
            <w:r w:rsidRPr="00C72674">
              <w:rPr>
                <w:sz w:val="22"/>
                <w:szCs w:val="22"/>
              </w:rPr>
              <w:t>0-64    --&gt;</w:t>
            </w:r>
          </w:p>
        </w:tc>
        <w:tc>
          <w:tcPr>
            <w:tcW w:w="1642" w:type="dxa"/>
            <w:tcBorders>
              <w:top w:val="nil"/>
              <w:left w:val="nil"/>
            </w:tcBorders>
          </w:tcPr>
          <w:p w14:paraId="41FC9B41" w14:textId="77777777" w:rsidR="003B1AD5" w:rsidRPr="00C72674" w:rsidRDefault="003B1AD5" w:rsidP="001217C9">
            <w:pPr>
              <w:spacing w:after="0"/>
              <w:rPr>
                <w:sz w:val="22"/>
                <w:szCs w:val="22"/>
              </w:rPr>
            </w:pPr>
            <w:r w:rsidRPr="00C72674">
              <w:rPr>
                <w:sz w:val="22"/>
                <w:szCs w:val="22"/>
              </w:rPr>
              <w:t>0-(-100c)</w:t>
            </w:r>
          </w:p>
        </w:tc>
        <w:tc>
          <w:tcPr>
            <w:tcW w:w="1643" w:type="dxa"/>
            <w:tcBorders>
              <w:top w:val="nil"/>
              <w:bottom w:val="nil"/>
              <w:right w:val="nil"/>
            </w:tcBorders>
          </w:tcPr>
          <w:p w14:paraId="12DCF4FE" w14:textId="77777777" w:rsidR="003B1AD5" w:rsidRPr="00C72674" w:rsidRDefault="003B1AD5" w:rsidP="001217C9">
            <w:pPr>
              <w:spacing w:after="0"/>
              <w:jc w:val="right"/>
              <w:rPr>
                <w:sz w:val="22"/>
                <w:szCs w:val="22"/>
              </w:rPr>
            </w:pPr>
            <w:r w:rsidRPr="00C72674">
              <w:rPr>
                <w:sz w:val="22"/>
                <w:szCs w:val="22"/>
              </w:rPr>
              <w:t>98-</w:t>
            </w:r>
            <w:proofErr w:type="gramStart"/>
            <w:r w:rsidRPr="00C72674">
              <w:rPr>
                <w:sz w:val="22"/>
                <w:szCs w:val="22"/>
              </w:rPr>
              <w:t>100  --</w:t>
            </w:r>
            <w:proofErr w:type="gramEnd"/>
            <w:r w:rsidRPr="00C72674">
              <w:rPr>
                <w:sz w:val="22"/>
                <w:szCs w:val="22"/>
              </w:rPr>
              <w:t>&gt;</w:t>
            </w:r>
          </w:p>
        </w:tc>
        <w:tc>
          <w:tcPr>
            <w:tcW w:w="1643" w:type="dxa"/>
            <w:tcBorders>
              <w:top w:val="nil"/>
              <w:left w:val="nil"/>
              <w:bottom w:val="nil"/>
            </w:tcBorders>
          </w:tcPr>
          <w:p w14:paraId="41AF68B9" w14:textId="77777777" w:rsidR="003B1AD5" w:rsidRPr="00C72674" w:rsidRDefault="003B1AD5" w:rsidP="001217C9">
            <w:pPr>
              <w:spacing w:after="0"/>
              <w:rPr>
                <w:sz w:val="22"/>
                <w:szCs w:val="22"/>
              </w:rPr>
            </w:pPr>
            <w:r w:rsidRPr="00C72674">
              <w:rPr>
                <w:sz w:val="22"/>
                <w:szCs w:val="22"/>
              </w:rPr>
              <w:t>G#3</w:t>
            </w:r>
          </w:p>
        </w:tc>
      </w:tr>
      <w:tr w:rsidR="003B1AD5" w:rsidRPr="00AD5E50" w14:paraId="5142A5F3" w14:textId="77777777" w:rsidTr="001217C9">
        <w:tc>
          <w:tcPr>
            <w:tcW w:w="1642" w:type="dxa"/>
            <w:tcBorders>
              <w:top w:val="nil"/>
              <w:bottom w:val="nil"/>
              <w:right w:val="nil"/>
            </w:tcBorders>
          </w:tcPr>
          <w:p w14:paraId="29F92334" w14:textId="77777777" w:rsidR="003B1AD5" w:rsidRPr="00C72674" w:rsidRDefault="003B1AD5" w:rsidP="001217C9">
            <w:pPr>
              <w:spacing w:after="0"/>
              <w:jc w:val="right"/>
              <w:rPr>
                <w:sz w:val="22"/>
                <w:szCs w:val="22"/>
              </w:rPr>
            </w:pPr>
            <w:r w:rsidRPr="00C72674">
              <w:rPr>
                <w:sz w:val="22"/>
                <w:szCs w:val="22"/>
              </w:rPr>
              <w:t>29-40   --&gt;</w:t>
            </w:r>
          </w:p>
        </w:tc>
        <w:tc>
          <w:tcPr>
            <w:tcW w:w="1642" w:type="dxa"/>
            <w:tcBorders>
              <w:top w:val="nil"/>
              <w:left w:val="nil"/>
              <w:bottom w:val="nil"/>
            </w:tcBorders>
          </w:tcPr>
          <w:p w14:paraId="55C854FC" w14:textId="77777777" w:rsidR="003B1AD5" w:rsidRPr="00C72674" w:rsidRDefault="003B1AD5" w:rsidP="001217C9">
            <w:pPr>
              <w:spacing w:after="0"/>
              <w:rPr>
                <w:sz w:val="22"/>
                <w:szCs w:val="22"/>
              </w:rPr>
            </w:pPr>
            <w:r w:rsidRPr="00C72674">
              <w:rPr>
                <w:sz w:val="22"/>
                <w:szCs w:val="22"/>
              </w:rPr>
              <w:t>4</w:t>
            </w:r>
          </w:p>
        </w:tc>
        <w:tc>
          <w:tcPr>
            <w:tcW w:w="3284" w:type="dxa"/>
            <w:gridSpan w:val="2"/>
            <w:tcBorders>
              <w:bottom w:val="single" w:sz="4" w:space="0" w:color="auto"/>
            </w:tcBorders>
          </w:tcPr>
          <w:p w14:paraId="01713DC0" w14:textId="77777777" w:rsidR="003B1AD5" w:rsidRPr="00C72674" w:rsidRDefault="003B1AD5" w:rsidP="001217C9">
            <w:pPr>
              <w:spacing w:after="0"/>
              <w:jc w:val="center"/>
              <w:rPr>
                <w:b/>
                <w:i/>
                <w:sz w:val="22"/>
                <w:szCs w:val="22"/>
              </w:rPr>
            </w:pPr>
            <w:r w:rsidRPr="00C72674">
              <w:rPr>
                <w:b/>
                <w:i/>
                <w:sz w:val="22"/>
                <w:szCs w:val="22"/>
              </w:rPr>
              <w:t xml:space="preserve">CC#46, </w:t>
            </w:r>
            <w:proofErr w:type="spellStart"/>
            <w:r w:rsidRPr="00C72674">
              <w:rPr>
                <w:b/>
                <w:i/>
                <w:sz w:val="22"/>
                <w:szCs w:val="22"/>
              </w:rPr>
              <w:t>WahMode</w:t>
            </w:r>
            <w:proofErr w:type="spellEnd"/>
          </w:p>
        </w:tc>
        <w:tc>
          <w:tcPr>
            <w:tcW w:w="1643" w:type="dxa"/>
            <w:tcBorders>
              <w:top w:val="nil"/>
              <w:bottom w:val="nil"/>
              <w:right w:val="nil"/>
            </w:tcBorders>
          </w:tcPr>
          <w:p w14:paraId="705AA3A6" w14:textId="77777777" w:rsidR="003B1AD5" w:rsidRPr="00C72674" w:rsidRDefault="003B1AD5" w:rsidP="001217C9">
            <w:pPr>
              <w:spacing w:after="0"/>
              <w:jc w:val="right"/>
              <w:rPr>
                <w:sz w:val="22"/>
                <w:szCs w:val="22"/>
              </w:rPr>
            </w:pPr>
            <w:r w:rsidRPr="00C72674">
              <w:rPr>
                <w:sz w:val="22"/>
                <w:szCs w:val="22"/>
              </w:rPr>
              <w:t>101-104 --&gt;</w:t>
            </w:r>
          </w:p>
        </w:tc>
        <w:tc>
          <w:tcPr>
            <w:tcW w:w="1643" w:type="dxa"/>
            <w:tcBorders>
              <w:top w:val="nil"/>
              <w:left w:val="nil"/>
              <w:bottom w:val="nil"/>
            </w:tcBorders>
          </w:tcPr>
          <w:p w14:paraId="6044FA49" w14:textId="77777777" w:rsidR="003B1AD5" w:rsidRPr="00C72674" w:rsidRDefault="003B1AD5" w:rsidP="001217C9">
            <w:pPr>
              <w:spacing w:after="0"/>
              <w:rPr>
                <w:sz w:val="22"/>
                <w:szCs w:val="22"/>
              </w:rPr>
            </w:pPr>
            <w:r w:rsidRPr="00C72674">
              <w:rPr>
                <w:sz w:val="22"/>
                <w:szCs w:val="22"/>
              </w:rPr>
              <w:t>A3</w:t>
            </w:r>
          </w:p>
        </w:tc>
      </w:tr>
      <w:tr w:rsidR="003B1AD5" w:rsidRPr="00AD5E50" w14:paraId="04839ADB" w14:textId="77777777" w:rsidTr="001217C9">
        <w:tc>
          <w:tcPr>
            <w:tcW w:w="1642" w:type="dxa"/>
            <w:tcBorders>
              <w:top w:val="nil"/>
              <w:bottom w:val="nil"/>
              <w:right w:val="nil"/>
            </w:tcBorders>
          </w:tcPr>
          <w:p w14:paraId="04E5368B" w14:textId="77777777" w:rsidR="003B1AD5" w:rsidRPr="00C72674" w:rsidRDefault="003B1AD5" w:rsidP="001217C9">
            <w:pPr>
              <w:spacing w:after="0"/>
              <w:jc w:val="right"/>
              <w:rPr>
                <w:sz w:val="22"/>
                <w:szCs w:val="22"/>
              </w:rPr>
            </w:pPr>
            <w:r w:rsidRPr="00C72674">
              <w:rPr>
                <w:sz w:val="22"/>
                <w:szCs w:val="22"/>
              </w:rPr>
              <w:t>41-51   --&gt;</w:t>
            </w:r>
          </w:p>
        </w:tc>
        <w:tc>
          <w:tcPr>
            <w:tcW w:w="1642" w:type="dxa"/>
            <w:tcBorders>
              <w:top w:val="nil"/>
              <w:left w:val="nil"/>
              <w:bottom w:val="nil"/>
            </w:tcBorders>
          </w:tcPr>
          <w:p w14:paraId="686A2F1C" w14:textId="77777777" w:rsidR="003B1AD5" w:rsidRPr="00C72674" w:rsidRDefault="003B1AD5" w:rsidP="001217C9">
            <w:pPr>
              <w:spacing w:after="0"/>
              <w:rPr>
                <w:sz w:val="22"/>
                <w:szCs w:val="22"/>
              </w:rPr>
            </w:pPr>
            <w:r w:rsidRPr="00C72674">
              <w:rPr>
                <w:sz w:val="22"/>
                <w:szCs w:val="22"/>
              </w:rPr>
              <w:t>5</w:t>
            </w:r>
          </w:p>
        </w:tc>
        <w:tc>
          <w:tcPr>
            <w:tcW w:w="1642" w:type="dxa"/>
            <w:tcBorders>
              <w:bottom w:val="nil"/>
              <w:right w:val="nil"/>
            </w:tcBorders>
          </w:tcPr>
          <w:p w14:paraId="4C9E435A" w14:textId="77777777" w:rsidR="003B1AD5" w:rsidRPr="00C72674" w:rsidRDefault="003B1AD5" w:rsidP="001217C9">
            <w:pPr>
              <w:spacing w:after="0"/>
              <w:jc w:val="right"/>
              <w:rPr>
                <w:sz w:val="22"/>
                <w:szCs w:val="22"/>
              </w:rPr>
            </w:pPr>
            <w:r w:rsidRPr="00C72674">
              <w:rPr>
                <w:sz w:val="22"/>
                <w:szCs w:val="22"/>
              </w:rPr>
              <w:t>0-22    --&gt;</w:t>
            </w:r>
          </w:p>
        </w:tc>
        <w:tc>
          <w:tcPr>
            <w:tcW w:w="1642" w:type="dxa"/>
            <w:tcBorders>
              <w:left w:val="nil"/>
              <w:bottom w:val="nil"/>
            </w:tcBorders>
          </w:tcPr>
          <w:p w14:paraId="6E8AA909" w14:textId="77777777" w:rsidR="003B1AD5" w:rsidRPr="00C72674" w:rsidRDefault="003B1AD5" w:rsidP="001217C9">
            <w:pPr>
              <w:spacing w:after="0"/>
              <w:rPr>
                <w:sz w:val="22"/>
                <w:szCs w:val="22"/>
              </w:rPr>
            </w:pPr>
            <w:proofErr w:type="spellStart"/>
            <w:r w:rsidRPr="00C72674">
              <w:rPr>
                <w:sz w:val="22"/>
                <w:szCs w:val="22"/>
              </w:rPr>
              <w:t>MidiCC</w:t>
            </w:r>
            <w:proofErr w:type="spellEnd"/>
          </w:p>
        </w:tc>
        <w:tc>
          <w:tcPr>
            <w:tcW w:w="1643" w:type="dxa"/>
            <w:tcBorders>
              <w:top w:val="nil"/>
              <w:bottom w:val="nil"/>
              <w:right w:val="nil"/>
            </w:tcBorders>
          </w:tcPr>
          <w:p w14:paraId="5883BA33" w14:textId="77777777" w:rsidR="003B1AD5" w:rsidRPr="00C72674" w:rsidRDefault="003B1AD5" w:rsidP="001217C9">
            <w:pPr>
              <w:spacing w:after="0"/>
              <w:jc w:val="right"/>
              <w:rPr>
                <w:sz w:val="22"/>
                <w:szCs w:val="22"/>
              </w:rPr>
            </w:pPr>
            <w:r w:rsidRPr="00C72674">
              <w:rPr>
                <w:sz w:val="22"/>
                <w:szCs w:val="22"/>
              </w:rPr>
              <w:t>105-107 --&gt;</w:t>
            </w:r>
          </w:p>
        </w:tc>
        <w:tc>
          <w:tcPr>
            <w:tcW w:w="1643" w:type="dxa"/>
            <w:tcBorders>
              <w:top w:val="nil"/>
              <w:left w:val="nil"/>
              <w:bottom w:val="nil"/>
            </w:tcBorders>
          </w:tcPr>
          <w:p w14:paraId="508B2126" w14:textId="77777777" w:rsidR="003B1AD5" w:rsidRPr="00C72674" w:rsidRDefault="003B1AD5" w:rsidP="001217C9">
            <w:pPr>
              <w:spacing w:after="0"/>
              <w:rPr>
                <w:sz w:val="22"/>
                <w:szCs w:val="22"/>
              </w:rPr>
            </w:pPr>
            <w:r w:rsidRPr="00C72674">
              <w:rPr>
                <w:sz w:val="22"/>
                <w:szCs w:val="22"/>
              </w:rPr>
              <w:t>A#</w:t>
            </w:r>
          </w:p>
        </w:tc>
      </w:tr>
      <w:tr w:rsidR="003B1AD5" w:rsidRPr="00AD5E50" w14:paraId="4F467241" w14:textId="77777777" w:rsidTr="001217C9">
        <w:tc>
          <w:tcPr>
            <w:tcW w:w="1642" w:type="dxa"/>
            <w:tcBorders>
              <w:top w:val="nil"/>
              <w:bottom w:val="nil"/>
              <w:right w:val="nil"/>
            </w:tcBorders>
          </w:tcPr>
          <w:p w14:paraId="47D87430" w14:textId="77777777" w:rsidR="003B1AD5" w:rsidRPr="00C72674" w:rsidRDefault="003B1AD5" w:rsidP="001217C9">
            <w:pPr>
              <w:spacing w:after="0"/>
              <w:jc w:val="right"/>
              <w:rPr>
                <w:sz w:val="22"/>
                <w:szCs w:val="22"/>
              </w:rPr>
            </w:pPr>
            <w:r w:rsidRPr="00C72674">
              <w:rPr>
                <w:sz w:val="22"/>
                <w:szCs w:val="22"/>
              </w:rPr>
              <w:t>52-63   --&gt;</w:t>
            </w:r>
          </w:p>
        </w:tc>
        <w:tc>
          <w:tcPr>
            <w:tcW w:w="1642" w:type="dxa"/>
            <w:tcBorders>
              <w:top w:val="nil"/>
              <w:left w:val="nil"/>
              <w:bottom w:val="nil"/>
            </w:tcBorders>
          </w:tcPr>
          <w:p w14:paraId="55EE2ADB" w14:textId="77777777" w:rsidR="003B1AD5" w:rsidRPr="00C72674" w:rsidRDefault="003B1AD5" w:rsidP="001217C9">
            <w:pPr>
              <w:spacing w:after="0"/>
              <w:rPr>
                <w:sz w:val="22"/>
                <w:szCs w:val="22"/>
              </w:rPr>
            </w:pPr>
            <w:r w:rsidRPr="00C72674">
              <w:rPr>
                <w:sz w:val="22"/>
                <w:szCs w:val="22"/>
              </w:rPr>
              <w:t>6</w:t>
            </w:r>
          </w:p>
        </w:tc>
        <w:tc>
          <w:tcPr>
            <w:tcW w:w="1642" w:type="dxa"/>
            <w:tcBorders>
              <w:top w:val="nil"/>
              <w:bottom w:val="nil"/>
              <w:right w:val="nil"/>
            </w:tcBorders>
          </w:tcPr>
          <w:p w14:paraId="2CEEF019" w14:textId="77777777" w:rsidR="003B1AD5" w:rsidRPr="00C72674" w:rsidRDefault="003B1AD5" w:rsidP="001217C9">
            <w:pPr>
              <w:spacing w:after="0"/>
              <w:jc w:val="right"/>
              <w:rPr>
                <w:sz w:val="22"/>
                <w:szCs w:val="22"/>
              </w:rPr>
            </w:pPr>
            <w:r w:rsidRPr="00C72674">
              <w:rPr>
                <w:sz w:val="22"/>
                <w:szCs w:val="22"/>
              </w:rPr>
              <w:t>23-63   --&gt;</w:t>
            </w:r>
          </w:p>
        </w:tc>
        <w:tc>
          <w:tcPr>
            <w:tcW w:w="1642" w:type="dxa"/>
            <w:tcBorders>
              <w:top w:val="nil"/>
              <w:left w:val="nil"/>
              <w:bottom w:val="nil"/>
            </w:tcBorders>
          </w:tcPr>
          <w:p w14:paraId="657DAF12" w14:textId="77777777" w:rsidR="003B1AD5" w:rsidRPr="00C72674" w:rsidRDefault="003B1AD5" w:rsidP="001217C9">
            <w:pPr>
              <w:spacing w:after="0"/>
              <w:rPr>
                <w:sz w:val="22"/>
                <w:szCs w:val="22"/>
              </w:rPr>
            </w:pPr>
            <w:proofErr w:type="gramStart"/>
            <w:r w:rsidRPr="00C72674">
              <w:rPr>
                <w:sz w:val="22"/>
                <w:szCs w:val="22"/>
              </w:rPr>
              <w:t>Auto(</w:t>
            </w:r>
            <w:proofErr w:type="spellStart"/>
            <w:proofErr w:type="gramEnd"/>
            <w:r w:rsidRPr="00C72674">
              <w:rPr>
                <w:sz w:val="22"/>
                <w:szCs w:val="22"/>
              </w:rPr>
              <w:t>Pos</w:t>
            </w:r>
            <w:proofErr w:type="spellEnd"/>
            <w:r w:rsidRPr="00C72674">
              <w:rPr>
                <w:sz w:val="22"/>
                <w:szCs w:val="22"/>
              </w:rPr>
              <w:t>)</w:t>
            </w:r>
          </w:p>
        </w:tc>
        <w:tc>
          <w:tcPr>
            <w:tcW w:w="1643" w:type="dxa"/>
            <w:tcBorders>
              <w:top w:val="nil"/>
              <w:bottom w:val="nil"/>
              <w:right w:val="nil"/>
            </w:tcBorders>
          </w:tcPr>
          <w:p w14:paraId="21B22407" w14:textId="77777777" w:rsidR="003B1AD5" w:rsidRPr="00C72674" w:rsidRDefault="003B1AD5" w:rsidP="001217C9">
            <w:pPr>
              <w:spacing w:after="0"/>
              <w:jc w:val="right"/>
              <w:rPr>
                <w:sz w:val="22"/>
                <w:szCs w:val="22"/>
              </w:rPr>
            </w:pPr>
            <w:r w:rsidRPr="00C72674">
              <w:rPr>
                <w:sz w:val="22"/>
                <w:szCs w:val="22"/>
              </w:rPr>
              <w:t>108-111 --&gt;</w:t>
            </w:r>
          </w:p>
        </w:tc>
        <w:tc>
          <w:tcPr>
            <w:tcW w:w="1643" w:type="dxa"/>
            <w:tcBorders>
              <w:top w:val="nil"/>
              <w:left w:val="nil"/>
              <w:bottom w:val="nil"/>
            </w:tcBorders>
          </w:tcPr>
          <w:p w14:paraId="4A1CD5E4" w14:textId="77777777" w:rsidR="003B1AD5" w:rsidRPr="00C72674" w:rsidRDefault="003B1AD5" w:rsidP="001217C9">
            <w:pPr>
              <w:spacing w:after="0"/>
              <w:rPr>
                <w:sz w:val="22"/>
                <w:szCs w:val="22"/>
              </w:rPr>
            </w:pPr>
            <w:r w:rsidRPr="00C72674">
              <w:rPr>
                <w:sz w:val="22"/>
                <w:szCs w:val="22"/>
              </w:rPr>
              <w:t>B3</w:t>
            </w:r>
          </w:p>
        </w:tc>
      </w:tr>
      <w:tr w:rsidR="003B1AD5" w:rsidRPr="00AD5E50" w14:paraId="0EDFC498" w14:textId="77777777" w:rsidTr="001217C9">
        <w:tc>
          <w:tcPr>
            <w:tcW w:w="1642" w:type="dxa"/>
            <w:tcBorders>
              <w:top w:val="nil"/>
              <w:bottom w:val="nil"/>
              <w:right w:val="nil"/>
            </w:tcBorders>
          </w:tcPr>
          <w:p w14:paraId="5C9A0D11" w14:textId="77777777" w:rsidR="003B1AD5" w:rsidRPr="00C72674" w:rsidRDefault="003B1AD5" w:rsidP="001217C9">
            <w:pPr>
              <w:spacing w:after="0"/>
              <w:jc w:val="right"/>
              <w:rPr>
                <w:sz w:val="22"/>
                <w:szCs w:val="22"/>
              </w:rPr>
            </w:pPr>
            <w:r w:rsidRPr="00C72674">
              <w:rPr>
                <w:sz w:val="22"/>
                <w:szCs w:val="22"/>
              </w:rPr>
              <w:t>64-75   --&gt;</w:t>
            </w:r>
          </w:p>
        </w:tc>
        <w:tc>
          <w:tcPr>
            <w:tcW w:w="1642" w:type="dxa"/>
            <w:tcBorders>
              <w:top w:val="nil"/>
              <w:left w:val="nil"/>
              <w:bottom w:val="nil"/>
            </w:tcBorders>
          </w:tcPr>
          <w:p w14:paraId="1CF41CC5" w14:textId="77777777" w:rsidR="003B1AD5" w:rsidRPr="00C72674" w:rsidRDefault="003B1AD5" w:rsidP="001217C9">
            <w:pPr>
              <w:spacing w:after="0"/>
              <w:rPr>
                <w:sz w:val="22"/>
                <w:szCs w:val="22"/>
              </w:rPr>
            </w:pPr>
            <w:r w:rsidRPr="00C72674">
              <w:rPr>
                <w:sz w:val="22"/>
                <w:szCs w:val="22"/>
              </w:rPr>
              <w:t>7</w:t>
            </w:r>
          </w:p>
        </w:tc>
        <w:tc>
          <w:tcPr>
            <w:tcW w:w="1642" w:type="dxa"/>
            <w:tcBorders>
              <w:top w:val="nil"/>
              <w:bottom w:val="nil"/>
              <w:right w:val="nil"/>
            </w:tcBorders>
          </w:tcPr>
          <w:p w14:paraId="5C007201" w14:textId="77777777" w:rsidR="003B1AD5" w:rsidRPr="00C72674" w:rsidRDefault="003B1AD5" w:rsidP="001217C9">
            <w:pPr>
              <w:spacing w:after="0"/>
              <w:jc w:val="right"/>
              <w:rPr>
                <w:sz w:val="22"/>
                <w:szCs w:val="22"/>
              </w:rPr>
            </w:pPr>
            <w:r w:rsidRPr="00C72674">
              <w:rPr>
                <w:sz w:val="22"/>
                <w:szCs w:val="22"/>
              </w:rPr>
              <w:t>64-86   --&gt;</w:t>
            </w:r>
          </w:p>
        </w:tc>
        <w:tc>
          <w:tcPr>
            <w:tcW w:w="1642" w:type="dxa"/>
            <w:tcBorders>
              <w:top w:val="nil"/>
              <w:left w:val="nil"/>
              <w:bottom w:val="nil"/>
            </w:tcBorders>
          </w:tcPr>
          <w:p w14:paraId="1822724C" w14:textId="77777777" w:rsidR="003B1AD5" w:rsidRPr="00C72674" w:rsidRDefault="003B1AD5" w:rsidP="001217C9">
            <w:pPr>
              <w:spacing w:after="0"/>
              <w:rPr>
                <w:sz w:val="22"/>
                <w:szCs w:val="22"/>
              </w:rPr>
            </w:pPr>
            <w:proofErr w:type="gramStart"/>
            <w:r w:rsidRPr="00C72674">
              <w:rPr>
                <w:sz w:val="22"/>
                <w:szCs w:val="22"/>
              </w:rPr>
              <w:t>Auto(</w:t>
            </w:r>
            <w:proofErr w:type="gramEnd"/>
            <w:r w:rsidRPr="00C72674">
              <w:rPr>
                <w:sz w:val="22"/>
                <w:szCs w:val="22"/>
              </w:rPr>
              <w:t>Neg)</w:t>
            </w:r>
          </w:p>
        </w:tc>
        <w:tc>
          <w:tcPr>
            <w:tcW w:w="1643" w:type="dxa"/>
            <w:tcBorders>
              <w:top w:val="nil"/>
              <w:bottom w:val="nil"/>
              <w:right w:val="nil"/>
            </w:tcBorders>
          </w:tcPr>
          <w:p w14:paraId="7C879098" w14:textId="77777777" w:rsidR="003B1AD5" w:rsidRPr="00C72674" w:rsidRDefault="003B1AD5" w:rsidP="001217C9">
            <w:pPr>
              <w:spacing w:after="0"/>
              <w:jc w:val="right"/>
              <w:rPr>
                <w:sz w:val="22"/>
                <w:szCs w:val="22"/>
              </w:rPr>
            </w:pPr>
            <w:r w:rsidRPr="00C72674">
              <w:rPr>
                <w:sz w:val="22"/>
                <w:szCs w:val="22"/>
              </w:rPr>
              <w:t>112-114 --&gt;</w:t>
            </w:r>
          </w:p>
        </w:tc>
        <w:tc>
          <w:tcPr>
            <w:tcW w:w="1643" w:type="dxa"/>
            <w:tcBorders>
              <w:top w:val="nil"/>
              <w:left w:val="nil"/>
              <w:bottom w:val="nil"/>
            </w:tcBorders>
          </w:tcPr>
          <w:p w14:paraId="77C2FFE4" w14:textId="77777777" w:rsidR="003B1AD5" w:rsidRPr="00C72674" w:rsidRDefault="003B1AD5" w:rsidP="001217C9">
            <w:pPr>
              <w:spacing w:after="0"/>
              <w:rPr>
                <w:sz w:val="22"/>
                <w:szCs w:val="22"/>
              </w:rPr>
            </w:pPr>
            <w:r w:rsidRPr="00C72674">
              <w:rPr>
                <w:sz w:val="22"/>
                <w:szCs w:val="22"/>
              </w:rPr>
              <w:t>C4</w:t>
            </w:r>
          </w:p>
        </w:tc>
      </w:tr>
      <w:tr w:rsidR="003B1AD5" w:rsidRPr="00AD5E50" w14:paraId="54CB03D6" w14:textId="77777777" w:rsidTr="001217C9">
        <w:tc>
          <w:tcPr>
            <w:tcW w:w="1642" w:type="dxa"/>
            <w:tcBorders>
              <w:top w:val="nil"/>
              <w:bottom w:val="nil"/>
              <w:right w:val="nil"/>
            </w:tcBorders>
          </w:tcPr>
          <w:p w14:paraId="3985AAF3" w14:textId="77777777" w:rsidR="003B1AD5" w:rsidRPr="00C72674" w:rsidRDefault="003B1AD5" w:rsidP="001217C9">
            <w:pPr>
              <w:spacing w:after="0"/>
              <w:jc w:val="right"/>
              <w:rPr>
                <w:sz w:val="22"/>
                <w:szCs w:val="22"/>
              </w:rPr>
            </w:pPr>
            <w:r w:rsidRPr="00C72674">
              <w:rPr>
                <w:sz w:val="22"/>
                <w:szCs w:val="22"/>
              </w:rPr>
              <w:t>76-86   --&gt;</w:t>
            </w:r>
          </w:p>
        </w:tc>
        <w:tc>
          <w:tcPr>
            <w:tcW w:w="1642" w:type="dxa"/>
            <w:tcBorders>
              <w:top w:val="nil"/>
              <w:left w:val="nil"/>
              <w:bottom w:val="nil"/>
            </w:tcBorders>
          </w:tcPr>
          <w:p w14:paraId="57FBFACD" w14:textId="77777777" w:rsidR="003B1AD5" w:rsidRPr="00C72674" w:rsidRDefault="003B1AD5" w:rsidP="001217C9">
            <w:pPr>
              <w:spacing w:after="0"/>
              <w:rPr>
                <w:sz w:val="22"/>
                <w:szCs w:val="22"/>
              </w:rPr>
            </w:pPr>
            <w:r w:rsidRPr="00C72674">
              <w:rPr>
                <w:sz w:val="22"/>
                <w:szCs w:val="22"/>
              </w:rPr>
              <w:t>8</w:t>
            </w:r>
          </w:p>
        </w:tc>
        <w:tc>
          <w:tcPr>
            <w:tcW w:w="1642" w:type="dxa"/>
            <w:tcBorders>
              <w:top w:val="nil"/>
              <w:right w:val="nil"/>
            </w:tcBorders>
          </w:tcPr>
          <w:p w14:paraId="78D17218" w14:textId="77777777" w:rsidR="003B1AD5" w:rsidRPr="00C72674" w:rsidRDefault="003B1AD5" w:rsidP="001217C9">
            <w:pPr>
              <w:spacing w:after="0"/>
              <w:jc w:val="right"/>
              <w:rPr>
                <w:sz w:val="22"/>
                <w:szCs w:val="22"/>
              </w:rPr>
            </w:pPr>
            <w:r w:rsidRPr="00C72674">
              <w:rPr>
                <w:sz w:val="22"/>
                <w:szCs w:val="22"/>
              </w:rPr>
              <w:t>87-</w:t>
            </w:r>
            <w:proofErr w:type="gramStart"/>
            <w:r w:rsidRPr="00C72674">
              <w:rPr>
                <w:sz w:val="22"/>
                <w:szCs w:val="22"/>
              </w:rPr>
              <w:t>127  --</w:t>
            </w:r>
            <w:proofErr w:type="gramEnd"/>
            <w:r w:rsidRPr="00C72674">
              <w:rPr>
                <w:sz w:val="22"/>
                <w:szCs w:val="22"/>
              </w:rPr>
              <w:t>&gt;</w:t>
            </w:r>
          </w:p>
        </w:tc>
        <w:tc>
          <w:tcPr>
            <w:tcW w:w="1642" w:type="dxa"/>
            <w:tcBorders>
              <w:top w:val="nil"/>
              <w:left w:val="nil"/>
            </w:tcBorders>
          </w:tcPr>
          <w:p w14:paraId="16130AF1" w14:textId="77777777" w:rsidR="003B1AD5" w:rsidRPr="00C72674" w:rsidRDefault="003B1AD5" w:rsidP="001217C9">
            <w:pPr>
              <w:spacing w:after="0"/>
              <w:rPr>
                <w:sz w:val="22"/>
                <w:szCs w:val="22"/>
              </w:rPr>
            </w:pPr>
            <w:r w:rsidRPr="00C72674">
              <w:rPr>
                <w:sz w:val="22"/>
                <w:szCs w:val="22"/>
              </w:rPr>
              <w:t>Modulation</w:t>
            </w:r>
          </w:p>
        </w:tc>
        <w:tc>
          <w:tcPr>
            <w:tcW w:w="1643" w:type="dxa"/>
            <w:tcBorders>
              <w:top w:val="nil"/>
              <w:bottom w:val="nil"/>
              <w:right w:val="nil"/>
            </w:tcBorders>
          </w:tcPr>
          <w:p w14:paraId="73977BB7" w14:textId="77777777" w:rsidR="003B1AD5" w:rsidRPr="00C72674" w:rsidRDefault="003B1AD5" w:rsidP="001217C9">
            <w:pPr>
              <w:spacing w:after="0"/>
              <w:jc w:val="right"/>
              <w:rPr>
                <w:sz w:val="22"/>
                <w:szCs w:val="22"/>
              </w:rPr>
            </w:pPr>
            <w:r w:rsidRPr="00C72674">
              <w:rPr>
                <w:sz w:val="22"/>
                <w:szCs w:val="22"/>
              </w:rPr>
              <w:t>115-118 --&gt;</w:t>
            </w:r>
          </w:p>
        </w:tc>
        <w:tc>
          <w:tcPr>
            <w:tcW w:w="1643" w:type="dxa"/>
            <w:tcBorders>
              <w:top w:val="nil"/>
              <w:left w:val="nil"/>
              <w:bottom w:val="nil"/>
            </w:tcBorders>
          </w:tcPr>
          <w:p w14:paraId="15721637" w14:textId="77777777" w:rsidR="003B1AD5" w:rsidRPr="00C72674" w:rsidRDefault="003B1AD5" w:rsidP="001217C9">
            <w:pPr>
              <w:spacing w:after="0"/>
              <w:rPr>
                <w:sz w:val="22"/>
                <w:szCs w:val="22"/>
              </w:rPr>
            </w:pPr>
            <w:r w:rsidRPr="00C72674">
              <w:rPr>
                <w:sz w:val="22"/>
                <w:szCs w:val="22"/>
              </w:rPr>
              <w:t>C#4</w:t>
            </w:r>
          </w:p>
        </w:tc>
      </w:tr>
      <w:tr w:rsidR="003B1AD5" w:rsidRPr="00AD5E50" w14:paraId="4008A4AF" w14:textId="77777777" w:rsidTr="001217C9">
        <w:tc>
          <w:tcPr>
            <w:tcW w:w="1642" w:type="dxa"/>
            <w:tcBorders>
              <w:top w:val="nil"/>
              <w:bottom w:val="nil"/>
              <w:right w:val="nil"/>
            </w:tcBorders>
          </w:tcPr>
          <w:p w14:paraId="0B5F0A01" w14:textId="77777777" w:rsidR="003B1AD5" w:rsidRPr="00C72674" w:rsidRDefault="003B1AD5" w:rsidP="001217C9">
            <w:pPr>
              <w:spacing w:after="0"/>
              <w:jc w:val="right"/>
              <w:rPr>
                <w:sz w:val="22"/>
                <w:szCs w:val="22"/>
              </w:rPr>
            </w:pPr>
            <w:r w:rsidRPr="00C72674">
              <w:rPr>
                <w:sz w:val="22"/>
                <w:szCs w:val="22"/>
              </w:rPr>
              <w:t>87-98   --&gt;</w:t>
            </w:r>
          </w:p>
        </w:tc>
        <w:tc>
          <w:tcPr>
            <w:tcW w:w="1642" w:type="dxa"/>
            <w:tcBorders>
              <w:top w:val="nil"/>
              <w:left w:val="nil"/>
              <w:bottom w:val="nil"/>
            </w:tcBorders>
          </w:tcPr>
          <w:p w14:paraId="580F72FF" w14:textId="77777777" w:rsidR="003B1AD5" w:rsidRPr="00C72674" w:rsidRDefault="003B1AD5" w:rsidP="001217C9">
            <w:pPr>
              <w:spacing w:after="0"/>
              <w:rPr>
                <w:sz w:val="22"/>
                <w:szCs w:val="22"/>
              </w:rPr>
            </w:pPr>
            <w:r w:rsidRPr="00C72674">
              <w:rPr>
                <w:sz w:val="22"/>
                <w:szCs w:val="22"/>
              </w:rPr>
              <w:t>9</w:t>
            </w:r>
          </w:p>
        </w:tc>
        <w:tc>
          <w:tcPr>
            <w:tcW w:w="3284" w:type="dxa"/>
            <w:gridSpan w:val="2"/>
            <w:tcBorders>
              <w:bottom w:val="single" w:sz="4" w:space="0" w:color="auto"/>
            </w:tcBorders>
          </w:tcPr>
          <w:p w14:paraId="63BB8809" w14:textId="77777777" w:rsidR="003B1AD5" w:rsidRPr="00C72674" w:rsidRDefault="003B1AD5" w:rsidP="001217C9">
            <w:pPr>
              <w:spacing w:after="0"/>
              <w:jc w:val="center"/>
              <w:rPr>
                <w:b/>
                <w:i/>
                <w:sz w:val="22"/>
                <w:szCs w:val="22"/>
              </w:rPr>
            </w:pPr>
            <w:r w:rsidRPr="00C72674">
              <w:rPr>
                <w:b/>
                <w:i/>
                <w:sz w:val="22"/>
                <w:szCs w:val="22"/>
              </w:rPr>
              <w:t xml:space="preserve">CC#52, </w:t>
            </w:r>
            <w:proofErr w:type="spellStart"/>
            <w:r w:rsidRPr="00C72674">
              <w:rPr>
                <w:b/>
                <w:i/>
                <w:sz w:val="22"/>
                <w:szCs w:val="22"/>
              </w:rPr>
              <w:t>AltSmple</w:t>
            </w:r>
            <w:proofErr w:type="spellEnd"/>
          </w:p>
        </w:tc>
        <w:tc>
          <w:tcPr>
            <w:tcW w:w="1643" w:type="dxa"/>
            <w:tcBorders>
              <w:top w:val="nil"/>
              <w:bottom w:val="nil"/>
              <w:right w:val="nil"/>
            </w:tcBorders>
          </w:tcPr>
          <w:p w14:paraId="2C5EB496" w14:textId="77777777" w:rsidR="003B1AD5" w:rsidRPr="00C72674" w:rsidRDefault="003B1AD5" w:rsidP="001217C9">
            <w:pPr>
              <w:spacing w:after="0"/>
              <w:jc w:val="right"/>
              <w:rPr>
                <w:sz w:val="22"/>
                <w:szCs w:val="22"/>
              </w:rPr>
            </w:pPr>
            <w:r w:rsidRPr="00C72674">
              <w:rPr>
                <w:sz w:val="22"/>
                <w:szCs w:val="22"/>
              </w:rPr>
              <w:t>119-121 --&gt;</w:t>
            </w:r>
          </w:p>
        </w:tc>
        <w:tc>
          <w:tcPr>
            <w:tcW w:w="1643" w:type="dxa"/>
            <w:tcBorders>
              <w:top w:val="nil"/>
              <w:left w:val="nil"/>
              <w:bottom w:val="nil"/>
            </w:tcBorders>
          </w:tcPr>
          <w:p w14:paraId="4842A6DF" w14:textId="77777777" w:rsidR="003B1AD5" w:rsidRPr="00C72674" w:rsidRDefault="003B1AD5" w:rsidP="001217C9">
            <w:pPr>
              <w:spacing w:after="0"/>
              <w:rPr>
                <w:sz w:val="22"/>
                <w:szCs w:val="22"/>
              </w:rPr>
            </w:pPr>
            <w:r w:rsidRPr="00C72674">
              <w:rPr>
                <w:sz w:val="22"/>
                <w:szCs w:val="22"/>
              </w:rPr>
              <w:t>D4</w:t>
            </w:r>
          </w:p>
        </w:tc>
      </w:tr>
      <w:tr w:rsidR="003B1AD5" w:rsidRPr="00AD5E50" w14:paraId="5F8842FC" w14:textId="77777777" w:rsidTr="001217C9">
        <w:tc>
          <w:tcPr>
            <w:tcW w:w="1642" w:type="dxa"/>
            <w:tcBorders>
              <w:top w:val="nil"/>
              <w:bottom w:val="nil"/>
              <w:right w:val="nil"/>
            </w:tcBorders>
          </w:tcPr>
          <w:p w14:paraId="26A2A817" w14:textId="77777777" w:rsidR="003B1AD5" w:rsidRPr="00C72674" w:rsidRDefault="003B1AD5" w:rsidP="001217C9">
            <w:pPr>
              <w:spacing w:after="0"/>
              <w:jc w:val="right"/>
              <w:rPr>
                <w:sz w:val="22"/>
                <w:szCs w:val="22"/>
              </w:rPr>
            </w:pPr>
            <w:r w:rsidRPr="00C72674">
              <w:rPr>
                <w:sz w:val="22"/>
                <w:szCs w:val="22"/>
              </w:rPr>
              <w:t>99-</w:t>
            </w:r>
            <w:proofErr w:type="gramStart"/>
            <w:r w:rsidRPr="00C72674">
              <w:rPr>
                <w:sz w:val="22"/>
                <w:szCs w:val="22"/>
              </w:rPr>
              <w:t>109  --</w:t>
            </w:r>
            <w:proofErr w:type="gramEnd"/>
            <w:r w:rsidRPr="00C72674">
              <w:rPr>
                <w:sz w:val="22"/>
                <w:szCs w:val="22"/>
              </w:rPr>
              <w:t>&gt;</w:t>
            </w:r>
          </w:p>
        </w:tc>
        <w:tc>
          <w:tcPr>
            <w:tcW w:w="1642" w:type="dxa"/>
            <w:tcBorders>
              <w:top w:val="nil"/>
              <w:left w:val="nil"/>
              <w:bottom w:val="nil"/>
            </w:tcBorders>
          </w:tcPr>
          <w:p w14:paraId="49173E04" w14:textId="77777777" w:rsidR="003B1AD5" w:rsidRPr="00C72674" w:rsidRDefault="003B1AD5" w:rsidP="001217C9">
            <w:pPr>
              <w:spacing w:after="0"/>
              <w:rPr>
                <w:sz w:val="22"/>
                <w:szCs w:val="22"/>
              </w:rPr>
            </w:pPr>
            <w:r w:rsidRPr="00C72674">
              <w:rPr>
                <w:sz w:val="22"/>
                <w:szCs w:val="22"/>
              </w:rPr>
              <w:t>10</w:t>
            </w:r>
          </w:p>
        </w:tc>
        <w:tc>
          <w:tcPr>
            <w:tcW w:w="1642" w:type="dxa"/>
            <w:tcBorders>
              <w:bottom w:val="nil"/>
              <w:right w:val="nil"/>
            </w:tcBorders>
          </w:tcPr>
          <w:p w14:paraId="1BB2FA1E" w14:textId="77777777" w:rsidR="003B1AD5" w:rsidRPr="00C72674" w:rsidRDefault="003B1AD5" w:rsidP="001217C9">
            <w:pPr>
              <w:spacing w:after="0"/>
              <w:jc w:val="right"/>
              <w:rPr>
                <w:sz w:val="22"/>
                <w:szCs w:val="22"/>
              </w:rPr>
            </w:pPr>
            <w:r w:rsidRPr="00C72674">
              <w:rPr>
                <w:sz w:val="22"/>
                <w:szCs w:val="22"/>
              </w:rPr>
              <w:t>0-15    --&gt;</w:t>
            </w:r>
          </w:p>
        </w:tc>
        <w:tc>
          <w:tcPr>
            <w:tcW w:w="1642" w:type="dxa"/>
            <w:tcBorders>
              <w:left w:val="nil"/>
              <w:bottom w:val="nil"/>
            </w:tcBorders>
          </w:tcPr>
          <w:p w14:paraId="3C32227F" w14:textId="77777777" w:rsidR="003B1AD5" w:rsidRPr="00C72674" w:rsidRDefault="003B1AD5" w:rsidP="001217C9">
            <w:pPr>
              <w:spacing w:after="0"/>
              <w:rPr>
                <w:sz w:val="22"/>
                <w:szCs w:val="22"/>
              </w:rPr>
            </w:pPr>
            <w:r w:rsidRPr="00C72674">
              <w:rPr>
                <w:sz w:val="22"/>
                <w:szCs w:val="22"/>
              </w:rPr>
              <w:t>1</w:t>
            </w:r>
          </w:p>
        </w:tc>
        <w:tc>
          <w:tcPr>
            <w:tcW w:w="1643" w:type="dxa"/>
            <w:tcBorders>
              <w:top w:val="nil"/>
              <w:bottom w:val="nil"/>
              <w:right w:val="nil"/>
            </w:tcBorders>
          </w:tcPr>
          <w:p w14:paraId="6A62348E" w14:textId="77777777" w:rsidR="003B1AD5" w:rsidRPr="00C72674" w:rsidRDefault="003B1AD5" w:rsidP="001217C9">
            <w:pPr>
              <w:spacing w:after="0"/>
              <w:jc w:val="right"/>
              <w:rPr>
                <w:sz w:val="22"/>
                <w:szCs w:val="22"/>
              </w:rPr>
            </w:pPr>
            <w:r w:rsidRPr="00C72674">
              <w:rPr>
                <w:sz w:val="22"/>
                <w:szCs w:val="22"/>
              </w:rPr>
              <w:t>122-125 --&gt;</w:t>
            </w:r>
          </w:p>
        </w:tc>
        <w:tc>
          <w:tcPr>
            <w:tcW w:w="1643" w:type="dxa"/>
            <w:tcBorders>
              <w:top w:val="nil"/>
              <w:left w:val="nil"/>
              <w:bottom w:val="nil"/>
            </w:tcBorders>
          </w:tcPr>
          <w:p w14:paraId="5487244B" w14:textId="77777777" w:rsidR="003B1AD5" w:rsidRPr="00C72674" w:rsidRDefault="003B1AD5" w:rsidP="001217C9">
            <w:pPr>
              <w:spacing w:after="0"/>
              <w:rPr>
                <w:sz w:val="22"/>
                <w:szCs w:val="22"/>
              </w:rPr>
            </w:pPr>
            <w:r w:rsidRPr="00C72674">
              <w:rPr>
                <w:sz w:val="22"/>
                <w:szCs w:val="22"/>
              </w:rPr>
              <w:t>D#4</w:t>
            </w:r>
          </w:p>
        </w:tc>
      </w:tr>
      <w:tr w:rsidR="003B1AD5" w:rsidRPr="00AD5E50" w14:paraId="4EEFFAAE" w14:textId="77777777" w:rsidTr="001217C9">
        <w:tc>
          <w:tcPr>
            <w:tcW w:w="1642" w:type="dxa"/>
            <w:tcBorders>
              <w:top w:val="nil"/>
              <w:bottom w:val="nil"/>
              <w:right w:val="nil"/>
            </w:tcBorders>
          </w:tcPr>
          <w:p w14:paraId="097EB36A" w14:textId="77777777" w:rsidR="003B1AD5" w:rsidRPr="00C72674" w:rsidRDefault="003B1AD5" w:rsidP="001217C9">
            <w:pPr>
              <w:spacing w:after="0"/>
              <w:jc w:val="right"/>
              <w:rPr>
                <w:sz w:val="22"/>
                <w:szCs w:val="22"/>
              </w:rPr>
            </w:pPr>
            <w:r w:rsidRPr="00C72674">
              <w:rPr>
                <w:sz w:val="22"/>
                <w:szCs w:val="22"/>
              </w:rPr>
              <w:t>110-121 --&gt;</w:t>
            </w:r>
          </w:p>
        </w:tc>
        <w:tc>
          <w:tcPr>
            <w:tcW w:w="1642" w:type="dxa"/>
            <w:tcBorders>
              <w:top w:val="nil"/>
              <w:left w:val="nil"/>
              <w:bottom w:val="nil"/>
            </w:tcBorders>
          </w:tcPr>
          <w:p w14:paraId="5CB59244" w14:textId="77777777" w:rsidR="003B1AD5" w:rsidRPr="00C72674" w:rsidRDefault="003B1AD5" w:rsidP="001217C9">
            <w:pPr>
              <w:spacing w:after="0"/>
              <w:rPr>
                <w:sz w:val="22"/>
                <w:szCs w:val="22"/>
              </w:rPr>
            </w:pPr>
            <w:r w:rsidRPr="00C72674">
              <w:rPr>
                <w:sz w:val="22"/>
                <w:szCs w:val="22"/>
              </w:rPr>
              <w:t>11</w:t>
            </w:r>
          </w:p>
        </w:tc>
        <w:tc>
          <w:tcPr>
            <w:tcW w:w="1642" w:type="dxa"/>
            <w:tcBorders>
              <w:top w:val="nil"/>
              <w:bottom w:val="nil"/>
              <w:right w:val="nil"/>
            </w:tcBorders>
          </w:tcPr>
          <w:p w14:paraId="3CB933B6" w14:textId="77777777" w:rsidR="003B1AD5" w:rsidRPr="00C72674" w:rsidRDefault="003B1AD5" w:rsidP="001217C9">
            <w:pPr>
              <w:spacing w:after="0"/>
              <w:jc w:val="right"/>
              <w:rPr>
                <w:sz w:val="22"/>
                <w:szCs w:val="22"/>
              </w:rPr>
            </w:pPr>
            <w:r w:rsidRPr="00C72674">
              <w:rPr>
                <w:sz w:val="22"/>
                <w:szCs w:val="22"/>
              </w:rPr>
              <w:t>16-47   --&gt;</w:t>
            </w:r>
          </w:p>
        </w:tc>
        <w:tc>
          <w:tcPr>
            <w:tcW w:w="1642" w:type="dxa"/>
            <w:tcBorders>
              <w:top w:val="nil"/>
              <w:left w:val="nil"/>
              <w:bottom w:val="nil"/>
            </w:tcBorders>
          </w:tcPr>
          <w:p w14:paraId="2801B45F" w14:textId="77777777" w:rsidR="003B1AD5" w:rsidRPr="00C72674" w:rsidRDefault="003B1AD5" w:rsidP="001217C9">
            <w:pPr>
              <w:spacing w:after="0"/>
              <w:rPr>
                <w:sz w:val="22"/>
                <w:szCs w:val="22"/>
              </w:rPr>
            </w:pPr>
            <w:r w:rsidRPr="00C72674">
              <w:rPr>
                <w:sz w:val="22"/>
                <w:szCs w:val="22"/>
              </w:rPr>
              <w:t>2</w:t>
            </w:r>
          </w:p>
        </w:tc>
        <w:tc>
          <w:tcPr>
            <w:tcW w:w="1643" w:type="dxa"/>
            <w:tcBorders>
              <w:top w:val="nil"/>
              <w:bottom w:val="nil"/>
              <w:right w:val="nil"/>
            </w:tcBorders>
          </w:tcPr>
          <w:p w14:paraId="64715F86" w14:textId="77777777" w:rsidR="003B1AD5" w:rsidRPr="00C72674" w:rsidRDefault="003B1AD5" w:rsidP="001217C9">
            <w:pPr>
              <w:spacing w:after="0"/>
              <w:jc w:val="right"/>
              <w:rPr>
                <w:sz w:val="22"/>
                <w:szCs w:val="22"/>
              </w:rPr>
            </w:pPr>
            <w:r w:rsidRPr="00C72674">
              <w:rPr>
                <w:sz w:val="22"/>
                <w:szCs w:val="22"/>
              </w:rPr>
              <w:t xml:space="preserve">126-127 --&gt; </w:t>
            </w:r>
          </w:p>
        </w:tc>
        <w:tc>
          <w:tcPr>
            <w:tcW w:w="1643" w:type="dxa"/>
            <w:tcBorders>
              <w:top w:val="nil"/>
              <w:left w:val="nil"/>
              <w:bottom w:val="nil"/>
            </w:tcBorders>
          </w:tcPr>
          <w:p w14:paraId="6C6A8EAA" w14:textId="77777777" w:rsidR="003B1AD5" w:rsidRPr="00C72674" w:rsidRDefault="003B1AD5" w:rsidP="001217C9">
            <w:pPr>
              <w:spacing w:after="0"/>
              <w:rPr>
                <w:sz w:val="22"/>
                <w:szCs w:val="22"/>
              </w:rPr>
            </w:pPr>
            <w:r w:rsidRPr="00C72674">
              <w:rPr>
                <w:sz w:val="22"/>
                <w:szCs w:val="22"/>
              </w:rPr>
              <w:t>E4</w:t>
            </w:r>
          </w:p>
        </w:tc>
      </w:tr>
      <w:tr w:rsidR="003B1AD5" w:rsidRPr="00AD5E50" w14:paraId="028BA0C9" w14:textId="77777777" w:rsidTr="001217C9">
        <w:tc>
          <w:tcPr>
            <w:tcW w:w="1642" w:type="dxa"/>
            <w:tcBorders>
              <w:top w:val="nil"/>
              <w:bottom w:val="nil"/>
              <w:right w:val="nil"/>
            </w:tcBorders>
          </w:tcPr>
          <w:p w14:paraId="6770C6D7" w14:textId="77777777" w:rsidR="003B1AD5" w:rsidRPr="00C72674" w:rsidRDefault="003B1AD5" w:rsidP="001217C9">
            <w:pPr>
              <w:spacing w:after="0"/>
              <w:jc w:val="right"/>
              <w:rPr>
                <w:sz w:val="22"/>
                <w:szCs w:val="22"/>
              </w:rPr>
            </w:pPr>
            <w:r w:rsidRPr="00C72674">
              <w:rPr>
                <w:sz w:val="22"/>
                <w:szCs w:val="22"/>
              </w:rPr>
              <w:t>122-127 --&gt;</w:t>
            </w:r>
          </w:p>
        </w:tc>
        <w:tc>
          <w:tcPr>
            <w:tcW w:w="1642" w:type="dxa"/>
            <w:tcBorders>
              <w:top w:val="nil"/>
              <w:left w:val="nil"/>
              <w:bottom w:val="nil"/>
            </w:tcBorders>
          </w:tcPr>
          <w:p w14:paraId="6C8919F1" w14:textId="77777777" w:rsidR="003B1AD5" w:rsidRPr="00C72674" w:rsidRDefault="003B1AD5" w:rsidP="001217C9">
            <w:pPr>
              <w:spacing w:after="0"/>
              <w:rPr>
                <w:sz w:val="22"/>
                <w:szCs w:val="22"/>
              </w:rPr>
            </w:pPr>
            <w:r w:rsidRPr="00C72674">
              <w:rPr>
                <w:sz w:val="22"/>
                <w:szCs w:val="22"/>
              </w:rPr>
              <w:t>12</w:t>
            </w:r>
          </w:p>
        </w:tc>
        <w:tc>
          <w:tcPr>
            <w:tcW w:w="1642" w:type="dxa"/>
            <w:tcBorders>
              <w:top w:val="nil"/>
              <w:bottom w:val="nil"/>
              <w:right w:val="nil"/>
            </w:tcBorders>
          </w:tcPr>
          <w:p w14:paraId="62B52BB5" w14:textId="77777777" w:rsidR="003B1AD5" w:rsidRPr="00C72674" w:rsidRDefault="003B1AD5" w:rsidP="001217C9">
            <w:pPr>
              <w:spacing w:after="0"/>
              <w:jc w:val="right"/>
              <w:rPr>
                <w:sz w:val="22"/>
                <w:szCs w:val="22"/>
              </w:rPr>
            </w:pPr>
            <w:r w:rsidRPr="00C72674">
              <w:rPr>
                <w:sz w:val="22"/>
                <w:szCs w:val="22"/>
              </w:rPr>
              <w:t>48-79   --&gt;</w:t>
            </w:r>
          </w:p>
        </w:tc>
        <w:tc>
          <w:tcPr>
            <w:tcW w:w="1642" w:type="dxa"/>
            <w:tcBorders>
              <w:top w:val="nil"/>
              <w:left w:val="nil"/>
              <w:bottom w:val="nil"/>
            </w:tcBorders>
          </w:tcPr>
          <w:p w14:paraId="5B5AB404" w14:textId="77777777" w:rsidR="003B1AD5" w:rsidRPr="00C72674" w:rsidRDefault="003B1AD5" w:rsidP="001217C9">
            <w:pPr>
              <w:spacing w:after="0"/>
              <w:rPr>
                <w:sz w:val="22"/>
                <w:szCs w:val="22"/>
              </w:rPr>
            </w:pPr>
            <w:r w:rsidRPr="00C72674">
              <w:rPr>
                <w:sz w:val="22"/>
                <w:szCs w:val="22"/>
              </w:rPr>
              <w:t>3</w:t>
            </w:r>
          </w:p>
        </w:tc>
        <w:tc>
          <w:tcPr>
            <w:tcW w:w="1643" w:type="dxa"/>
            <w:tcBorders>
              <w:top w:val="nil"/>
              <w:bottom w:val="nil"/>
              <w:right w:val="nil"/>
            </w:tcBorders>
          </w:tcPr>
          <w:p w14:paraId="41B8E18F" w14:textId="77777777" w:rsidR="003B1AD5" w:rsidRPr="00C72674" w:rsidRDefault="003B1AD5" w:rsidP="001217C9">
            <w:pPr>
              <w:spacing w:after="0"/>
              <w:jc w:val="right"/>
              <w:rPr>
                <w:sz w:val="22"/>
                <w:szCs w:val="22"/>
              </w:rPr>
            </w:pPr>
          </w:p>
        </w:tc>
        <w:tc>
          <w:tcPr>
            <w:tcW w:w="1643" w:type="dxa"/>
            <w:tcBorders>
              <w:top w:val="nil"/>
              <w:left w:val="nil"/>
              <w:bottom w:val="nil"/>
            </w:tcBorders>
          </w:tcPr>
          <w:p w14:paraId="6CB1F833" w14:textId="77777777" w:rsidR="003B1AD5" w:rsidRPr="00C72674" w:rsidRDefault="003B1AD5" w:rsidP="001217C9">
            <w:pPr>
              <w:spacing w:after="0"/>
              <w:rPr>
                <w:sz w:val="22"/>
                <w:szCs w:val="22"/>
              </w:rPr>
            </w:pPr>
          </w:p>
        </w:tc>
      </w:tr>
      <w:tr w:rsidR="003B1AD5" w:rsidRPr="00AD5E50" w14:paraId="789F99E8" w14:textId="77777777" w:rsidTr="001217C9">
        <w:tc>
          <w:tcPr>
            <w:tcW w:w="1642" w:type="dxa"/>
            <w:tcBorders>
              <w:top w:val="nil"/>
              <w:bottom w:val="nil"/>
              <w:right w:val="nil"/>
            </w:tcBorders>
          </w:tcPr>
          <w:p w14:paraId="41A3F3FE" w14:textId="77777777" w:rsidR="003B1AD5" w:rsidRPr="00C72674" w:rsidRDefault="003B1AD5" w:rsidP="001217C9">
            <w:pPr>
              <w:spacing w:after="0"/>
              <w:jc w:val="right"/>
              <w:rPr>
                <w:sz w:val="22"/>
                <w:szCs w:val="22"/>
              </w:rPr>
            </w:pPr>
          </w:p>
        </w:tc>
        <w:tc>
          <w:tcPr>
            <w:tcW w:w="1642" w:type="dxa"/>
            <w:tcBorders>
              <w:top w:val="nil"/>
              <w:left w:val="nil"/>
              <w:bottom w:val="nil"/>
            </w:tcBorders>
          </w:tcPr>
          <w:p w14:paraId="49D44139" w14:textId="77777777" w:rsidR="003B1AD5" w:rsidRPr="00C72674" w:rsidRDefault="003B1AD5" w:rsidP="001217C9">
            <w:pPr>
              <w:spacing w:after="0"/>
              <w:rPr>
                <w:sz w:val="22"/>
                <w:szCs w:val="22"/>
              </w:rPr>
            </w:pPr>
          </w:p>
        </w:tc>
        <w:tc>
          <w:tcPr>
            <w:tcW w:w="1642" w:type="dxa"/>
            <w:tcBorders>
              <w:top w:val="nil"/>
              <w:bottom w:val="nil"/>
              <w:right w:val="nil"/>
            </w:tcBorders>
          </w:tcPr>
          <w:p w14:paraId="6ED71267" w14:textId="77777777" w:rsidR="003B1AD5" w:rsidRPr="00C72674" w:rsidRDefault="003B1AD5" w:rsidP="001217C9">
            <w:pPr>
              <w:spacing w:after="0"/>
              <w:jc w:val="right"/>
              <w:rPr>
                <w:sz w:val="22"/>
                <w:szCs w:val="22"/>
              </w:rPr>
            </w:pPr>
            <w:r w:rsidRPr="00C72674">
              <w:rPr>
                <w:sz w:val="22"/>
                <w:szCs w:val="22"/>
              </w:rPr>
              <w:t>80-</w:t>
            </w:r>
            <w:proofErr w:type="gramStart"/>
            <w:r w:rsidRPr="00C72674">
              <w:rPr>
                <w:sz w:val="22"/>
                <w:szCs w:val="22"/>
              </w:rPr>
              <w:t>111  --</w:t>
            </w:r>
            <w:proofErr w:type="gramEnd"/>
            <w:r w:rsidRPr="00C72674">
              <w:rPr>
                <w:sz w:val="22"/>
                <w:szCs w:val="22"/>
              </w:rPr>
              <w:t>&gt;</w:t>
            </w:r>
          </w:p>
        </w:tc>
        <w:tc>
          <w:tcPr>
            <w:tcW w:w="1642" w:type="dxa"/>
            <w:tcBorders>
              <w:top w:val="nil"/>
              <w:left w:val="nil"/>
              <w:bottom w:val="nil"/>
            </w:tcBorders>
          </w:tcPr>
          <w:p w14:paraId="4BE9EC6F" w14:textId="77777777" w:rsidR="003B1AD5" w:rsidRPr="00C72674" w:rsidRDefault="003B1AD5" w:rsidP="001217C9">
            <w:pPr>
              <w:spacing w:after="0"/>
              <w:rPr>
                <w:sz w:val="22"/>
                <w:szCs w:val="22"/>
              </w:rPr>
            </w:pPr>
            <w:r w:rsidRPr="00C72674">
              <w:rPr>
                <w:sz w:val="22"/>
                <w:szCs w:val="22"/>
              </w:rPr>
              <w:t>4</w:t>
            </w:r>
          </w:p>
        </w:tc>
        <w:tc>
          <w:tcPr>
            <w:tcW w:w="1643" w:type="dxa"/>
            <w:tcBorders>
              <w:top w:val="nil"/>
              <w:bottom w:val="nil"/>
              <w:right w:val="nil"/>
            </w:tcBorders>
          </w:tcPr>
          <w:p w14:paraId="68203145" w14:textId="77777777" w:rsidR="003B1AD5" w:rsidRPr="00C72674" w:rsidRDefault="003B1AD5" w:rsidP="001217C9">
            <w:pPr>
              <w:spacing w:after="0"/>
              <w:jc w:val="right"/>
              <w:rPr>
                <w:sz w:val="22"/>
                <w:szCs w:val="22"/>
              </w:rPr>
            </w:pPr>
          </w:p>
        </w:tc>
        <w:tc>
          <w:tcPr>
            <w:tcW w:w="1643" w:type="dxa"/>
            <w:tcBorders>
              <w:top w:val="nil"/>
              <w:left w:val="nil"/>
              <w:bottom w:val="nil"/>
            </w:tcBorders>
          </w:tcPr>
          <w:p w14:paraId="360F00D4" w14:textId="77777777" w:rsidR="003B1AD5" w:rsidRPr="00C72674" w:rsidRDefault="003B1AD5" w:rsidP="001217C9">
            <w:pPr>
              <w:spacing w:after="0"/>
              <w:rPr>
                <w:sz w:val="22"/>
                <w:szCs w:val="22"/>
              </w:rPr>
            </w:pPr>
          </w:p>
        </w:tc>
      </w:tr>
      <w:tr w:rsidR="003B1AD5" w:rsidRPr="00AD5E50" w14:paraId="27833573" w14:textId="77777777" w:rsidTr="001217C9">
        <w:tc>
          <w:tcPr>
            <w:tcW w:w="1642" w:type="dxa"/>
            <w:tcBorders>
              <w:top w:val="nil"/>
              <w:right w:val="nil"/>
            </w:tcBorders>
          </w:tcPr>
          <w:p w14:paraId="1DE051C5" w14:textId="77777777" w:rsidR="003B1AD5" w:rsidRPr="00C72674" w:rsidRDefault="003B1AD5" w:rsidP="001217C9">
            <w:pPr>
              <w:spacing w:after="0"/>
              <w:jc w:val="right"/>
              <w:rPr>
                <w:sz w:val="22"/>
                <w:szCs w:val="22"/>
              </w:rPr>
            </w:pPr>
          </w:p>
        </w:tc>
        <w:tc>
          <w:tcPr>
            <w:tcW w:w="1642" w:type="dxa"/>
            <w:tcBorders>
              <w:top w:val="nil"/>
              <w:left w:val="nil"/>
            </w:tcBorders>
          </w:tcPr>
          <w:p w14:paraId="41ADA90A" w14:textId="77777777" w:rsidR="003B1AD5" w:rsidRPr="00C72674" w:rsidRDefault="003B1AD5" w:rsidP="001217C9">
            <w:pPr>
              <w:spacing w:after="0"/>
              <w:rPr>
                <w:sz w:val="22"/>
                <w:szCs w:val="22"/>
              </w:rPr>
            </w:pPr>
          </w:p>
        </w:tc>
        <w:tc>
          <w:tcPr>
            <w:tcW w:w="1642" w:type="dxa"/>
            <w:tcBorders>
              <w:top w:val="nil"/>
              <w:right w:val="nil"/>
            </w:tcBorders>
          </w:tcPr>
          <w:p w14:paraId="3E3AC07F" w14:textId="77777777" w:rsidR="003B1AD5" w:rsidRPr="00C72674" w:rsidRDefault="003B1AD5" w:rsidP="001217C9">
            <w:pPr>
              <w:spacing w:after="0"/>
              <w:jc w:val="right"/>
              <w:rPr>
                <w:sz w:val="22"/>
                <w:szCs w:val="22"/>
              </w:rPr>
            </w:pPr>
            <w:r w:rsidRPr="00C72674">
              <w:rPr>
                <w:sz w:val="22"/>
                <w:szCs w:val="22"/>
              </w:rPr>
              <w:t>112-127 --&gt;</w:t>
            </w:r>
          </w:p>
        </w:tc>
        <w:tc>
          <w:tcPr>
            <w:tcW w:w="1642" w:type="dxa"/>
            <w:tcBorders>
              <w:top w:val="nil"/>
              <w:left w:val="nil"/>
            </w:tcBorders>
          </w:tcPr>
          <w:p w14:paraId="6EF79622" w14:textId="77777777" w:rsidR="003B1AD5" w:rsidRPr="00C72674" w:rsidRDefault="003B1AD5" w:rsidP="001217C9">
            <w:pPr>
              <w:spacing w:after="0"/>
              <w:rPr>
                <w:sz w:val="22"/>
                <w:szCs w:val="22"/>
              </w:rPr>
            </w:pPr>
            <w:r w:rsidRPr="00C72674">
              <w:rPr>
                <w:sz w:val="22"/>
                <w:szCs w:val="22"/>
              </w:rPr>
              <w:t>5</w:t>
            </w:r>
          </w:p>
        </w:tc>
        <w:tc>
          <w:tcPr>
            <w:tcW w:w="1643" w:type="dxa"/>
            <w:tcBorders>
              <w:top w:val="nil"/>
              <w:right w:val="nil"/>
            </w:tcBorders>
          </w:tcPr>
          <w:p w14:paraId="2B4799ED" w14:textId="77777777" w:rsidR="003B1AD5" w:rsidRPr="00C72674" w:rsidRDefault="003B1AD5" w:rsidP="001217C9">
            <w:pPr>
              <w:spacing w:after="0"/>
              <w:jc w:val="right"/>
              <w:rPr>
                <w:sz w:val="22"/>
                <w:szCs w:val="22"/>
              </w:rPr>
            </w:pPr>
          </w:p>
        </w:tc>
        <w:tc>
          <w:tcPr>
            <w:tcW w:w="1643" w:type="dxa"/>
            <w:tcBorders>
              <w:top w:val="nil"/>
              <w:left w:val="nil"/>
            </w:tcBorders>
          </w:tcPr>
          <w:p w14:paraId="74E8F16F" w14:textId="77777777" w:rsidR="003B1AD5" w:rsidRPr="00C72674" w:rsidRDefault="003B1AD5" w:rsidP="001217C9">
            <w:pPr>
              <w:spacing w:after="0"/>
              <w:rPr>
                <w:sz w:val="22"/>
                <w:szCs w:val="22"/>
              </w:rPr>
            </w:pPr>
          </w:p>
        </w:tc>
      </w:tr>
      <w:tr w:rsidR="003B1AD5" w:rsidRPr="00AD5E50" w14:paraId="192E4337" w14:textId="77777777" w:rsidTr="001217C9">
        <w:tc>
          <w:tcPr>
            <w:tcW w:w="3284" w:type="dxa"/>
            <w:gridSpan w:val="2"/>
            <w:tcBorders>
              <w:bottom w:val="single" w:sz="4" w:space="0" w:color="auto"/>
            </w:tcBorders>
          </w:tcPr>
          <w:p w14:paraId="6FA635A5" w14:textId="77777777" w:rsidR="003B1AD5" w:rsidRPr="00C72674" w:rsidRDefault="003B1AD5" w:rsidP="001217C9">
            <w:pPr>
              <w:spacing w:after="0"/>
              <w:jc w:val="center"/>
              <w:rPr>
                <w:b/>
                <w:i/>
                <w:sz w:val="22"/>
                <w:szCs w:val="22"/>
              </w:rPr>
            </w:pPr>
            <w:r w:rsidRPr="00C72674">
              <w:rPr>
                <w:b/>
                <w:i/>
                <w:sz w:val="22"/>
                <w:szCs w:val="22"/>
              </w:rPr>
              <w:t xml:space="preserve">CC#48, </w:t>
            </w:r>
            <w:proofErr w:type="spellStart"/>
            <w:r w:rsidRPr="00C72674">
              <w:rPr>
                <w:b/>
                <w:i/>
                <w:sz w:val="22"/>
                <w:szCs w:val="22"/>
              </w:rPr>
              <w:t>PBdnMode</w:t>
            </w:r>
            <w:proofErr w:type="spellEnd"/>
          </w:p>
        </w:tc>
        <w:tc>
          <w:tcPr>
            <w:tcW w:w="3284" w:type="dxa"/>
            <w:gridSpan w:val="2"/>
            <w:tcBorders>
              <w:bottom w:val="single" w:sz="4" w:space="0" w:color="auto"/>
            </w:tcBorders>
          </w:tcPr>
          <w:p w14:paraId="5664F5F9" w14:textId="77777777" w:rsidR="003B1AD5" w:rsidRPr="00C72674" w:rsidRDefault="003B1AD5" w:rsidP="001217C9">
            <w:pPr>
              <w:spacing w:after="0"/>
              <w:jc w:val="center"/>
              <w:rPr>
                <w:b/>
                <w:i/>
                <w:sz w:val="22"/>
                <w:szCs w:val="22"/>
              </w:rPr>
            </w:pPr>
            <w:r w:rsidRPr="00C72674">
              <w:rPr>
                <w:b/>
                <w:i/>
                <w:sz w:val="22"/>
                <w:szCs w:val="22"/>
              </w:rPr>
              <w:t xml:space="preserve">CC#58, </w:t>
            </w:r>
            <w:proofErr w:type="spellStart"/>
            <w:r w:rsidRPr="00C72674">
              <w:rPr>
                <w:b/>
                <w:i/>
                <w:sz w:val="22"/>
                <w:szCs w:val="22"/>
              </w:rPr>
              <w:t>PBSldRng</w:t>
            </w:r>
            <w:proofErr w:type="spellEnd"/>
          </w:p>
        </w:tc>
        <w:tc>
          <w:tcPr>
            <w:tcW w:w="3286" w:type="dxa"/>
            <w:gridSpan w:val="2"/>
            <w:tcBorders>
              <w:bottom w:val="single" w:sz="4" w:space="0" w:color="auto"/>
            </w:tcBorders>
          </w:tcPr>
          <w:p w14:paraId="7A3D352F" w14:textId="77777777" w:rsidR="003B1AD5" w:rsidRPr="00C72674" w:rsidRDefault="003B1AD5" w:rsidP="001217C9">
            <w:pPr>
              <w:tabs>
                <w:tab w:val="left" w:pos="1011"/>
                <w:tab w:val="right" w:pos="3070"/>
              </w:tabs>
              <w:spacing w:after="0"/>
              <w:jc w:val="center"/>
              <w:rPr>
                <w:b/>
                <w:i/>
                <w:sz w:val="22"/>
                <w:szCs w:val="22"/>
              </w:rPr>
            </w:pPr>
            <w:r w:rsidRPr="00C72674">
              <w:rPr>
                <w:b/>
                <w:i/>
                <w:sz w:val="22"/>
                <w:szCs w:val="22"/>
              </w:rPr>
              <w:t xml:space="preserve">CC#60, </w:t>
            </w:r>
            <w:proofErr w:type="spellStart"/>
            <w:r w:rsidRPr="00C72674">
              <w:rPr>
                <w:b/>
                <w:i/>
                <w:sz w:val="22"/>
                <w:szCs w:val="22"/>
              </w:rPr>
              <w:t>WhMode</w:t>
            </w:r>
            <w:proofErr w:type="spellEnd"/>
          </w:p>
        </w:tc>
      </w:tr>
      <w:tr w:rsidR="003B1AD5" w:rsidRPr="00AD5E50" w14:paraId="2419D6F0" w14:textId="77777777" w:rsidTr="001217C9">
        <w:tc>
          <w:tcPr>
            <w:tcW w:w="1642" w:type="dxa"/>
            <w:tcBorders>
              <w:bottom w:val="nil"/>
              <w:right w:val="nil"/>
            </w:tcBorders>
          </w:tcPr>
          <w:p w14:paraId="1ED54144" w14:textId="77777777" w:rsidR="003B1AD5" w:rsidRPr="00C72674" w:rsidRDefault="003B1AD5" w:rsidP="001217C9">
            <w:pPr>
              <w:spacing w:after="0"/>
              <w:jc w:val="right"/>
              <w:rPr>
                <w:sz w:val="22"/>
                <w:szCs w:val="22"/>
              </w:rPr>
            </w:pPr>
            <w:r w:rsidRPr="00C72674">
              <w:rPr>
                <w:sz w:val="22"/>
                <w:szCs w:val="22"/>
              </w:rPr>
              <w:t>0-10    --&gt;</w:t>
            </w:r>
          </w:p>
        </w:tc>
        <w:tc>
          <w:tcPr>
            <w:tcW w:w="1642" w:type="dxa"/>
            <w:tcBorders>
              <w:left w:val="nil"/>
              <w:bottom w:val="nil"/>
            </w:tcBorders>
          </w:tcPr>
          <w:p w14:paraId="76358E97" w14:textId="77777777" w:rsidR="003B1AD5" w:rsidRPr="00C72674" w:rsidRDefault="003B1AD5" w:rsidP="001217C9">
            <w:pPr>
              <w:spacing w:after="0"/>
              <w:rPr>
                <w:sz w:val="22"/>
                <w:szCs w:val="22"/>
              </w:rPr>
            </w:pPr>
            <w:r w:rsidRPr="00C72674">
              <w:rPr>
                <w:sz w:val="22"/>
                <w:szCs w:val="22"/>
              </w:rPr>
              <w:t>As up</w:t>
            </w:r>
          </w:p>
        </w:tc>
        <w:tc>
          <w:tcPr>
            <w:tcW w:w="1642" w:type="dxa"/>
            <w:tcBorders>
              <w:bottom w:val="nil"/>
              <w:right w:val="nil"/>
            </w:tcBorders>
          </w:tcPr>
          <w:p w14:paraId="7FAC1C3B" w14:textId="77777777" w:rsidR="003B1AD5" w:rsidRPr="00C72674" w:rsidRDefault="003B1AD5" w:rsidP="001217C9">
            <w:pPr>
              <w:spacing w:after="0"/>
              <w:jc w:val="right"/>
              <w:rPr>
                <w:sz w:val="22"/>
                <w:szCs w:val="22"/>
              </w:rPr>
            </w:pPr>
            <w:r w:rsidRPr="00C72674">
              <w:rPr>
                <w:sz w:val="22"/>
                <w:szCs w:val="22"/>
              </w:rPr>
              <w:t>0-5     --&gt;</w:t>
            </w:r>
          </w:p>
        </w:tc>
        <w:tc>
          <w:tcPr>
            <w:tcW w:w="1642" w:type="dxa"/>
            <w:tcBorders>
              <w:left w:val="nil"/>
              <w:bottom w:val="nil"/>
            </w:tcBorders>
          </w:tcPr>
          <w:p w14:paraId="08C3FA80" w14:textId="77777777" w:rsidR="003B1AD5" w:rsidRPr="00C72674" w:rsidRDefault="003B1AD5" w:rsidP="001217C9">
            <w:pPr>
              <w:spacing w:after="0"/>
              <w:rPr>
                <w:sz w:val="22"/>
                <w:szCs w:val="22"/>
              </w:rPr>
            </w:pPr>
            <w:r w:rsidRPr="00C72674">
              <w:rPr>
                <w:sz w:val="22"/>
                <w:szCs w:val="22"/>
              </w:rPr>
              <w:t>1</w:t>
            </w:r>
          </w:p>
        </w:tc>
        <w:tc>
          <w:tcPr>
            <w:tcW w:w="1643" w:type="dxa"/>
            <w:tcBorders>
              <w:bottom w:val="nil"/>
              <w:right w:val="nil"/>
            </w:tcBorders>
          </w:tcPr>
          <w:p w14:paraId="616DA5BD" w14:textId="77777777" w:rsidR="003B1AD5" w:rsidRPr="00C72674" w:rsidRDefault="003B1AD5" w:rsidP="001217C9">
            <w:pPr>
              <w:spacing w:after="0"/>
              <w:jc w:val="right"/>
              <w:rPr>
                <w:sz w:val="22"/>
                <w:szCs w:val="22"/>
              </w:rPr>
            </w:pPr>
            <w:r w:rsidRPr="00C72674">
              <w:rPr>
                <w:sz w:val="22"/>
                <w:szCs w:val="22"/>
              </w:rPr>
              <w:t xml:space="preserve">0-15    --&gt; </w:t>
            </w:r>
          </w:p>
        </w:tc>
        <w:tc>
          <w:tcPr>
            <w:tcW w:w="1643" w:type="dxa"/>
            <w:tcBorders>
              <w:left w:val="nil"/>
              <w:bottom w:val="nil"/>
            </w:tcBorders>
          </w:tcPr>
          <w:p w14:paraId="467C2810" w14:textId="77777777" w:rsidR="003B1AD5" w:rsidRPr="00C72674" w:rsidRDefault="003B1AD5" w:rsidP="001217C9">
            <w:pPr>
              <w:spacing w:after="0"/>
              <w:rPr>
                <w:sz w:val="22"/>
                <w:szCs w:val="22"/>
              </w:rPr>
            </w:pPr>
            <w:r w:rsidRPr="00C72674">
              <w:rPr>
                <w:sz w:val="22"/>
                <w:szCs w:val="22"/>
              </w:rPr>
              <w:t>Off</w:t>
            </w:r>
          </w:p>
        </w:tc>
      </w:tr>
      <w:tr w:rsidR="003B1AD5" w:rsidRPr="00AD5E50" w14:paraId="27A7E36C" w14:textId="77777777" w:rsidTr="001217C9">
        <w:tc>
          <w:tcPr>
            <w:tcW w:w="1642" w:type="dxa"/>
            <w:tcBorders>
              <w:top w:val="nil"/>
              <w:bottom w:val="nil"/>
              <w:right w:val="nil"/>
            </w:tcBorders>
          </w:tcPr>
          <w:p w14:paraId="0E5788F6" w14:textId="77777777" w:rsidR="003B1AD5" w:rsidRPr="00C72674" w:rsidRDefault="003B1AD5" w:rsidP="001217C9">
            <w:pPr>
              <w:spacing w:after="0"/>
              <w:jc w:val="right"/>
              <w:rPr>
                <w:sz w:val="22"/>
                <w:szCs w:val="22"/>
              </w:rPr>
            </w:pPr>
            <w:r w:rsidRPr="00C72674">
              <w:rPr>
                <w:sz w:val="22"/>
                <w:szCs w:val="22"/>
              </w:rPr>
              <w:t>11-31   --&gt;</w:t>
            </w:r>
          </w:p>
        </w:tc>
        <w:tc>
          <w:tcPr>
            <w:tcW w:w="1642" w:type="dxa"/>
            <w:tcBorders>
              <w:top w:val="nil"/>
              <w:left w:val="nil"/>
              <w:bottom w:val="nil"/>
            </w:tcBorders>
          </w:tcPr>
          <w:p w14:paraId="4F2DFBB1" w14:textId="77777777" w:rsidR="003B1AD5" w:rsidRPr="00C72674" w:rsidRDefault="003B1AD5" w:rsidP="001217C9">
            <w:pPr>
              <w:spacing w:after="0"/>
              <w:rPr>
                <w:sz w:val="22"/>
                <w:szCs w:val="22"/>
              </w:rPr>
            </w:pPr>
            <w:r w:rsidRPr="00C72674">
              <w:rPr>
                <w:sz w:val="22"/>
                <w:szCs w:val="22"/>
              </w:rPr>
              <w:t>Off</w:t>
            </w:r>
          </w:p>
        </w:tc>
        <w:tc>
          <w:tcPr>
            <w:tcW w:w="1642" w:type="dxa"/>
            <w:tcBorders>
              <w:top w:val="nil"/>
              <w:bottom w:val="nil"/>
              <w:right w:val="nil"/>
            </w:tcBorders>
          </w:tcPr>
          <w:p w14:paraId="321D833A" w14:textId="77777777" w:rsidR="003B1AD5" w:rsidRPr="00C72674" w:rsidRDefault="003B1AD5" w:rsidP="001217C9">
            <w:pPr>
              <w:spacing w:after="0"/>
              <w:jc w:val="right"/>
              <w:rPr>
                <w:sz w:val="22"/>
                <w:szCs w:val="22"/>
              </w:rPr>
            </w:pPr>
            <w:r w:rsidRPr="00C72674">
              <w:rPr>
                <w:sz w:val="22"/>
                <w:szCs w:val="22"/>
              </w:rPr>
              <w:t>6-17    --&gt;</w:t>
            </w:r>
          </w:p>
        </w:tc>
        <w:tc>
          <w:tcPr>
            <w:tcW w:w="1642" w:type="dxa"/>
            <w:tcBorders>
              <w:top w:val="nil"/>
              <w:left w:val="nil"/>
              <w:bottom w:val="nil"/>
            </w:tcBorders>
          </w:tcPr>
          <w:p w14:paraId="31401E50" w14:textId="77777777" w:rsidR="003B1AD5" w:rsidRPr="00C72674" w:rsidRDefault="003B1AD5" w:rsidP="001217C9">
            <w:pPr>
              <w:spacing w:after="0"/>
              <w:rPr>
                <w:sz w:val="22"/>
                <w:szCs w:val="22"/>
              </w:rPr>
            </w:pPr>
            <w:r w:rsidRPr="00C72674">
              <w:rPr>
                <w:sz w:val="22"/>
                <w:szCs w:val="22"/>
              </w:rPr>
              <w:t>2</w:t>
            </w:r>
          </w:p>
        </w:tc>
        <w:tc>
          <w:tcPr>
            <w:tcW w:w="1643" w:type="dxa"/>
            <w:tcBorders>
              <w:top w:val="nil"/>
              <w:bottom w:val="nil"/>
              <w:right w:val="nil"/>
            </w:tcBorders>
          </w:tcPr>
          <w:p w14:paraId="03D7BF87" w14:textId="77777777" w:rsidR="003B1AD5" w:rsidRPr="00C72674" w:rsidRDefault="003B1AD5" w:rsidP="001217C9">
            <w:pPr>
              <w:spacing w:after="0"/>
              <w:jc w:val="right"/>
              <w:rPr>
                <w:sz w:val="22"/>
                <w:szCs w:val="22"/>
              </w:rPr>
            </w:pPr>
            <w:r w:rsidRPr="00C72674">
              <w:rPr>
                <w:sz w:val="22"/>
                <w:szCs w:val="22"/>
              </w:rPr>
              <w:t>16-47   --&gt;</w:t>
            </w:r>
          </w:p>
        </w:tc>
        <w:tc>
          <w:tcPr>
            <w:tcW w:w="1643" w:type="dxa"/>
            <w:tcBorders>
              <w:top w:val="nil"/>
              <w:left w:val="nil"/>
              <w:bottom w:val="nil"/>
            </w:tcBorders>
          </w:tcPr>
          <w:p w14:paraId="06DB5711" w14:textId="77777777" w:rsidR="003B1AD5" w:rsidRPr="00C72674" w:rsidRDefault="003B1AD5" w:rsidP="001217C9">
            <w:pPr>
              <w:spacing w:after="0"/>
              <w:rPr>
                <w:sz w:val="22"/>
                <w:szCs w:val="22"/>
              </w:rPr>
            </w:pPr>
            <w:r w:rsidRPr="00C72674">
              <w:rPr>
                <w:sz w:val="22"/>
                <w:szCs w:val="22"/>
              </w:rPr>
              <w:t>Slide</w:t>
            </w:r>
          </w:p>
        </w:tc>
      </w:tr>
      <w:tr w:rsidR="003B1AD5" w:rsidRPr="00AD5E50" w14:paraId="551A5CD8" w14:textId="77777777" w:rsidTr="001217C9">
        <w:tc>
          <w:tcPr>
            <w:tcW w:w="1642" w:type="dxa"/>
            <w:tcBorders>
              <w:top w:val="nil"/>
              <w:bottom w:val="nil"/>
              <w:right w:val="nil"/>
            </w:tcBorders>
          </w:tcPr>
          <w:p w14:paraId="6ECC5B35" w14:textId="77777777" w:rsidR="003B1AD5" w:rsidRPr="00C72674" w:rsidRDefault="003B1AD5" w:rsidP="001217C9">
            <w:pPr>
              <w:spacing w:after="0"/>
              <w:jc w:val="right"/>
              <w:rPr>
                <w:sz w:val="22"/>
                <w:szCs w:val="22"/>
              </w:rPr>
            </w:pPr>
            <w:r w:rsidRPr="00C72674">
              <w:rPr>
                <w:sz w:val="22"/>
                <w:szCs w:val="22"/>
              </w:rPr>
              <w:t>32-52   --&gt;</w:t>
            </w:r>
          </w:p>
        </w:tc>
        <w:tc>
          <w:tcPr>
            <w:tcW w:w="1642" w:type="dxa"/>
            <w:tcBorders>
              <w:top w:val="nil"/>
              <w:left w:val="nil"/>
              <w:bottom w:val="nil"/>
            </w:tcBorders>
          </w:tcPr>
          <w:p w14:paraId="30D3EA34" w14:textId="77777777" w:rsidR="003B1AD5" w:rsidRPr="00C72674" w:rsidRDefault="003B1AD5" w:rsidP="001217C9">
            <w:pPr>
              <w:spacing w:after="0"/>
              <w:rPr>
                <w:sz w:val="22"/>
                <w:szCs w:val="22"/>
              </w:rPr>
            </w:pPr>
            <w:r w:rsidRPr="00C72674">
              <w:rPr>
                <w:sz w:val="22"/>
                <w:szCs w:val="22"/>
              </w:rPr>
              <w:t>Slide</w:t>
            </w:r>
          </w:p>
        </w:tc>
        <w:tc>
          <w:tcPr>
            <w:tcW w:w="1642" w:type="dxa"/>
            <w:tcBorders>
              <w:top w:val="nil"/>
              <w:bottom w:val="nil"/>
              <w:right w:val="nil"/>
            </w:tcBorders>
          </w:tcPr>
          <w:p w14:paraId="4CCCA0BC" w14:textId="77777777" w:rsidR="003B1AD5" w:rsidRPr="00C72674" w:rsidRDefault="003B1AD5" w:rsidP="001217C9">
            <w:pPr>
              <w:spacing w:after="0"/>
              <w:jc w:val="right"/>
              <w:rPr>
                <w:sz w:val="22"/>
                <w:szCs w:val="22"/>
              </w:rPr>
            </w:pPr>
            <w:r w:rsidRPr="00C72674">
              <w:rPr>
                <w:sz w:val="22"/>
                <w:szCs w:val="22"/>
              </w:rPr>
              <w:t>18-28   --&gt;</w:t>
            </w:r>
          </w:p>
        </w:tc>
        <w:tc>
          <w:tcPr>
            <w:tcW w:w="1642" w:type="dxa"/>
            <w:tcBorders>
              <w:top w:val="nil"/>
              <w:left w:val="nil"/>
              <w:bottom w:val="nil"/>
            </w:tcBorders>
          </w:tcPr>
          <w:p w14:paraId="613F2FF3" w14:textId="77777777" w:rsidR="003B1AD5" w:rsidRPr="00C72674" w:rsidRDefault="003B1AD5" w:rsidP="001217C9">
            <w:pPr>
              <w:spacing w:after="0"/>
              <w:rPr>
                <w:sz w:val="22"/>
                <w:szCs w:val="22"/>
              </w:rPr>
            </w:pPr>
            <w:r w:rsidRPr="00C72674">
              <w:rPr>
                <w:sz w:val="22"/>
                <w:szCs w:val="22"/>
              </w:rPr>
              <w:t>3</w:t>
            </w:r>
          </w:p>
        </w:tc>
        <w:tc>
          <w:tcPr>
            <w:tcW w:w="1643" w:type="dxa"/>
            <w:tcBorders>
              <w:top w:val="nil"/>
              <w:bottom w:val="nil"/>
              <w:right w:val="nil"/>
            </w:tcBorders>
          </w:tcPr>
          <w:p w14:paraId="501F6D72" w14:textId="77777777" w:rsidR="003B1AD5" w:rsidRPr="00C72674" w:rsidRDefault="003B1AD5" w:rsidP="001217C9">
            <w:pPr>
              <w:spacing w:after="0"/>
              <w:jc w:val="right"/>
              <w:rPr>
                <w:sz w:val="22"/>
                <w:szCs w:val="22"/>
              </w:rPr>
            </w:pPr>
            <w:r w:rsidRPr="00C72674">
              <w:rPr>
                <w:sz w:val="22"/>
                <w:szCs w:val="22"/>
              </w:rPr>
              <w:t>48-79   --&gt;</w:t>
            </w:r>
          </w:p>
        </w:tc>
        <w:tc>
          <w:tcPr>
            <w:tcW w:w="1643" w:type="dxa"/>
            <w:tcBorders>
              <w:top w:val="nil"/>
              <w:left w:val="nil"/>
              <w:bottom w:val="nil"/>
            </w:tcBorders>
          </w:tcPr>
          <w:p w14:paraId="60B68508" w14:textId="77777777" w:rsidR="003B1AD5" w:rsidRPr="00C72674" w:rsidRDefault="003B1AD5" w:rsidP="001217C9">
            <w:pPr>
              <w:spacing w:after="0"/>
              <w:rPr>
                <w:sz w:val="22"/>
                <w:szCs w:val="22"/>
              </w:rPr>
            </w:pPr>
            <w:r w:rsidRPr="00C72674">
              <w:rPr>
                <w:sz w:val="22"/>
                <w:szCs w:val="22"/>
              </w:rPr>
              <w:t>Pitch</w:t>
            </w:r>
          </w:p>
        </w:tc>
      </w:tr>
      <w:tr w:rsidR="003B1AD5" w:rsidRPr="00AD5E50" w14:paraId="706C8B5D" w14:textId="77777777" w:rsidTr="001217C9">
        <w:tc>
          <w:tcPr>
            <w:tcW w:w="1642" w:type="dxa"/>
            <w:tcBorders>
              <w:top w:val="nil"/>
              <w:bottom w:val="nil"/>
              <w:right w:val="nil"/>
            </w:tcBorders>
          </w:tcPr>
          <w:p w14:paraId="6F68BB9C" w14:textId="77777777" w:rsidR="003B1AD5" w:rsidRPr="00C72674" w:rsidRDefault="003B1AD5" w:rsidP="001217C9">
            <w:pPr>
              <w:spacing w:after="0"/>
              <w:jc w:val="right"/>
              <w:rPr>
                <w:sz w:val="22"/>
                <w:szCs w:val="22"/>
              </w:rPr>
            </w:pPr>
            <w:r w:rsidRPr="00C72674">
              <w:rPr>
                <w:sz w:val="22"/>
                <w:szCs w:val="22"/>
              </w:rPr>
              <w:t>53-74   --&gt;</w:t>
            </w:r>
          </w:p>
        </w:tc>
        <w:tc>
          <w:tcPr>
            <w:tcW w:w="1642" w:type="dxa"/>
            <w:tcBorders>
              <w:top w:val="nil"/>
              <w:left w:val="nil"/>
              <w:bottom w:val="nil"/>
            </w:tcBorders>
          </w:tcPr>
          <w:p w14:paraId="1FF23427" w14:textId="77777777" w:rsidR="003B1AD5" w:rsidRPr="00C72674" w:rsidRDefault="003B1AD5" w:rsidP="001217C9">
            <w:pPr>
              <w:spacing w:after="0"/>
              <w:rPr>
                <w:sz w:val="22"/>
                <w:szCs w:val="22"/>
              </w:rPr>
            </w:pPr>
            <w:r w:rsidRPr="00C72674">
              <w:rPr>
                <w:sz w:val="22"/>
                <w:szCs w:val="22"/>
              </w:rPr>
              <w:t>Pitch</w:t>
            </w:r>
          </w:p>
        </w:tc>
        <w:tc>
          <w:tcPr>
            <w:tcW w:w="1642" w:type="dxa"/>
            <w:tcBorders>
              <w:top w:val="nil"/>
              <w:bottom w:val="nil"/>
              <w:right w:val="nil"/>
            </w:tcBorders>
          </w:tcPr>
          <w:p w14:paraId="29C785F9" w14:textId="77777777" w:rsidR="003B1AD5" w:rsidRPr="00C72674" w:rsidRDefault="003B1AD5" w:rsidP="001217C9">
            <w:pPr>
              <w:spacing w:after="0"/>
              <w:jc w:val="right"/>
              <w:rPr>
                <w:sz w:val="22"/>
                <w:szCs w:val="22"/>
              </w:rPr>
            </w:pPr>
            <w:r w:rsidRPr="00C72674">
              <w:rPr>
                <w:sz w:val="22"/>
                <w:szCs w:val="22"/>
              </w:rPr>
              <w:t>29-40   --&gt;</w:t>
            </w:r>
          </w:p>
        </w:tc>
        <w:tc>
          <w:tcPr>
            <w:tcW w:w="1642" w:type="dxa"/>
            <w:tcBorders>
              <w:top w:val="nil"/>
              <w:left w:val="nil"/>
              <w:bottom w:val="nil"/>
            </w:tcBorders>
          </w:tcPr>
          <w:p w14:paraId="666B7812" w14:textId="77777777" w:rsidR="003B1AD5" w:rsidRPr="00C72674" w:rsidRDefault="003B1AD5" w:rsidP="001217C9">
            <w:pPr>
              <w:spacing w:after="0"/>
              <w:rPr>
                <w:sz w:val="22"/>
                <w:szCs w:val="22"/>
              </w:rPr>
            </w:pPr>
            <w:r w:rsidRPr="00C72674">
              <w:rPr>
                <w:sz w:val="22"/>
                <w:szCs w:val="22"/>
              </w:rPr>
              <w:t>4</w:t>
            </w:r>
          </w:p>
        </w:tc>
        <w:tc>
          <w:tcPr>
            <w:tcW w:w="1643" w:type="dxa"/>
            <w:tcBorders>
              <w:top w:val="nil"/>
              <w:bottom w:val="nil"/>
              <w:right w:val="nil"/>
            </w:tcBorders>
          </w:tcPr>
          <w:p w14:paraId="43EA49D8" w14:textId="77777777" w:rsidR="003B1AD5" w:rsidRPr="00C72674" w:rsidRDefault="003B1AD5" w:rsidP="001217C9">
            <w:pPr>
              <w:spacing w:after="0"/>
              <w:jc w:val="right"/>
              <w:rPr>
                <w:sz w:val="22"/>
                <w:szCs w:val="22"/>
              </w:rPr>
            </w:pPr>
            <w:r w:rsidRPr="00C72674">
              <w:rPr>
                <w:sz w:val="22"/>
                <w:szCs w:val="22"/>
              </w:rPr>
              <w:t>80111   --&gt;</w:t>
            </w:r>
          </w:p>
        </w:tc>
        <w:tc>
          <w:tcPr>
            <w:tcW w:w="1643" w:type="dxa"/>
            <w:tcBorders>
              <w:top w:val="nil"/>
              <w:left w:val="nil"/>
              <w:bottom w:val="nil"/>
            </w:tcBorders>
          </w:tcPr>
          <w:p w14:paraId="0E1FAE40" w14:textId="77777777" w:rsidR="003B1AD5" w:rsidRPr="00C72674" w:rsidRDefault="003B1AD5" w:rsidP="001217C9">
            <w:pPr>
              <w:spacing w:after="0"/>
              <w:rPr>
                <w:sz w:val="22"/>
                <w:szCs w:val="22"/>
              </w:rPr>
            </w:pPr>
            <w:r w:rsidRPr="00C72674">
              <w:rPr>
                <w:sz w:val="22"/>
                <w:szCs w:val="22"/>
              </w:rPr>
              <w:t>Modulation</w:t>
            </w:r>
          </w:p>
        </w:tc>
      </w:tr>
      <w:tr w:rsidR="003B1AD5" w:rsidRPr="00AD5E50" w14:paraId="468877A3" w14:textId="77777777" w:rsidTr="001217C9">
        <w:tc>
          <w:tcPr>
            <w:tcW w:w="1642" w:type="dxa"/>
            <w:tcBorders>
              <w:top w:val="nil"/>
              <w:bottom w:val="nil"/>
              <w:right w:val="nil"/>
            </w:tcBorders>
          </w:tcPr>
          <w:p w14:paraId="0F2B5EE2" w14:textId="77777777" w:rsidR="003B1AD5" w:rsidRPr="00C72674" w:rsidRDefault="003B1AD5" w:rsidP="001217C9">
            <w:pPr>
              <w:spacing w:after="0"/>
              <w:jc w:val="right"/>
              <w:rPr>
                <w:sz w:val="22"/>
                <w:szCs w:val="22"/>
              </w:rPr>
            </w:pPr>
            <w:r w:rsidRPr="00C72674">
              <w:rPr>
                <w:sz w:val="22"/>
                <w:szCs w:val="22"/>
              </w:rPr>
              <w:t>75-95   --&gt;</w:t>
            </w:r>
          </w:p>
        </w:tc>
        <w:tc>
          <w:tcPr>
            <w:tcW w:w="1642" w:type="dxa"/>
            <w:tcBorders>
              <w:top w:val="nil"/>
              <w:left w:val="nil"/>
              <w:bottom w:val="nil"/>
            </w:tcBorders>
          </w:tcPr>
          <w:p w14:paraId="0DE3AD64" w14:textId="77777777" w:rsidR="003B1AD5" w:rsidRPr="00C72674" w:rsidRDefault="003B1AD5" w:rsidP="001217C9">
            <w:pPr>
              <w:spacing w:after="0"/>
              <w:rPr>
                <w:sz w:val="22"/>
                <w:szCs w:val="22"/>
              </w:rPr>
            </w:pPr>
            <w:proofErr w:type="spellStart"/>
            <w:r w:rsidRPr="00C72674">
              <w:rPr>
                <w:sz w:val="22"/>
                <w:szCs w:val="22"/>
              </w:rPr>
              <w:t>VeloAdd</w:t>
            </w:r>
            <w:proofErr w:type="spellEnd"/>
          </w:p>
        </w:tc>
        <w:tc>
          <w:tcPr>
            <w:tcW w:w="1642" w:type="dxa"/>
            <w:tcBorders>
              <w:top w:val="nil"/>
              <w:bottom w:val="nil"/>
              <w:right w:val="nil"/>
            </w:tcBorders>
          </w:tcPr>
          <w:p w14:paraId="727F8C06" w14:textId="77777777" w:rsidR="003B1AD5" w:rsidRPr="00C72674" w:rsidRDefault="003B1AD5" w:rsidP="001217C9">
            <w:pPr>
              <w:spacing w:after="0"/>
              <w:jc w:val="right"/>
              <w:rPr>
                <w:sz w:val="22"/>
                <w:szCs w:val="22"/>
              </w:rPr>
            </w:pPr>
            <w:r w:rsidRPr="00C72674">
              <w:rPr>
                <w:sz w:val="22"/>
                <w:szCs w:val="22"/>
              </w:rPr>
              <w:t>41-51   --&gt;</w:t>
            </w:r>
          </w:p>
        </w:tc>
        <w:tc>
          <w:tcPr>
            <w:tcW w:w="1642" w:type="dxa"/>
            <w:tcBorders>
              <w:top w:val="nil"/>
              <w:left w:val="nil"/>
              <w:bottom w:val="nil"/>
            </w:tcBorders>
          </w:tcPr>
          <w:p w14:paraId="222BB2F3" w14:textId="77777777" w:rsidR="003B1AD5" w:rsidRPr="00C72674" w:rsidRDefault="003B1AD5" w:rsidP="001217C9">
            <w:pPr>
              <w:spacing w:after="0"/>
              <w:rPr>
                <w:sz w:val="22"/>
                <w:szCs w:val="22"/>
              </w:rPr>
            </w:pPr>
            <w:r w:rsidRPr="00C72674">
              <w:rPr>
                <w:sz w:val="22"/>
                <w:szCs w:val="22"/>
              </w:rPr>
              <w:t>5</w:t>
            </w:r>
          </w:p>
        </w:tc>
        <w:tc>
          <w:tcPr>
            <w:tcW w:w="1643" w:type="dxa"/>
            <w:tcBorders>
              <w:top w:val="nil"/>
              <w:right w:val="nil"/>
            </w:tcBorders>
          </w:tcPr>
          <w:p w14:paraId="017CD5FE" w14:textId="77777777" w:rsidR="003B1AD5" w:rsidRPr="00C72674" w:rsidRDefault="003B1AD5" w:rsidP="001217C9">
            <w:pPr>
              <w:spacing w:after="0"/>
              <w:jc w:val="right"/>
              <w:rPr>
                <w:sz w:val="22"/>
                <w:szCs w:val="22"/>
              </w:rPr>
            </w:pPr>
            <w:r w:rsidRPr="00C72674">
              <w:rPr>
                <w:sz w:val="22"/>
                <w:szCs w:val="22"/>
              </w:rPr>
              <w:t>112-127 --&gt;</w:t>
            </w:r>
          </w:p>
        </w:tc>
        <w:tc>
          <w:tcPr>
            <w:tcW w:w="1643" w:type="dxa"/>
            <w:tcBorders>
              <w:top w:val="nil"/>
              <w:left w:val="nil"/>
            </w:tcBorders>
          </w:tcPr>
          <w:p w14:paraId="2D2A3037" w14:textId="77777777" w:rsidR="003B1AD5" w:rsidRPr="00C72674" w:rsidRDefault="003B1AD5" w:rsidP="001217C9">
            <w:pPr>
              <w:spacing w:after="0"/>
              <w:rPr>
                <w:sz w:val="22"/>
                <w:szCs w:val="22"/>
              </w:rPr>
            </w:pPr>
            <w:proofErr w:type="spellStart"/>
            <w:r w:rsidRPr="00C72674">
              <w:rPr>
                <w:sz w:val="22"/>
                <w:szCs w:val="22"/>
              </w:rPr>
              <w:t>MonoBend</w:t>
            </w:r>
            <w:proofErr w:type="spellEnd"/>
          </w:p>
        </w:tc>
      </w:tr>
      <w:tr w:rsidR="003B1AD5" w:rsidRPr="00AD5E50" w14:paraId="721B93D8" w14:textId="77777777" w:rsidTr="001217C9">
        <w:tc>
          <w:tcPr>
            <w:tcW w:w="1642" w:type="dxa"/>
            <w:tcBorders>
              <w:top w:val="nil"/>
              <w:bottom w:val="nil"/>
              <w:right w:val="nil"/>
            </w:tcBorders>
          </w:tcPr>
          <w:p w14:paraId="7C627C65" w14:textId="77777777" w:rsidR="003B1AD5" w:rsidRPr="00C72674" w:rsidRDefault="003B1AD5" w:rsidP="001217C9">
            <w:pPr>
              <w:spacing w:after="0"/>
              <w:jc w:val="right"/>
              <w:rPr>
                <w:sz w:val="22"/>
                <w:szCs w:val="22"/>
              </w:rPr>
            </w:pPr>
            <w:r w:rsidRPr="00C72674">
              <w:rPr>
                <w:sz w:val="22"/>
                <w:szCs w:val="22"/>
              </w:rPr>
              <w:lastRenderedPageBreak/>
              <w:t>96-</w:t>
            </w:r>
            <w:proofErr w:type="gramStart"/>
            <w:r w:rsidRPr="00C72674">
              <w:rPr>
                <w:sz w:val="22"/>
                <w:szCs w:val="22"/>
              </w:rPr>
              <w:t>116  --</w:t>
            </w:r>
            <w:proofErr w:type="gramEnd"/>
            <w:r w:rsidRPr="00C72674">
              <w:rPr>
                <w:sz w:val="22"/>
                <w:szCs w:val="22"/>
              </w:rPr>
              <w:t>&gt;</w:t>
            </w:r>
          </w:p>
        </w:tc>
        <w:tc>
          <w:tcPr>
            <w:tcW w:w="1642" w:type="dxa"/>
            <w:tcBorders>
              <w:top w:val="nil"/>
              <w:left w:val="nil"/>
              <w:bottom w:val="nil"/>
            </w:tcBorders>
          </w:tcPr>
          <w:p w14:paraId="694B1E7B" w14:textId="77777777" w:rsidR="003B1AD5" w:rsidRPr="00C72674" w:rsidRDefault="003B1AD5" w:rsidP="001217C9">
            <w:pPr>
              <w:spacing w:after="0"/>
              <w:rPr>
                <w:sz w:val="22"/>
                <w:szCs w:val="22"/>
              </w:rPr>
            </w:pPr>
            <w:proofErr w:type="spellStart"/>
            <w:r w:rsidRPr="00C72674">
              <w:rPr>
                <w:sz w:val="22"/>
                <w:szCs w:val="22"/>
              </w:rPr>
              <w:t>MonoBend</w:t>
            </w:r>
            <w:proofErr w:type="spellEnd"/>
          </w:p>
        </w:tc>
        <w:tc>
          <w:tcPr>
            <w:tcW w:w="1642" w:type="dxa"/>
            <w:tcBorders>
              <w:top w:val="nil"/>
              <w:bottom w:val="nil"/>
              <w:right w:val="nil"/>
            </w:tcBorders>
          </w:tcPr>
          <w:p w14:paraId="01DD5531" w14:textId="77777777" w:rsidR="003B1AD5" w:rsidRPr="00C72674" w:rsidRDefault="003B1AD5" w:rsidP="001217C9">
            <w:pPr>
              <w:spacing w:after="0"/>
              <w:jc w:val="right"/>
              <w:rPr>
                <w:sz w:val="22"/>
                <w:szCs w:val="22"/>
              </w:rPr>
            </w:pPr>
            <w:r w:rsidRPr="00C72674">
              <w:rPr>
                <w:sz w:val="22"/>
                <w:szCs w:val="22"/>
              </w:rPr>
              <w:t xml:space="preserve">52-63   --&gt;    </w:t>
            </w:r>
          </w:p>
        </w:tc>
        <w:tc>
          <w:tcPr>
            <w:tcW w:w="1642" w:type="dxa"/>
            <w:tcBorders>
              <w:top w:val="nil"/>
              <w:left w:val="nil"/>
              <w:bottom w:val="nil"/>
            </w:tcBorders>
          </w:tcPr>
          <w:p w14:paraId="2319D99F" w14:textId="77777777" w:rsidR="003B1AD5" w:rsidRPr="00C72674" w:rsidRDefault="003B1AD5" w:rsidP="001217C9">
            <w:pPr>
              <w:spacing w:after="0"/>
              <w:rPr>
                <w:sz w:val="22"/>
                <w:szCs w:val="22"/>
              </w:rPr>
            </w:pPr>
            <w:r w:rsidRPr="00C72674">
              <w:rPr>
                <w:sz w:val="22"/>
                <w:szCs w:val="22"/>
              </w:rPr>
              <w:t>6</w:t>
            </w:r>
          </w:p>
        </w:tc>
        <w:tc>
          <w:tcPr>
            <w:tcW w:w="3286" w:type="dxa"/>
            <w:gridSpan w:val="2"/>
            <w:tcBorders>
              <w:bottom w:val="single" w:sz="4" w:space="0" w:color="auto"/>
            </w:tcBorders>
          </w:tcPr>
          <w:p w14:paraId="31BE71AC" w14:textId="77777777" w:rsidR="003B1AD5" w:rsidRPr="00C72674" w:rsidRDefault="003B1AD5" w:rsidP="001217C9">
            <w:pPr>
              <w:spacing w:after="0"/>
              <w:jc w:val="center"/>
              <w:rPr>
                <w:b/>
                <w:i/>
                <w:sz w:val="22"/>
                <w:szCs w:val="22"/>
              </w:rPr>
            </w:pPr>
            <w:r w:rsidRPr="00C72674">
              <w:rPr>
                <w:b/>
                <w:i/>
                <w:sz w:val="22"/>
                <w:szCs w:val="22"/>
              </w:rPr>
              <w:t xml:space="preserve">CC#62, </w:t>
            </w:r>
            <w:proofErr w:type="spellStart"/>
            <w:r w:rsidRPr="00C72674">
              <w:rPr>
                <w:b/>
                <w:i/>
                <w:sz w:val="22"/>
                <w:szCs w:val="22"/>
              </w:rPr>
              <w:t>WhPtcRng</w:t>
            </w:r>
            <w:proofErr w:type="spellEnd"/>
          </w:p>
        </w:tc>
      </w:tr>
      <w:tr w:rsidR="003B1AD5" w:rsidRPr="00AD5E50" w14:paraId="152CDE2D" w14:textId="77777777" w:rsidTr="001217C9">
        <w:tc>
          <w:tcPr>
            <w:tcW w:w="1642" w:type="dxa"/>
            <w:tcBorders>
              <w:top w:val="nil"/>
              <w:right w:val="nil"/>
            </w:tcBorders>
          </w:tcPr>
          <w:p w14:paraId="2703C6CC" w14:textId="77777777" w:rsidR="003B1AD5" w:rsidRPr="00C72674" w:rsidRDefault="003B1AD5" w:rsidP="001217C9">
            <w:pPr>
              <w:spacing w:after="0"/>
              <w:jc w:val="right"/>
              <w:rPr>
                <w:sz w:val="22"/>
                <w:szCs w:val="22"/>
              </w:rPr>
            </w:pPr>
            <w:r w:rsidRPr="00C72674">
              <w:rPr>
                <w:sz w:val="22"/>
                <w:szCs w:val="22"/>
              </w:rPr>
              <w:t>117-127 --&gt;</w:t>
            </w:r>
          </w:p>
        </w:tc>
        <w:tc>
          <w:tcPr>
            <w:tcW w:w="1642" w:type="dxa"/>
            <w:tcBorders>
              <w:top w:val="nil"/>
              <w:left w:val="nil"/>
            </w:tcBorders>
          </w:tcPr>
          <w:p w14:paraId="56EE475D" w14:textId="77777777" w:rsidR="003B1AD5" w:rsidRPr="00C72674" w:rsidRDefault="003B1AD5" w:rsidP="001217C9">
            <w:pPr>
              <w:spacing w:after="0"/>
              <w:rPr>
                <w:sz w:val="22"/>
                <w:szCs w:val="22"/>
              </w:rPr>
            </w:pPr>
            <w:proofErr w:type="spellStart"/>
            <w:r w:rsidRPr="00C72674">
              <w:rPr>
                <w:sz w:val="22"/>
                <w:szCs w:val="22"/>
              </w:rPr>
              <w:t>Sustainer</w:t>
            </w:r>
            <w:proofErr w:type="spellEnd"/>
          </w:p>
        </w:tc>
        <w:tc>
          <w:tcPr>
            <w:tcW w:w="1642" w:type="dxa"/>
            <w:tcBorders>
              <w:top w:val="nil"/>
              <w:bottom w:val="nil"/>
              <w:right w:val="nil"/>
            </w:tcBorders>
          </w:tcPr>
          <w:p w14:paraId="0E34B106" w14:textId="77777777" w:rsidR="003B1AD5" w:rsidRPr="00C72674" w:rsidRDefault="003B1AD5" w:rsidP="001217C9">
            <w:pPr>
              <w:spacing w:after="0"/>
              <w:jc w:val="right"/>
              <w:rPr>
                <w:sz w:val="22"/>
                <w:szCs w:val="22"/>
              </w:rPr>
            </w:pPr>
            <w:r w:rsidRPr="00C72674">
              <w:rPr>
                <w:sz w:val="22"/>
                <w:szCs w:val="22"/>
              </w:rPr>
              <w:t>64-75   --&gt;</w:t>
            </w:r>
          </w:p>
        </w:tc>
        <w:tc>
          <w:tcPr>
            <w:tcW w:w="1642" w:type="dxa"/>
            <w:tcBorders>
              <w:top w:val="nil"/>
              <w:left w:val="nil"/>
              <w:bottom w:val="nil"/>
            </w:tcBorders>
          </w:tcPr>
          <w:p w14:paraId="1677FEC9" w14:textId="77777777" w:rsidR="003B1AD5" w:rsidRPr="00C72674" w:rsidRDefault="003B1AD5" w:rsidP="001217C9">
            <w:pPr>
              <w:spacing w:after="0"/>
              <w:rPr>
                <w:sz w:val="22"/>
                <w:szCs w:val="22"/>
              </w:rPr>
            </w:pPr>
            <w:r w:rsidRPr="00C72674">
              <w:rPr>
                <w:sz w:val="22"/>
                <w:szCs w:val="22"/>
              </w:rPr>
              <w:t>7</w:t>
            </w:r>
          </w:p>
        </w:tc>
        <w:tc>
          <w:tcPr>
            <w:tcW w:w="1643" w:type="dxa"/>
            <w:tcBorders>
              <w:bottom w:val="nil"/>
              <w:right w:val="nil"/>
            </w:tcBorders>
          </w:tcPr>
          <w:p w14:paraId="14762310" w14:textId="77777777" w:rsidR="003B1AD5" w:rsidRPr="00C72674" w:rsidRDefault="003B1AD5" w:rsidP="001217C9">
            <w:pPr>
              <w:spacing w:after="0"/>
              <w:jc w:val="right"/>
              <w:rPr>
                <w:sz w:val="22"/>
                <w:szCs w:val="22"/>
              </w:rPr>
            </w:pPr>
            <w:r w:rsidRPr="00C72674">
              <w:rPr>
                <w:sz w:val="22"/>
                <w:szCs w:val="22"/>
              </w:rPr>
              <w:t>0-4     --&gt;</w:t>
            </w:r>
          </w:p>
        </w:tc>
        <w:tc>
          <w:tcPr>
            <w:tcW w:w="1643" w:type="dxa"/>
            <w:tcBorders>
              <w:left w:val="nil"/>
              <w:bottom w:val="nil"/>
            </w:tcBorders>
          </w:tcPr>
          <w:p w14:paraId="132BDF94" w14:textId="77777777" w:rsidR="003B1AD5" w:rsidRPr="00C72674" w:rsidRDefault="003B1AD5" w:rsidP="001217C9">
            <w:pPr>
              <w:spacing w:after="0"/>
              <w:rPr>
                <w:sz w:val="22"/>
                <w:szCs w:val="22"/>
              </w:rPr>
            </w:pPr>
            <w:r w:rsidRPr="00C72674">
              <w:rPr>
                <w:sz w:val="22"/>
                <w:szCs w:val="22"/>
              </w:rPr>
              <w:t>12</w:t>
            </w:r>
          </w:p>
        </w:tc>
      </w:tr>
      <w:tr w:rsidR="003B1AD5" w:rsidRPr="00AD5E50" w14:paraId="414CE5CA" w14:textId="77777777" w:rsidTr="001217C9">
        <w:tc>
          <w:tcPr>
            <w:tcW w:w="3284" w:type="dxa"/>
            <w:gridSpan w:val="2"/>
            <w:tcBorders>
              <w:bottom w:val="single" w:sz="4" w:space="0" w:color="auto"/>
            </w:tcBorders>
          </w:tcPr>
          <w:p w14:paraId="75541AAB" w14:textId="77777777" w:rsidR="003B1AD5" w:rsidRPr="00C72674" w:rsidRDefault="003B1AD5" w:rsidP="001217C9">
            <w:pPr>
              <w:spacing w:after="0"/>
              <w:jc w:val="center"/>
              <w:rPr>
                <w:b/>
                <w:i/>
                <w:sz w:val="22"/>
                <w:szCs w:val="22"/>
              </w:rPr>
            </w:pPr>
            <w:r w:rsidRPr="00C72674">
              <w:rPr>
                <w:b/>
                <w:i/>
                <w:sz w:val="22"/>
                <w:szCs w:val="22"/>
              </w:rPr>
              <w:t xml:space="preserve">CC#50, </w:t>
            </w:r>
            <w:proofErr w:type="spellStart"/>
            <w:r w:rsidRPr="00C72674">
              <w:rPr>
                <w:b/>
                <w:i/>
                <w:sz w:val="22"/>
                <w:szCs w:val="22"/>
              </w:rPr>
              <w:t>PickPos</w:t>
            </w:r>
            <w:proofErr w:type="spellEnd"/>
          </w:p>
        </w:tc>
        <w:tc>
          <w:tcPr>
            <w:tcW w:w="1642" w:type="dxa"/>
            <w:tcBorders>
              <w:top w:val="nil"/>
              <w:bottom w:val="nil"/>
              <w:right w:val="nil"/>
            </w:tcBorders>
          </w:tcPr>
          <w:p w14:paraId="36900669" w14:textId="77777777" w:rsidR="003B1AD5" w:rsidRPr="00C72674" w:rsidRDefault="003B1AD5" w:rsidP="001217C9">
            <w:pPr>
              <w:spacing w:after="0"/>
              <w:jc w:val="right"/>
              <w:rPr>
                <w:sz w:val="22"/>
                <w:szCs w:val="22"/>
              </w:rPr>
            </w:pPr>
            <w:r w:rsidRPr="00C72674">
              <w:rPr>
                <w:sz w:val="22"/>
                <w:szCs w:val="22"/>
              </w:rPr>
              <w:t>76-86   --&gt;</w:t>
            </w:r>
          </w:p>
        </w:tc>
        <w:tc>
          <w:tcPr>
            <w:tcW w:w="1642" w:type="dxa"/>
            <w:tcBorders>
              <w:top w:val="nil"/>
              <w:left w:val="nil"/>
              <w:bottom w:val="nil"/>
            </w:tcBorders>
          </w:tcPr>
          <w:p w14:paraId="4E52C063" w14:textId="77777777" w:rsidR="003B1AD5" w:rsidRPr="00C72674" w:rsidRDefault="003B1AD5" w:rsidP="001217C9">
            <w:pPr>
              <w:spacing w:after="0"/>
              <w:rPr>
                <w:sz w:val="22"/>
                <w:szCs w:val="22"/>
              </w:rPr>
            </w:pPr>
            <w:r w:rsidRPr="00C72674">
              <w:rPr>
                <w:sz w:val="22"/>
                <w:szCs w:val="22"/>
              </w:rPr>
              <w:t>8</w:t>
            </w:r>
          </w:p>
        </w:tc>
        <w:tc>
          <w:tcPr>
            <w:tcW w:w="1643" w:type="dxa"/>
            <w:tcBorders>
              <w:top w:val="nil"/>
              <w:bottom w:val="nil"/>
              <w:right w:val="nil"/>
            </w:tcBorders>
          </w:tcPr>
          <w:p w14:paraId="57AB726D" w14:textId="77777777" w:rsidR="003B1AD5" w:rsidRPr="00C72674" w:rsidRDefault="003B1AD5" w:rsidP="001217C9">
            <w:pPr>
              <w:spacing w:after="0"/>
              <w:jc w:val="right"/>
              <w:rPr>
                <w:sz w:val="22"/>
                <w:szCs w:val="22"/>
              </w:rPr>
            </w:pPr>
            <w:r w:rsidRPr="00C72674">
              <w:rPr>
                <w:sz w:val="22"/>
                <w:szCs w:val="22"/>
              </w:rPr>
              <w:t>5-13    --&gt;</w:t>
            </w:r>
          </w:p>
        </w:tc>
        <w:tc>
          <w:tcPr>
            <w:tcW w:w="1643" w:type="dxa"/>
            <w:tcBorders>
              <w:top w:val="nil"/>
              <w:left w:val="nil"/>
              <w:bottom w:val="nil"/>
            </w:tcBorders>
          </w:tcPr>
          <w:p w14:paraId="67519EFB" w14:textId="77777777" w:rsidR="003B1AD5" w:rsidRPr="00C72674" w:rsidRDefault="003B1AD5" w:rsidP="001217C9">
            <w:pPr>
              <w:spacing w:after="0"/>
              <w:rPr>
                <w:sz w:val="22"/>
                <w:szCs w:val="22"/>
              </w:rPr>
            </w:pPr>
            <w:r w:rsidRPr="00C72674">
              <w:rPr>
                <w:sz w:val="22"/>
                <w:szCs w:val="22"/>
              </w:rPr>
              <w:t>11</w:t>
            </w:r>
          </w:p>
        </w:tc>
      </w:tr>
      <w:tr w:rsidR="003B1AD5" w:rsidRPr="00AD5E50" w14:paraId="349D30E7" w14:textId="77777777" w:rsidTr="001217C9">
        <w:tc>
          <w:tcPr>
            <w:tcW w:w="1642" w:type="dxa"/>
            <w:tcBorders>
              <w:bottom w:val="nil"/>
              <w:right w:val="nil"/>
            </w:tcBorders>
          </w:tcPr>
          <w:p w14:paraId="3E1851B9" w14:textId="77777777" w:rsidR="003B1AD5" w:rsidRPr="00C72674" w:rsidRDefault="003B1AD5" w:rsidP="001217C9">
            <w:pPr>
              <w:spacing w:after="0"/>
              <w:jc w:val="right"/>
              <w:rPr>
                <w:sz w:val="22"/>
                <w:szCs w:val="22"/>
              </w:rPr>
            </w:pPr>
            <w:r w:rsidRPr="00C72674">
              <w:rPr>
                <w:sz w:val="22"/>
                <w:szCs w:val="22"/>
              </w:rPr>
              <w:t xml:space="preserve">0-4     --&gt; </w:t>
            </w:r>
          </w:p>
        </w:tc>
        <w:tc>
          <w:tcPr>
            <w:tcW w:w="1642" w:type="dxa"/>
            <w:tcBorders>
              <w:left w:val="nil"/>
              <w:bottom w:val="nil"/>
            </w:tcBorders>
          </w:tcPr>
          <w:p w14:paraId="4603E9CB" w14:textId="77777777" w:rsidR="003B1AD5" w:rsidRPr="00C72674" w:rsidRDefault="003B1AD5" w:rsidP="001217C9">
            <w:pPr>
              <w:spacing w:after="0"/>
              <w:rPr>
                <w:sz w:val="22"/>
                <w:szCs w:val="22"/>
              </w:rPr>
            </w:pPr>
            <w:r w:rsidRPr="00C72674">
              <w:rPr>
                <w:sz w:val="22"/>
                <w:szCs w:val="22"/>
              </w:rPr>
              <w:t>-7</w:t>
            </w:r>
          </w:p>
        </w:tc>
        <w:tc>
          <w:tcPr>
            <w:tcW w:w="1642" w:type="dxa"/>
            <w:tcBorders>
              <w:top w:val="nil"/>
              <w:bottom w:val="nil"/>
              <w:right w:val="nil"/>
            </w:tcBorders>
          </w:tcPr>
          <w:p w14:paraId="1F2CE471" w14:textId="77777777" w:rsidR="003B1AD5" w:rsidRPr="00C72674" w:rsidRDefault="003B1AD5" w:rsidP="001217C9">
            <w:pPr>
              <w:spacing w:after="0"/>
              <w:jc w:val="right"/>
              <w:rPr>
                <w:sz w:val="22"/>
                <w:szCs w:val="22"/>
              </w:rPr>
            </w:pPr>
            <w:r w:rsidRPr="00C72674">
              <w:rPr>
                <w:sz w:val="22"/>
                <w:szCs w:val="22"/>
              </w:rPr>
              <w:t>87-98   --&gt;</w:t>
            </w:r>
          </w:p>
        </w:tc>
        <w:tc>
          <w:tcPr>
            <w:tcW w:w="1642" w:type="dxa"/>
            <w:tcBorders>
              <w:top w:val="nil"/>
              <w:left w:val="nil"/>
              <w:bottom w:val="nil"/>
            </w:tcBorders>
          </w:tcPr>
          <w:p w14:paraId="184498C6" w14:textId="77777777" w:rsidR="003B1AD5" w:rsidRPr="00C72674" w:rsidRDefault="003B1AD5" w:rsidP="001217C9">
            <w:pPr>
              <w:spacing w:after="0"/>
              <w:rPr>
                <w:sz w:val="22"/>
                <w:szCs w:val="22"/>
              </w:rPr>
            </w:pPr>
            <w:r w:rsidRPr="00C72674">
              <w:rPr>
                <w:sz w:val="22"/>
                <w:szCs w:val="22"/>
              </w:rPr>
              <w:t>9</w:t>
            </w:r>
          </w:p>
        </w:tc>
        <w:tc>
          <w:tcPr>
            <w:tcW w:w="1643" w:type="dxa"/>
            <w:tcBorders>
              <w:top w:val="nil"/>
              <w:bottom w:val="nil"/>
              <w:right w:val="nil"/>
            </w:tcBorders>
          </w:tcPr>
          <w:p w14:paraId="1AA58F9E" w14:textId="77777777" w:rsidR="003B1AD5" w:rsidRPr="00C72674" w:rsidRDefault="003B1AD5" w:rsidP="001217C9">
            <w:pPr>
              <w:spacing w:after="0"/>
              <w:jc w:val="right"/>
              <w:rPr>
                <w:sz w:val="22"/>
                <w:szCs w:val="22"/>
              </w:rPr>
            </w:pPr>
            <w:r w:rsidRPr="00C72674">
              <w:rPr>
                <w:sz w:val="22"/>
                <w:szCs w:val="22"/>
              </w:rPr>
              <w:t>14-22   --&gt;</w:t>
            </w:r>
          </w:p>
        </w:tc>
        <w:tc>
          <w:tcPr>
            <w:tcW w:w="1643" w:type="dxa"/>
            <w:tcBorders>
              <w:top w:val="nil"/>
              <w:left w:val="nil"/>
              <w:bottom w:val="nil"/>
            </w:tcBorders>
          </w:tcPr>
          <w:p w14:paraId="5C834FE7" w14:textId="77777777" w:rsidR="003B1AD5" w:rsidRPr="00C72674" w:rsidRDefault="003B1AD5" w:rsidP="001217C9">
            <w:pPr>
              <w:spacing w:after="0"/>
              <w:rPr>
                <w:sz w:val="22"/>
                <w:szCs w:val="22"/>
              </w:rPr>
            </w:pPr>
            <w:r w:rsidRPr="00C72674">
              <w:rPr>
                <w:sz w:val="22"/>
                <w:szCs w:val="22"/>
              </w:rPr>
              <w:t>10</w:t>
            </w:r>
          </w:p>
        </w:tc>
      </w:tr>
      <w:tr w:rsidR="003B1AD5" w:rsidRPr="00AD5E50" w14:paraId="290BF104" w14:textId="77777777" w:rsidTr="001217C9">
        <w:tc>
          <w:tcPr>
            <w:tcW w:w="1642" w:type="dxa"/>
            <w:tcBorders>
              <w:top w:val="nil"/>
              <w:bottom w:val="nil"/>
              <w:right w:val="nil"/>
            </w:tcBorders>
          </w:tcPr>
          <w:p w14:paraId="0D69DB8C" w14:textId="77777777" w:rsidR="003B1AD5" w:rsidRPr="00C72674" w:rsidRDefault="003B1AD5" w:rsidP="001217C9">
            <w:pPr>
              <w:spacing w:after="0"/>
              <w:jc w:val="right"/>
              <w:rPr>
                <w:sz w:val="22"/>
                <w:szCs w:val="22"/>
              </w:rPr>
            </w:pPr>
            <w:r w:rsidRPr="00C72674">
              <w:rPr>
                <w:sz w:val="22"/>
                <w:szCs w:val="22"/>
              </w:rPr>
              <w:t>5-13    --&gt;</w:t>
            </w:r>
          </w:p>
        </w:tc>
        <w:tc>
          <w:tcPr>
            <w:tcW w:w="1642" w:type="dxa"/>
            <w:tcBorders>
              <w:top w:val="nil"/>
              <w:left w:val="nil"/>
              <w:bottom w:val="nil"/>
            </w:tcBorders>
          </w:tcPr>
          <w:p w14:paraId="3118443B" w14:textId="77777777" w:rsidR="003B1AD5" w:rsidRPr="00C72674" w:rsidRDefault="003B1AD5" w:rsidP="001217C9">
            <w:pPr>
              <w:spacing w:after="0"/>
              <w:rPr>
                <w:sz w:val="22"/>
                <w:szCs w:val="22"/>
              </w:rPr>
            </w:pPr>
            <w:r w:rsidRPr="00C72674">
              <w:rPr>
                <w:sz w:val="22"/>
                <w:szCs w:val="22"/>
              </w:rPr>
              <w:t>-6</w:t>
            </w:r>
          </w:p>
        </w:tc>
        <w:tc>
          <w:tcPr>
            <w:tcW w:w="1642" w:type="dxa"/>
            <w:tcBorders>
              <w:top w:val="nil"/>
              <w:bottom w:val="nil"/>
              <w:right w:val="nil"/>
            </w:tcBorders>
          </w:tcPr>
          <w:p w14:paraId="0AFE5205" w14:textId="77777777" w:rsidR="003B1AD5" w:rsidRPr="00C72674" w:rsidRDefault="003B1AD5" w:rsidP="001217C9">
            <w:pPr>
              <w:spacing w:after="0"/>
              <w:jc w:val="right"/>
              <w:rPr>
                <w:sz w:val="22"/>
                <w:szCs w:val="22"/>
              </w:rPr>
            </w:pPr>
            <w:r w:rsidRPr="00C72674">
              <w:rPr>
                <w:sz w:val="22"/>
                <w:szCs w:val="22"/>
              </w:rPr>
              <w:t>99-</w:t>
            </w:r>
            <w:proofErr w:type="gramStart"/>
            <w:r w:rsidRPr="00C72674">
              <w:rPr>
                <w:sz w:val="22"/>
                <w:szCs w:val="22"/>
              </w:rPr>
              <w:t>109  --</w:t>
            </w:r>
            <w:proofErr w:type="gramEnd"/>
            <w:r w:rsidRPr="00C72674">
              <w:rPr>
                <w:sz w:val="22"/>
                <w:szCs w:val="22"/>
              </w:rPr>
              <w:t>&gt;</w:t>
            </w:r>
          </w:p>
        </w:tc>
        <w:tc>
          <w:tcPr>
            <w:tcW w:w="1642" w:type="dxa"/>
            <w:tcBorders>
              <w:top w:val="nil"/>
              <w:left w:val="nil"/>
              <w:bottom w:val="nil"/>
            </w:tcBorders>
          </w:tcPr>
          <w:p w14:paraId="599D4156" w14:textId="77777777" w:rsidR="003B1AD5" w:rsidRPr="00C72674" w:rsidRDefault="003B1AD5" w:rsidP="001217C9">
            <w:pPr>
              <w:spacing w:after="0"/>
              <w:rPr>
                <w:sz w:val="22"/>
                <w:szCs w:val="22"/>
              </w:rPr>
            </w:pPr>
            <w:r w:rsidRPr="00C72674">
              <w:rPr>
                <w:sz w:val="22"/>
                <w:szCs w:val="22"/>
              </w:rPr>
              <w:t>10</w:t>
            </w:r>
          </w:p>
        </w:tc>
        <w:tc>
          <w:tcPr>
            <w:tcW w:w="1643" w:type="dxa"/>
            <w:tcBorders>
              <w:top w:val="nil"/>
              <w:bottom w:val="nil"/>
              <w:right w:val="nil"/>
            </w:tcBorders>
          </w:tcPr>
          <w:p w14:paraId="00E070F0" w14:textId="77777777" w:rsidR="003B1AD5" w:rsidRPr="00C72674" w:rsidRDefault="003B1AD5" w:rsidP="001217C9">
            <w:pPr>
              <w:spacing w:after="0"/>
              <w:jc w:val="right"/>
              <w:rPr>
                <w:sz w:val="22"/>
                <w:szCs w:val="22"/>
              </w:rPr>
            </w:pPr>
            <w:r w:rsidRPr="00C72674">
              <w:rPr>
                <w:sz w:val="22"/>
                <w:szCs w:val="22"/>
              </w:rPr>
              <w:t>23-31   --&gt;</w:t>
            </w:r>
          </w:p>
        </w:tc>
        <w:tc>
          <w:tcPr>
            <w:tcW w:w="1643" w:type="dxa"/>
            <w:tcBorders>
              <w:top w:val="nil"/>
              <w:left w:val="nil"/>
              <w:bottom w:val="nil"/>
            </w:tcBorders>
          </w:tcPr>
          <w:p w14:paraId="3D5961DB" w14:textId="77777777" w:rsidR="003B1AD5" w:rsidRPr="00C72674" w:rsidRDefault="003B1AD5" w:rsidP="001217C9">
            <w:pPr>
              <w:spacing w:after="0"/>
              <w:rPr>
                <w:sz w:val="22"/>
                <w:szCs w:val="22"/>
              </w:rPr>
            </w:pPr>
            <w:r w:rsidRPr="00C72674">
              <w:rPr>
                <w:sz w:val="22"/>
                <w:szCs w:val="22"/>
              </w:rPr>
              <w:t>9</w:t>
            </w:r>
          </w:p>
        </w:tc>
      </w:tr>
      <w:tr w:rsidR="003B1AD5" w:rsidRPr="00AD5E50" w14:paraId="35133DA3" w14:textId="77777777" w:rsidTr="001217C9">
        <w:tc>
          <w:tcPr>
            <w:tcW w:w="1642" w:type="dxa"/>
            <w:tcBorders>
              <w:top w:val="nil"/>
              <w:bottom w:val="nil"/>
              <w:right w:val="nil"/>
            </w:tcBorders>
          </w:tcPr>
          <w:p w14:paraId="4A29FF51" w14:textId="77777777" w:rsidR="003B1AD5" w:rsidRPr="00C72674" w:rsidRDefault="003B1AD5" w:rsidP="001217C9">
            <w:pPr>
              <w:spacing w:after="0"/>
              <w:jc w:val="right"/>
              <w:rPr>
                <w:sz w:val="22"/>
                <w:szCs w:val="22"/>
              </w:rPr>
            </w:pPr>
            <w:r w:rsidRPr="00C72674">
              <w:rPr>
                <w:sz w:val="22"/>
                <w:szCs w:val="22"/>
              </w:rPr>
              <w:t>14-22   --&gt;</w:t>
            </w:r>
          </w:p>
        </w:tc>
        <w:tc>
          <w:tcPr>
            <w:tcW w:w="1642" w:type="dxa"/>
            <w:tcBorders>
              <w:top w:val="nil"/>
              <w:left w:val="nil"/>
              <w:bottom w:val="nil"/>
            </w:tcBorders>
          </w:tcPr>
          <w:p w14:paraId="4834B099" w14:textId="77777777" w:rsidR="003B1AD5" w:rsidRPr="00C72674" w:rsidRDefault="003B1AD5" w:rsidP="001217C9">
            <w:pPr>
              <w:spacing w:after="0"/>
              <w:rPr>
                <w:sz w:val="22"/>
                <w:szCs w:val="22"/>
              </w:rPr>
            </w:pPr>
            <w:r w:rsidRPr="00C72674">
              <w:rPr>
                <w:sz w:val="22"/>
                <w:szCs w:val="22"/>
              </w:rPr>
              <w:t>-5</w:t>
            </w:r>
          </w:p>
        </w:tc>
        <w:tc>
          <w:tcPr>
            <w:tcW w:w="1642" w:type="dxa"/>
            <w:tcBorders>
              <w:top w:val="nil"/>
              <w:bottom w:val="nil"/>
              <w:right w:val="nil"/>
            </w:tcBorders>
          </w:tcPr>
          <w:p w14:paraId="2867C62F" w14:textId="77777777" w:rsidR="003B1AD5" w:rsidRPr="00C72674" w:rsidRDefault="003B1AD5" w:rsidP="001217C9">
            <w:pPr>
              <w:spacing w:after="0"/>
              <w:jc w:val="right"/>
              <w:rPr>
                <w:sz w:val="22"/>
                <w:szCs w:val="22"/>
              </w:rPr>
            </w:pPr>
            <w:r w:rsidRPr="00C72674">
              <w:rPr>
                <w:sz w:val="22"/>
                <w:szCs w:val="22"/>
              </w:rPr>
              <w:t>110-121 --&gt;</w:t>
            </w:r>
          </w:p>
        </w:tc>
        <w:tc>
          <w:tcPr>
            <w:tcW w:w="1642" w:type="dxa"/>
            <w:tcBorders>
              <w:top w:val="nil"/>
              <w:left w:val="nil"/>
              <w:bottom w:val="nil"/>
            </w:tcBorders>
          </w:tcPr>
          <w:p w14:paraId="302AC26E" w14:textId="77777777" w:rsidR="003B1AD5" w:rsidRPr="00C72674" w:rsidRDefault="003B1AD5" w:rsidP="001217C9">
            <w:pPr>
              <w:spacing w:after="0"/>
              <w:rPr>
                <w:sz w:val="22"/>
                <w:szCs w:val="22"/>
              </w:rPr>
            </w:pPr>
            <w:r w:rsidRPr="00C72674">
              <w:rPr>
                <w:sz w:val="22"/>
                <w:szCs w:val="22"/>
              </w:rPr>
              <w:t>11</w:t>
            </w:r>
          </w:p>
        </w:tc>
        <w:tc>
          <w:tcPr>
            <w:tcW w:w="1643" w:type="dxa"/>
            <w:tcBorders>
              <w:top w:val="nil"/>
              <w:bottom w:val="nil"/>
              <w:right w:val="nil"/>
            </w:tcBorders>
          </w:tcPr>
          <w:p w14:paraId="7371C921" w14:textId="77777777" w:rsidR="003B1AD5" w:rsidRPr="00C72674" w:rsidRDefault="003B1AD5" w:rsidP="001217C9">
            <w:pPr>
              <w:spacing w:after="0"/>
              <w:jc w:val="right"/>
              <w:rPr>
                <w:sz w:val="22"/>
                <w:szCs w:val="22"/>
              </w:rPr>
            </w:pPr>
            <w:r w:rsidRPr="00C72674">
              <w:rPr>
                <w:sz w:val="22"/>
                <w:szCs w:val="22"/>
              </w:rPr>
              <w:t>32-40   --&gt;</w:t>
            </w:r>
          </w:p>
        </w:tc>
        <w:tc>
          <w:tcPr>
            <w:tcW w:w="1643" w:type="dxa"/>
            <w:tcBorders>
              <w:top w:val="nil"/>
              <w:left w:val="nil"/>
              <w:bottom w:val="nil"/>
            </w:tcBorders>
          </w:tcPr>
          <w:p w14:paraId="6F3DE8A7" w14:textId="77777777" w:rsidR="003B1AD5" w:rsidRPr="00C72674" w:rsidRDefault="003B1AD5" w:rsidP="001217C9">
            <w:pPr>
              <w:spacing w:after="0"/>
              <w:rPr>
                <w:sz w:val="22"/>
                <w:szCs w:val="22"/>
              </w:rPr>
            </w:pPr>
            <w:r w:rsidRPr="00C72674">
              <w:rPr>
                <w:sz w:val="22"/>
                <w:szCs w:val="22"/>
              </w:rPr>
              <w:t>8</w:t>
            </w:r>
          </w:p>
        </w:tc>
      </w:tr>
      <w:tr w:rsidR="003B1AD5" w:rsidRPr="00AD5E50" w14:paraId="5B5EBA69" w14:textId="77777777" w:rsidTr="001217C9">
        <w:tc>
          <w:tcPr>
            <w:tcW w:w="1642" w:type="dxa"/>
            <w:tcBorders>
              <w:top w:val="nil"/>
              <w:bottom w:val="nil"/>
              <w:right w:val="nil"/>
            </w:tcBorders>
          </w:tcPr>
          <w:p w14:paraId="3E307081" w14:textId="77777777" w:rsidR="003B1AD5" w:rsidRPr="00C72674" w:rsidRDefault="003B1AD5" w:rsidP="001217C9">
            <w:pPr>
              <w:spacing w:after="0"/>
              <w:jc w:val="right"/>
              <w:rPr>
                <w:sz w:val="22"/>
                <w:szCs w:val="22"/>
              </w:rPr>
            </w:pPr>
            <w:r w:rsidRPr="00C72674">
              <w:rPr>
                <w:sz w:val="22"/>
                <w:szCs w:val="22"/>
              </w:rPr>
              <w:t>23-31   --&gt;</w:t>
            </w:r>
          </w:p>
        </w:tc>
        <w:tc>
          <w:tcPr>
            <w:tcW w:w="1642" w:type="dxa"/>
            <w:tcBorders>
              <w:top w:val="nil"/>
              <w:left w:val="nil"/>
              <w:bottom w:val="nil"/>
            </w:tcBorders>
          </w:tcPr>
          <w:p w14:paraId="6358D9FB" w14:textId="77777777" w:rsidR="003B1AD5" w:rsidRPr="00C72674" w:rsidRDefault="003B1AD5" w:rsidP="001217C9">
            <w:pPr>
              <w:spacing w:after="0"/>
              <w:rPr>
                <w:sz w:val="22"/>
                <w:szCs w:val="22"/>
              </w:rPr>
            </w:pPr>
            <w:r w:rsidRPr="00C72674">
              <w:rPr>
                <w:sz w:val="22"/>
                <w:szCs w:val="22"/>
              </w:rPr>
              <w:t>-4</w:t>
            </w:r>
          </w:p>
        </w:tc>
        <w:tc>
          <w:tcPr>
            <w:tcW w:w="1642" w:type="dxa"/>
            <w:tcBorders>
              <w:top w:val="nil"/>
              <w:right w:val="nil"/>
            </w:tcBorders>
          </w:tcPr>
          <w:p w14:paraId="62AF5935" w14:textId="77777777" w:rsidR="003B1AD5" w:rsidRPr="00C72674" w:rsidRDefault="003B1AD5" w:rsidP="001217C9">
            <w:pPr>
              <w:spacing w:after="0"/>
              <w:jc w:val="right"/>
              <w:rPr>
                <w:sz w:val="22"/>
                <w:szCs w:val="22"/>
              </w:rPr>
            </w:pPr>
            <w:r w:rsidRPr="00C72674">
              <w:rPr>
                <w:sz w:val="22"/>
                <w:szCs w:val="22"/>
              </w:rPr>
              <w:t>122-127 --&gt;</w:t>
            </w:r>
          </w:p>
        </w:tc>
        <w:tc>
          <w:tcPr>
            <w:tcW w:w="1642" w:type="dxa"/>
            <w:tcBorders>
              <w:top w:val="nil"/>
              <w:left w:val="nil"/>
            </w:tcBorders>
          </w:tcPr>
          <w:p w14:paraId="7BFE3D16" w14:textId="77777777" w:rsidR="003B1AD5" w:rsidRPr="00C72674" w:rsidRDefault="003B1AD5" w:rsidP="001217C9">
            <w:pPr>
              <w:spacing w:after="0"/>
              <w:rPr>
                <w:sz w:val="22"/>
                <w:szCs w:val="22"/>
              </w:rPr>
            </w:pPr>
            <w:r w:rsidRPr="00C72674">
              <w:rPr>
                <w:sz w:val="22"/>
                <w:szCs w:val="22"/>
              </w:rPr>
              <w:t>12</w:t>
            </w:r>
          </w:p>
        </w:tc>
        <w:tc>
          <w:tcPr>
            <w:tcW w:w="1643" w:type="dxa"/>
            <w:tcBorders>
              <w:top w:val="nil"/>
              <w:bottom w:val="nil"/>
              <w:right w:val="nil"/>
            </w:tcBorders>
          </w:tcPr>
          <w:p w14:paraId="637A7857" w14:textId="77777777" w:rsidR="003B1AD5" w:rsidRPr="00C72674" w:rsidRDefault="003B1AD5" w:rsidP="001217C9">
            <w:pPr>
              <w:spacing w:after="0"/>
              <w:jc w:val="right"/>
              <w:rPr>
                <w:sz w:val="22"/>
                <w:szCs w:val="22"/>
              </w:rPr>
            </w:pPr>
            <w:r w:rsidRPr="00C72674">
              <w:rPr>
                <w:sz w:val="22"/>
                <w:szCs w:val="22"/>
              </w:rPr>
              <w:t>41-49   --&gt;</w:t>
            </w:r>
          </w:p>
        </w:tc>
        <w:tc>
          <w:tcPr>
            <w:tcW w:w="1643" w:type="dxa"/>
            <w:tcBorders>
              <w:top w:val="nil"/>
              <w:left w:val="nil"/>
              <w:bottom w:val="nil"/>
            </w:tcBorders>
          </w:tcPr>
          <w:p w14:paraId="6C678B7A" w14:textId="77777777" w:rsidR="003B1AD5" w:rsidRPr="00C72674" w:rsidRDefault="003B1AD5" w:rsidP="001217C9">
            <w:pPr>
              <w:spacing w:after="0"/>
              <w:rPr>
                <w:sz w:val="22"/>
                <w:szCs w:val="22"/>
              </w:rPr>
            </w:pPr>
            <w:r w:rsidRPr="00C72674">
              <w:rPr>
                <w:sz w:val="22"/>
                <w:szCs w:val="22"/>
              </w:rPr>
              <w:t>7</w:t>
            </w:r>
          </w:p>
        </w:tc>
      </w:tr>
      <w:tr w:rsidR="003B1AD5" w:rsidRPr="00AD5E50" w14:paraId="67A0094D" w14:textId="77777777" w:rsidTr="001217C9">
        <w:tc>
          <w:tcPr>
            <w:tcW w:w="1642" w:type="dxa"/>
            <w:tcBorders>
              <w:top w:val="nil"/>
              <w:bottom w:val="nil"/>
              <w:right w:val="nil"/>
            </w:tcBorders>
          </w:tcPr>
          <w:p w14:paraId="5C2227FB" w14:textId="77777777" w:rsidR="003B1AD5" w:rsidRPr="00C72674" w:rsidRDefault="003B1AD5" w:rsidP="001217C9">
            <w:pPr>
              <w:spacing w:after="0"/>
              <w:jc w:val="right"/>
              <w:rPr>
                <w:sz w:val="22"/>
                <w:szCs w:val="22"/>
              </w:rPr>
            </w:pPr>
            <w:r w:rsidRPr="00C72674">
              <w:rPr>
                <w:sz w:val="22"/>
                <w:szCs w:val="22"/>
              </w:rPr>
              <w:t>32-40   --&gt;</w:t>
            </w:r>
          </w:p>
        </w:tc>
        <w:tc>
          <w:tcPr>
            <w:tcW w:w="1642" w:type="dxa"/>
            <w:tcBorders>
              <w:top w:val="nil"/>
              <w:left w:val="nil"/>
              <w:bottom w:val="nil"/>
            </w:tcBorders>
          </w:tcPr>
          <w:p w14:paraId="2564C038" w14:textId="77777777" w:rsidR="003B1AD5" w:rsidRPr="00C72674" w:rsidRDefault="003B1AD5" w:rsidP="001217C9">
            <w:pPr>
              <w:spacing w:after="0"/>
              <w:rPr>
                <w:sz w:val="22"/>
                <w:szCs w:val="22"/>
              </w:rPr>
            </w:pPr>
            <w:r w:rsidRPr="00C72674">
              <w:rPr>
                <w:sz w:val="22"/>
                <w:szCs w:val="22"/>
              </w:rPr>
              <w:t>-3</w:t>
            </w:r>
          </w:p>
        </w:tc>
        <w:tc>
          <w:tcPr>
            <w:tcW w:w="3284" w:type="dxa"/>
            <w:gridSpan w:val="2"/>
            <w:tcBorders>
              <w:bottom w:val="single" w:sz="4" w:space="0" w:color="auto"/>
            </w:tcBorders>
          </w:tcPr>
          <w:p w14:paraId="252EFDBC" w14:textId="77777777" w:rsidR="003B1AD5" w:rsidRPr="00C72674" w:rsidRDefault="003B1AD5" w:rsidP="001217C9">
            <w:pPr>
              <w:spacing w:after="0"/>
              <w:jc w:val="center"/>
              <w:rPr>
                <w:b/>
                <w:i/>
                <w:sz w:val="22"/>
                <w:szCs w:val="22"/>
              </w:rPr>
            </w:pPr>
            <w:r w:rsidRPr="00C72674">
              <w:rPr>
                <w:b/>
                <w:i/>
                <w:sz w:val="22"/>
                <w:szCs w:val="22"/>
              </w:rPr>
              <w:t xml:space="preserve">CC#59, </w:t>
            </w:r>
            <w:proofErr w:type="spellStart"/>
            <w:r w:rsidRPr="00C72674">
              <w:rPr>
                <w:b/>
                <w:i/>
                <w:sz w:val="22"/>
                <w:szCs w:val="22"/>
              </w:rPr>
              <w:t>PBPtcRng</w:t>
            </w:r>
            <w:proofErr w:type="spellEnd"/>
          </w:p>
        </w:tc>
        <w:tc>
          <w:tcPr>
            <w:tcW w:w="1643" w:type="dxa"/>
            <w:tcBorders>
              <w:top w:val="nil"/>
              <w:bottom w:val="nil"/>
              <w:right w:val="nil"/>
            </w:tcBorders>
          </w:tcPr>
          <w:p w14:paraId="16C8E386" w14:textId="77777777" w:rsidR="003B1AD5" w:rsidRPr="00C72674" w:rsidRDefault="003B1AD5" w:rsidP="001217C9">
            <w:pPr>
              <w:spacing w:after="0"/>
              <w:jc w:val="right"/>
              <w:rPr>
                <w:sz w:val="22"/>
                <w:szCs w:val="22"/>
              </w:rPr>
            </w:pPr>
            <w:r w:rsidRPr="00C72674">
              <w:rPr>
                <w:sz w:val="22"/>
                <w:szCs w:val="22"/>
              </w:rPr>
              <w:t>50-58   --&gt;</w:t>
            </w:r>
          </w:p>
        </w:tc>
        <w:tc>
          <w:tcPr>
            <w:tcW w:w="1643" w:type="dxa"/>
            <w:tcBorders>
              <w:top w:val="nil"/>
              <w:left w:val="nil"/>
              <w:bottom w:val="nil"/>
            </w:tcBorders>
          </w:tcPr>
          <w:p w14:paraId="33CD576F" w14:textId="77777777" w:rsidR="003B1AD5" w:rsidRPr="00C72674" w:rsidRDefault="003B1AD5" w:rsidP="001217C9">
            <w:pPr>
              <w:spacing w:after="0"/>
              <w:rPr>
                <w:sz w:val="22"/>
                <w:szCs w:val="22"/>
              </w:rPr>
            </w:pPr>
            <w:r w:rsidRPr="00C72674">
              <w:rPr>
                <w:sz w:val="22"/>
                <w:szCs w:val="22"/>
              </w:rPr>
              <w:t>6</w:t>
            </w:r>
          </w:p>
        </w:tc>
      </w:tr>
      <w:tr w:rsidR="003B1AD5" w:rsidRPr="00AD5E50" w14:paraId="4A80022D" w14:textId="77777777" w:rsidTr="001217C9">
        <w:tc>
          <w:tcPr>
            <w:tcW w:w="1642" w:type="dxa"/>
            <w:tcBorders>
              <w:top w:val="nil"/>
              <w:bottom w:val="nil"/>
              <w:right w:val="nil"/>
            </w:tcBorders>
          </w:tcPr>
          <w:p w14:paraId="0191AFDC" w14:textId="77777777" w:rsidR="003B1AD5" w:rsidRPr="00C72674" w:rsidRDefault="003B1AD5" w:rsidP="001217C9">
            <w:pPr>
              <w:spacing w:after="0"/>
              <w:jc w:val="right"/>
              <w:rPr>
                <w:sz w:val="22"/>
                <w:szCs w:val="22"/>
              </w:rPr>
            </w:pPr>
            <w:r w:rsidRPr="00C72674">
              <w:rPr>
                <w:sz w:val="22"/>
                <w:szCs w:val="22"/>
              </w:rPr>
              <w:t>41-49   --&gt;</w:t>
            </w:r>
          </w:p>
        </w:tc>
        <w:tc>
          <w:tcPr>
            <w:tcW w:w="1642" w:type="dxa"/>
            <w:tcBorders>
              <w:top w:val="nil"/>
              <w:left w:val="nil"/>
              <w:bottom w:val="nil"/>
            </w:tcBorders>
          </w:tcPr>
          <w:p w14:paraId="4D143914" w14:textId="77777777" w:rsidR="003B1AD5" w:rsidRPr="00C72674" w:rsidRDefault="003B1AD5" w:rsidP="001217C9">
            <w:pPr>
              <w:spacing w:after="0"/>
              <w:rPr>
                <w:sz w:val="22"/>
                <w:szCs w:val="22"/>
              </w:rPr>
            </w:pPr>
            <w:r w:rsidRPr="00C72674">
              <w:rPr>
                <w:sz w:val="22"/>
                <w:szCs w:val="22"/>
              </w:rPr>
              <w:t>-2</w:t>
            </w:r>
          </w:p>
        </w:tc>
        <w:tc>
          <w:tcPr>
            <w:tcW w:w="1642" w:type="dxa"/>
            <w:tcBorders>
              <w:bottom w:val="nil"/>
              <w:right w:val="nil"/>
            </w:tcBorders>
          </w:tcPr>
          <w:p w14:paraId="1BDE89EA" w14:textId="77777777" w:rsidR="003B1AD5" w:rsidRPr="00C72674" w:rsidRDefault="003B1AD5" w:rsidP="001217C9">
            <w:pPr>
              <w:spacing w:after="0"/>
              <w:jc w:val="right"/>
              <w:rPr>
                <w:sz w:val="22"/>
                <w:szCs w:val="22"/>
              </w:rPr>
            </w:pPr>
            <w:r w:rsidRPr="00C72674">
              <w:rPr>
                <w:sz w:val="22"/>
                <w:szCs w:val="22"/>
              </w:rPr>
              <w:t>0-4     --&gt;</w:t>
            </w:r>
          </w:p>
        </w:tc>
        <w:tc>
          <w:tcPr>
            <w:tcW w:w="1642" w:type="dxa"/>
            <w:tcBorders>
              <w:left w:val="nil"/>
              <w:bottom w:val="nil"/>
            </w:tcBorders>
          </w:tcPr>
          <w:p w14:paraId="435D8630" w14:textId="77777777" w:rsidR="003B1AD5" w:rsidRPr="00C72674" w:rsidRDefault="003B1AD5" w:rsidP="001217C9">
            <w:pPr>
              <w:spacing w:after="0"/>
              <w:rPr>
                <w:sz w:val="22"/>
                <w:szCs w:val="22"/>
              </w:rPr>
            </w:pPr>
            <w:r w:rsidRPr="00C72674">
              <w:rPr>
                <w:sz w:val="22"/>
                <w:szCs w:val="22"/>
              </w:rPr>
              <w:t>12</w:t>
            </w:r>
          </w:p>
        </w:tc>
        <w:tc>
          <w:tcPr>
            <w:tcW w:w="1643" w:type="dxa"/>
            <w:tcBorders>
              <w:top w:val="nil"/>
              <w:bottom w:val="nil"/>
              <w:right w:val="nil"/>
            </w:tcBorders>
          </w:tcPr>
          <w:p w14:paraId="75F1B168" w14:textId="77777777" w:rsidR="003B1AD5" w:rsidRPr="00C72674" w:rsidRDefault="003B1AD5" w:rsidP="001217C9">
            <w:pPr>
              <w:spacing w:after="0"/>
              <w:jc w:val="right"/>
              <w:rPr>
                <w:sz w:val="22"/>
                <w:szCs w:val="22"/>
              </w:rPr>
            </w:pPr>
            <w:r w:rsidRPr="00C72674">
              <w:rPr>
                <w:sz w:val="22"/>
                <w:szCs w:val="22"/>
              </w:rPr>
              <w:t>59-68   --&gt;</w:t>
            </w:r>
          </w:p>
        </w:tc>
        <w:tc>
          <w:tcPr>
            <w:tcW w:w="1643" w:type="dxa"/>
            <w:tcBorders>
              <w:top w:val="nil"/>
              <w:left w:val="nil"/>
              <w:bottom w:val="nil"/>
            </w:tcBorders>
          </w:tcPr>
          <w:p w14:paraId="542FD80B" w14:textId="77777777" w:rsidR="003B1AD5" w:rsidRPr="00C72674" w:rsidRDefault="003B1AD5" w:rsidP="001217C9">
            <w:pPr>
              <w:spacing w:after="0"/>
              <w:rPr>
                <w:sz w:val="22"/>
                <w:szCs w:val="22"/>
              </w:rPr>
            </w:pPr>
            <w:r w:rsidRPr="00C72674">
              <w:rPr>
                <w:sz w:val="22"/>
                <w:szCs w:val="22"/>
              </w:rPr>
              <w:t>5</w:t>
            </w:r>
          </w:p>
        </w:tc>
      </w:tr>
      <w:tr w:rsidR="003B1AD5" w:rsidRPr="00AD5E50" w14:paraId="1B5DC35A" w14:textId="77777777" w:rsidTr="001217C9">
        <w:tc>
          <w:tcPr>
            <w:tcW w:w="1642" w:type="dxa"/>
            <w:tcBorders>
              <w:top w:val="nil"/>
              <w:bottom w:val="nil"/>
              <w:right w:val="nil"/>
            </w:tcBorders>
          </w:tcPr>
          <w:p w14:paraId="2BE04C92" w14:textId="77777777" w:rsidR="003B1AD5" w:rsidRPr="00C72674" w:rsidRDefault="003B1AD5" w:rsidP="001217C9">
            <w:pPr>
              <w:spacing w:after="0"/>
              <w:jc w:val="right"/>
              <w:rPr>
                <w:sz w:val="22"/>
                <w:szCs w:val="22"/>
              </w:rPr>
            </w:pPr>
            <w:r w:rsidRPr="00C72674">
              <w:rPr>
                <w:sz w:val="22"/>
                <w:szCs w:val="22"/>
              </w:rPr>
              <w:t>50-58   --&gt;</w:t>
            </w:r>
          </w:p>
        </w:tc>
        <w:tc>
          <w:tcPr>
            <w:tcW w:w="1642" w:type="dxa"/>
            <w:tcBorders>
              <w:top w:val="nil"/>
              <w:left w:val="nil"/>
              <w:bottom w:val="nil"/>
            </w:tcBorders>
          </w:tcPr>
          <w:p w14:paraId="56E636CF" w14:textId="77777777" w:rsidR="003B1AD5" w:rsidRPr="00C72674" w:rsidRDefault="003B1AD5" w:rsidP="001217C9">
            <w:pPr>
              <w:spacing w:after="0"/>
              <w:rPr>
                <w:sz w:val="22"/>
                <w:szCs w:val="22"/>
              </w:rPr>
            </w:pPr>
            <w:r w:rsidRPr="00C72674">
              <w:rPr>
                <w:sz w:val="22"/>
                <w:szCs w:val="22"/>
              </w:rPr>
              <w:t>-1</w:t>
            </w:r>
          </w:p>
        </w:tc>
        <w:tc>
          <w:tcPr>
            <w:tcW w:w="1642" w:type="dxa"/>
            <w:tcBorders>
              <w:top w:val="nil"/>
              <w:bottom w:val="nil"/>
              <w:right w:val="nil"/>
            </w:tcBorders>
          </w:tcPr>
          <w:p w14:paraId="58D17EC3" w14:textId="77777777" w:rsidR="003B1AD5" w:rsidRPr="00C72674" w:rsidRDefault="003B1AD5" w:rsidP="001217C9">
            <w:pPr>
              <w:spacing w:after="0"/>
              <w:jc w:val="right"/>
              <w:rPr>
                <w:sz w:val="22"/>
                <w:szCs w:val="22"/>
              </w:rPr>
            </w:pPr>
            <w:r w:rsidRPr="00C72674">
              <w:rPr>
                <w:sz w:val="22"/>
                <w:szCs w:val="22"/>
              </w:rPr>
              <w:t>5-13    --&gt;</w:t>
            </w:r>
          </w:p>
        </w:tc>
        <w:tc>
          <w:tcPr>
            <w:tcW w:w="1642" w:type="dxa"/>
            <w:tcBorders>
              <w:top w:val="nil"/>
              <w:left w:val="nil"/>
              <w:bottom w:val="nil"/>
            </w:tcBorders>
          </w:tcPr>
          <w:p w14:paraId="77F8D754" w14:textId="77777777" w:rsidR="003B1AD5" w:rsidRPr="00C72674" w:rsidRDefault="003B1AD5" w:rsidP="001217C9">
            <w:pPr>
              <w:spacing w:after="0"/>
              <w:rPr>
                <w:sz w:val="22"/>
                <w:szCs w:val="22"/>
              </w:rPr>
            </w:pPr>
            <w:r w:rsidRPr="00C72674">
              <w:rPr>
                <w:sz w:val="22"/>
                <w:szCs w:val="22"/>
              </w:rPr>
              <w:t>11</w:t>
            </w:r>
          </w:p>
        </w:tc>
        <w:tc>
          <w:tcPr>
            <w:tcW w:w="1643" w:type="dxa"/>
            <w:tcBorders>
              <w:top w:val="nil"/>
              <w:bottom w:val="nil"/>
              <w:right w:val="nil"/>
            </w:tcBorders>
          </w:tcPr>
          <w:p w14:paraId="20699F37" w14:textId="77777777" w:rsidR="003B1AD5" w:rsidRPr="00C72674" w:rsidRDefault="003B1AD5" w:rsidP="001217C9">
            <w:pPr>
              <w:spacing w:after="0"/>
              <w:jc w:val="right"/>
              <w:rPr>
                <w:sz w:val="22"/>
                <w:szCs w:val="22"/>
              </w:rPr>
            </w:pPr>
            <w:r w:rsidRPr="00C72674">
              <w:rPr>
                <w:sz w:val="22"/>
                <w:szCs w:val="22"/>
              </w:rPr>
              <w:t>69-77   --&gt;</w:t>
            </w:r>
          </w:p>
        </w:tc>
        <w:tc>
          <w:tcPr>
            <w:tcW w:w="1643" w:type="dxa"/>
            <w:tcBorders>
              <w:top w:val="nil"/>
              <w:left w:val="nil"/>
              <w:bottom w:val="nil"/>
            </w:tcBorders>
          </w:tcPr>
          <w:p w14:paraId="0F0DB176" w14:textId="77777777" w:rsidR="003B1AD5" w:rsidRPr="00C72674" w:rsidRDefault="003B1AD5" w:rsidP="001217C9">
            <w:pPr>
              <w:spacing w:after="0"/>
              <w:rPr>
                <w:sz w:val="22"/>
                <w:szCs w:val="22"/>
              </w:rPr>
            </w:pPr>
            <w:r w:rsidRPr="00C72674">
              <w:rPr>
                <w:sz w:val="22"/>
                <w:szCs w:val="22"/>
              </w:rPr>
              <w:t>4</w:t>
            </w:r>
          </w:p>
        </w:tc>
      </w:tr>
      <w:tr w:rsidR="003B1AD5" w:rsidRPr="00AD5E50" w14:paraId="0F151219" w14:textId="77777777" w:rsidTr="001217C9">
        <w:tc>
          <w:tcPr>
            <w:tcW w:w="1642" w:type="dxa"/>
            <w:tcBorders>
              <w:top w:val="nil"/>
              <w:bottom w:val="nil"/>
              <w:right w:val="nil"/>
            </w:tcBorders>
          </w:tcPr>
          <w:p w14:paraId="771C121C" w14:textId="77777777" w:rsidR="003B1AD5" w:rsidRPr="00C72674" w:rsidRDefault="003B1AD5" w:rsidP="001217C9">
            <w:pPr>
              <w:spacing w:after="0"/>
              <w:jc w:val="right"/>
              <w:rPr>
                <w:sz w:val="22"/>
                <w:szCs w:val="22"/>
              </w:rPr>
            </w:pPr>
            <w:r w:rsidRPr="00C72674">
              <w:rPr>
                <w:sz w:val="22"/>
                <w:szCs w:val="22"/>
              </w:rPr>
              <w:t>59-68   --&gt;</w:t>
            </w:r>
          </w:p>
        </w:tc>
        <w:tc>
          <w:tcPr>
            <w:tcW w:w="1642" w:type="dxa"/>
            <w:tcBorders>
              <w:top w:val="nil"/>
              <w:left w:val="nil"/>
              <w:bottom w:val="nil"/>
            </w:tcBorders>
          </w:tcPr>
          <w:p w14:paraId="0AEFA1C7" w14:textId="77777777" w:rsidR="003B1AD5" w:rsidRPr="00C72674" w:rsidRDefault="003B1AD5" w:rsidP="001217C9">
            <w:pPr>
              <w:spacing w:after="0"/>
              <w:rPr>
                <w:sz w:val="22"/>
                <w:szCs w:val="22"/>
              </w:rPr>
            </w:pPr>
            <w:r w:rsidRPr="00C72674">
              <w:rPr>
                <w:sz w:val="22"/>
                <w:szCs w:val="22"/>
              </w:rPr>
              <w:t>0</w:t>
            </w:r>
          </w:p>
        </w:tc>
        <w:tc>
          <w:tcPr>
            <w:tcW w:w="1642" w:type="dxa"/>
            <w:tcBorders>
              <w:top w:val="nil"/>
              <w:bottom w:val="nil"/>
              <w:right w:val="nil"/>
            </w:tcBorders>
          </w:tcPr>
          <w:p w14:paraId="261E0E76" w14:textId="77777777" w:rsidR="003B1AD5" w:rsidRPr="00C72674" w:rsidRDefault="003B1AD5" w:rsidP="001217C9">
            <w:pPr>
              <w:spacing w:after="0"/>
              <w:jc w:val="right"/>
              <w:rPr>
                <w:sz w:val="22"/>
                <w:szCs w:val="22"/>
              </w:rPr>
            </w:pPr>
            <w:r w:rsidRPr="00C72674">
              <w:rPr>
                <w:sz w:val="22"/>
                <w:szCs w:val="22"/>
              </w:rPr>
              <w:t>14-22   --&gt;</w:t>
            </w:r>
          </w:p>
        </w:tc>
        <w:tc>
          <w:tcPr>
            <w:tcW w:w="1642" w:type="dxa"/>
            <w:tcBorders>
              <w:top w:val="nil"/>
              <w:left w:val="nil"/>
              <w:bottom w:val="nil"/>
            </w:tcBorders>
          </w:tcPr>
          <w:p w14:paraId="6A1D7D10" w14:textId="77777777" w:rsidR="003B1AD5" w:rsidRPr="00C72674" w:rsidRDefault="003B1AD5" w:rsidP="001217C9">
            <w:pPr>
              <w:spacing w:after="0"/>
              <w:rPr>
                <w:sz w:val="22"/>
                <w:szCs w:val="22"/>
              </w:rPr>
            </w:pPr>
            <w:r w:rsidRPr="00C72674">
              <w:rPr>
                <w:sz w:val="22"/>
                <w:szCs w:val="22"/>
              </w:rPr>
              <w:t>10</w:t>
            </w:r>
          </w:p>
        </w:tc>
        <w:tc>
          <w:tcPr>
            <w:tcW w:w="1643" w:type="dxa"/>
            <w:tcBorders>
              <w:top w:val="nil"/>
              <w:bottom w:val="nil"/>
              <w:right w:val="nil"/>
            </w:tcBorders>
          </w:tcPr>
          <w:p w14:paraId="0853B17F" w14:textId="77777777" w:rsidR="003B1AD5" w:rsidRPr="00C72674" w:rsidRDefault="003B1AD5" w:rsidP="001217C9">
            <w:pPr>
              <w:spacing w:after="0"/>
              <w:jc w:val="right"/>
              <w:rPr>
                <w:sz w:val="22"/>
                <w:szCs w:val="22"/>
              </w:rPr>
            </w:pPr>
            <w:r w:rsidRPr="00C72674">
              <w:rPr>
                <w:sz w:val="22"/>
                <w:szCs w:val="22"/>
              </w:rPr>
              <w:t>78-86   --&gt;</w:t>
            </w:r>
          </w:p>
        </w:tc>
        <w:tc>
          <w:tcPr>
            <w:tcW w:w="1643" w:type="dxa"/>
            <w:tcBorders>
              <w:top w:val="nil"/>
              <w:left w:val="nil"/>
              <w:bottom w:val="nil"/>
            </w:tcBorders>
          </w:tcPr>
          <w:p w14:paraId="0DCD1115" w14:textId="77777777" w:rsidR="003B1AD5" w:rsidRPr="00C72674" w:rsidRDefault="003B1AD5" w:rsidP="001217C9">
            <w:pPr>
              <w:spacing w:after="0"/>
              <w:rPr>
                <w:sz w:val="22"/>
                <w:szCs w:val="22"/>
              </w:rPr>
            </w:pPr>
            <w:r w:rsidRPr="00C72674">
              <w:rPr>
                <w:sz w:val="22"/>
                <w:szCs w:val="22"/>
              </w:rPr>
              <w:t>3</w:t>
            </w:r>
          </w:p>
        </w:tc>
      </w:tr>
      <w:tr w:rsidR="003B1AD5" w:rsidRPr="00AD5E50" w14:paraId="5DD81651" w14:textId="77777777" w:rsidTr="001217C9">
        <w:tc>
          <w:tcPr>
            <w:tcW w:w="1642" w:type="dxa"/>
            <w:tcBorders>
              <w:top w:val="nil"/>
              <w:bottom w:val="nil"/>
              <w:right w:val="nil"/>
            </w:tcBorders>
          </w:tcPr>
          <w:p w14:paraId="3663F6CA" w14:textId="77777777" w:rsidR="003B1AD5" w:rsidRPr="00C72674" w:rsidRDefault="003B1AD5" w:rsidP="001217C9">
            <w:pPr>
              <w:spacing w:after="0"/>
              <w:jc w:val="right"/>
              <w:rPr>
                <w:sz w:val="22"/>
                <w:szCs w:val="22"/>
              </w:rPr>
            </w:pPr>
            <w:r w:rsidRPr="00C72674">
              <w:rPr>
                <w:sz w:val="22"/>
                <w:szCs w:val="22"/>
              </w:rPr>
              <w:t>69-77   --&gt;</w:t>
            </w:r>
          </w:p>
        </w:tc>
        <w:tc>
          <w:tcPr>
            <w:tcW w:w="1642" w:type="dxa"/>
            <w:tcBorders>
              <w:top w:val="nil"/>
              <w:left w:val="nil"/>
              <w:bottom w:val="nil"/>
            </w:tcBorders>
          </w:tcPr>
          <w:p w14:paraId="33FF7595" w14:textId="77777777" w:rsidR="003B1AD5" w:rsidRPr="00C72674" w:rsidRDefault="003B1AD5" w:rsidP="001217C9">
            <w:pPr>
              <w:spacing w:after="0"/>
              <w:rPr>
                <w:sz w:val="22"/>
                <w:szCs w:val="22"/>
              </w:rPr>
            </w:pPr>
            <w:r w:rsidRPr="00C72674">
              <w:rPr>
                <w:sz w:val="22"/>
                <w:szCs w:val="22"/>
              </w:rPr>
              <w:t>1</w:t>
            </w:r>
          </w:p>
        </w:tc>
        <w:tc>
          <w:tcPr>
            <w:tcW w:w="1642" w:type="dxa"/>
            <w:tcBorders>
              <w:top w:val="nil"/>
              <w:bottom w:val="nil"/>
              <w:right w:val="nil"/>
            </w:tcBorders>
          </w:tcPr>
          <w:p w14:paraId="6A4E9291" w14:textId="77777777" w:rsidR="003B1AD5" w:rsidRPr="00C72674" w:rsidRDefault="003B1AD5" w:rsidP="001217C9">
            <w:pPr>
              <w:spacing w:after="0"/>
              <w:jc w:val="right"/>
              <w:rPr>
                <w:sz w:val="22"/>
                <w:szCs w:val="22"/>
              </w:rPr>
            </w:pPr>
            <w:r w:rsidRPr="00C72674">
              <w:rPr>
                <w:sz w:val="22"/>
                <w:szCs w:val="22"/>
              </w:rPr>
              <w:t>23-31   --&gt;</w:t>
            </w:r>
          </w:p>
        </w:tc>
        <w:tc>
          <w:tcPr>
            <w:tcW w:w="1642" w:type="dxa"/>
            <w:tcBorders>
              <w:top w:val="nil"/>
              <w:left w:val="nil"/>
              <w:bottom w:val="nil"/>
            </w:tcBorders>
          </w:tcPr>
          <w:p w14:paraId="6359C2C7" w14:textId="77777777" w:rsidR="003B1AD5" w:rsidRPr="00C72674" w:rsidRDefault="003B1AD5" w:rsidP="001217C9">
            <w:pPr>
              <w:spacing w:after="0"/>
              <w:rPr>
                <w:sz w:val="22"/>
                <w:szCs w:val="22"/>
              </w:rPr>
            </w:pPr>
            <w:r w:rsidRPr="00C72674">
              <w:rPr>
                <w:sz w:val="22"/>
                <w:szCs w:val="22"/>
              </w:rPr>
              <w:t>9</w:t>
            </w:r>
          </w:p>
        </w:tc>
        <w:tc>
          <w:tcPr>
            <w:tcW w:w="1643" w:type="dxa"/>
            <w:tcBorders>
              <w:top w:val="nil"/>
              <w:bottom w:val="nil"/>
              <w:right w:val="nil"/>
            </w:tcBorders>
          </w:tcPr>
          <w:p w14:paraId="05924109" w14:textId="77777777" w:rsidR="003B1AD5" w:rsidRPr="00C72674" w:rsidRDefault="003B1AD5" w:rsidP="001217C9">
            <w:pPr>
              <w:spacing w:after="0"/>
              <w:jc w:val="right"/>
              <w:rPr>
                <w:sz w:val="22"/>
                <w:szCs w:val="22"/>
              </w:rPr>
            </w:pPr>
            <w:r w:rsidRPr="00C72674">
              <w:rPr>
                <w:sz w:val="22"/>
                <w:szCs w:val="22"/>
              </w:rPr>
              <w:t>87-95   --&gt;</w:t>
            </w:r>
          </w:p>
        </w:tc>
        <w:tc>
          <w:tcPr>
            <w:tcW w:w="1643" w:type="dxa"/>
            <w:tcBorders>
              <w:top w:val="nil"/>
              <w:left w:val="nil"/>
              <w:bottom w:val="nil"/>
            </w:tcBorders>
          </w:tcPr>
          <w:p w14:paraId="56D5A998" w14:textId="77777777" w:rsidR="003B1AD5" w:rsidRPr="00C72674" w:rsidRDefault="003B1AD5" w:rsidP="001217C9">
            <w:pPr>
              <w:spacing w:after="0"/>
              <w:rPr>
                <w:sz w:val="22"/>
                <w:szCs w:val="22"/>
              </w:rPr>
            </w:pPr>
            <w:r w:rsidRPr="00C72674">
              <w:rPr>
                <w:sz w:val="22"/>
                <w:szCs w:val="22"/>
              </w:rPr>
              <w:t>2</w:t>
            </w:r>
          </w:p>
        </w:tc>
      </w:tr>
      <w:tr w:rsidR="003B1AD5" w:rsidRPr="00AD5E50" w14:paraId="4553C1D2" w14:textId="77777777" w:rsidTr="001217C9">
        <w:tc>
          <w:tcPr>
            <w:tcW w:w="1642" w:type="dxa"/>
            <w:tcBorders>
              <w:top w:val="nil"/>
              <w:bottom w:val="nil"/>
              <w:right w:val="nil"/>
            </w:tcBorders>
          </w:tcPr>
          <w:p w14:paraId="45DD030F" w14:textId="77777777" w:rsidR="003B1AD5" w:rsidRPr="00C72674" w:rsidRDefault="003B1AD5" w:rsidP="001217C9">
            <w:pPr>
              <w:spacing w:after="0"/>
              <w:jc w:val="right"/>
              <w:rPr>
                <w:sz w:val="22"/>
                <w:szCs w:val="22"/>
              </w:rPr>
            </w:pPr>
            <w:r w:rsidRPr="00C72674">
              <w:rPr>
                <w:sz w:val="22"/>
                <w:szCs w:val="22"/>
              </w:rPr>
              <w:t>78-86   --&gt;</w:t>
            </w:r>
          </w:p>
        </w:tc>
        <w:tc>
          <w:tcPr>
            <w:tcW w:w="1642" w:type="dxa"/>
            <w:tcBorders>
              <w:top w:val="nil"/>
              <w:left w:val="nil"/>
              <w:bottom w:val="nil"/>
            </w:tcBorders>
          </w:tcPr>
          <w:p w14:paraId="4ACB23ED" w14:textId="77777777" w:rsidR="003B1AD5" w:rsidRPr="00C72674" w:rsidRDefault="003B1AD5" w:rsidP="001217C9">
            <w:pPr>
              <w:spacing w:after="0"/>
              <w:rPr>
                <w:sz w:val="22"/>
                <w:szCs w:val="22"/>
              </w:rPr>
            </w:pPr>
            <w:r w:rsidRPr="00C72674">
              <w:rPr>
                <w:sz w:val="22"/>
                <w:szCs w:val="22"/>
              </w:rPr>
              <w:t>2</w:t>
            </w:r>
          </w:p>
        </w:tc>
        <w:tc>
          <w:tcPr>
            <w:tcW w:w="1642" w:type="dxa"/>
            <w:tcBorders>
              <w:top w:val="nil"/>
              <w:bottom w:val="nil"/>
              <w:right w:val="nil"/>
            </w:tcBorders>
          </w:tcPr>
          <w:p w14:paraId="6E2E0DE4" w14:textId="77777777" w:rsidR="003B1AD5" w:rsidRPr="00C72674" w:rsidRDefault="003B1AD5" w:rsidP="001217C9">
            <w:pPr>
              <w:spacing w:after="0"/>
              <w:jc w:val="right"/>
              <w:rPr>
                <w:sz w:val="22"/>
                <w:szCs w:val="22"/>
              </w:rPr>
            </w:pPr>
            <w:r w:rsidRPr="00C72674">
              <w:rPr>
                <w:sz w:val="22"/>
                <w:szCs w:val="22"/>
              </w:rPr>
              <w:t>32-40   --&gt;</w:t>
            </w:r>
          </w:p>
        </w:tc>
        <w:tc>
          <w:tcPr>
            <w:tcW w:w="1642" w:type="dxa"/>
            <w:tcBorders>
              <w:top w:val="nil"/>
              <w:left w:val="nil"/>
              <w:bottom w:val="nil"/>
            </w:tcBorders>
          </w:tcPr>
          <w:p w14:paraId="77D7D903" w14:textId="77777777" w:rsidR="003B1AD5" w:rsidRPr="00C72674" w:rsidRDefault="003B1AD5" w:rsidP="001217C9">
            <w:pPr>
              <w:spacing w:after="0"/>
              <w:rPr>
                <w:sz w:val="22"/>
                <w:szCs w:val="22"/>
              </w:rPr>
            </w:pPr>
            <w:r w:rsidRPr="00C72674">
              <w:rPr>
                <w:sz w:val="22"/>
                <w:szCs w:val="22"/>
              </w:rPr>
              <w:t>8</w:t>
            </w:r>
          </w:p>
        </w:tc>
        <w:tc>
          <w:tcPr>
            <w:tcW w:w="1643" w:type="dxa"/>
            <w:tcBorders>
              <w:top w:val="nil"/>
              <w:bottom w:val="nil"/>
              <w:right w:val="nil"/>
            </w:tcBorders>
          </w:tcPr>
          <w:p w14:paraId="2EAD4B97" w14:textId="77777777" w:rsidR="003B1AD5" w:rsidRPr="00C72674" w:rsidRDefault="003B1AD5" w:rsidP="001217C9">
            <w:pPr>
              <w:spacing w:after="0"/>
              <w:jc w:val="right"/>
              <w:rPr>
                <w:sz w:val="22"/>
                <w:szCs w:val="22"/>
              </w:rPr>
            </w:pPr>
            <w:r w:rsidRPr="00C72674">
              <w:rPr>
                <w:sz w:val="22"/>
                <w:szCs w:val="22"/>
              </w:rPr>
              <w:t>96-</w:t>
            </w:r>
            <w:proofErr w:type="gramStart"/>
            <w:r w:rsidRPr="00C72674">
              <w:rPr>
                <w:sz w:val="22"/>
                <w:szCs w:val="22"/>
              </w:rPr>
              <w:t>104  --</w:t>
            </w:r>
            <w:proofErr w:type="gramEnd"/>
            <w:r w:rsidRPr="00C72674">
              <w:rPr>
                <w:sz w:val="22"/>
                <w:szCs w:val="22"/>
              </w:rPr>
              <w:t>&gt;</w:t>
            </w:r>
          </w:p>
        </w:tc>
        <w:tc>
          <w:tcPr>
            <w:tcW w:w="1643" w:type="dxa"/>
            <w:tcBorders>
              <w:top w:val="nil"/>
              <w:left w:val="nil"/>
              <w:bottom w:val="nil"/>
            </w:tcBorders>
          </w:tcPr>
          <w:p w14:paraId="4939B14D" w14:textId="77777777" w:rsidR="003B1AD5" w:rsidRPr="00C72674" w:rsidRDefault="003B1AD5" w:rsidP="001217C9">
            <w:pPr>
              <w:spacing w:after="0"/>
              <w:rPr>
                <w:sz w:val="22"/>
                <w:szCs w:val="22"/>
              </w:rPr>
            </w:pPr>
            <w:r w:rsidRPr="00C72674">
              <w:rPr>
                <w:sz w:val="22"/>
                <w:szCs w:val="22"/>
              </w:rPr>
              <w:t>1</w:t>
            </w:r>
          </w:p>
        </w:tc>
      </w:tr>
      <w:tr w:rsidR="003B1AD5" w:rsidRPr="00AD5E50" w14:paraId="00D107CC" w14:textId="77777777" w:rsidTr="001217C9">
        <w:tc>
          <w:tcPr>
            <w:tcW w:w="1642" w:type="dxa"/>
            <w:tcBorders>
              <w:top w:val="nil"/>
              <w:bottom w:val="nil"/>
              <w:right w:val="nil"/>
            </w:tcBorders>
          </w:tcPr>
          <w:p w14:paraId="393F6FE1" w14:textId="77777777" w:rsidR="003B1AD5" w:rsidRPr="00C72674" w:rsidRDefault="003B1AD5" w:rsidP="001217C9">
            <w:pPr>
              <w:spacing w:after="0"/>
              <w:jc w:val="right"/>
              <w:rPr>
                <w:sz w:val="22"/>
                <w:szCs w:val="22"/>
              </w:rPr>
            </w:pPr>
            <w:r w:rsidRPr="00C72674">
              <w:rPr>
                <w:sz w:val="22"/>
                <w:szCs w:val="22"/>
              </w:rPr>
              <w:t>87-95   --&gt;</w:t>
            </w:r>
          </w:p>
        </w:tc>
        <w:tc>
          <w:tcPr>
            <w:tcW w:w="1642" w:type="dxa"/>
            <w:tcBorders>
              <w:top w:val="nil"/>
              <w:left w:val="nil"/>
              <w:bottom w:val="nil"/>
            </w:tcBorders>
          </w:tcPr>
          <w:p w14:paraId="51B3D55E" w14:textId="77777777" w:rsidR="003B1AD5" w:rsidRPr="00C72674" w:rsidRDefault="003B1AD5" w:rsidP="001217C9">
            <w:pPr>
              <w:spacing w:after="0"/>
              <w:rPr>
                <w:sz w:val="22"/>
                <w:szCs w:val="22"/>
              </w:rPr>
            </w:pPr>
            <w:r w:rsidRPr="00C72674">
              <w:rPr>
                <w:sz w:val="22"/>
                <w:szCs w:val="22"/>
              </w:rPr>
              <w:t>3</w:t>
            </w:r>
          </w:p>
        </w:tc>
        <w:tc>
          <w:tcPr>
            <w:tcW w:w="1642" w:type="dxa"/>
            <w:tcBorders>
              <w:top w:val="nil"/>
              <w:bottom w:val="nil"/>
              <w:right w:val="nil"/>
            </w:tcBorders>
          </w:tcPr>
          <w:p w14:paraId="7B0D4DB0" w14:textId="77777777" w:rsidR="003B1AD5" w:rsidRPr="00C72674" w:rsidRDefault="003B1AD5" w:rsidP="001217C9">
            <w:pPr>
              <w:spacing w:after="0"/>
              <w:jc w:val="right"/>
              <w:rPr>
                <w:sz w:val="22"/>
                <w:szCs w:val="22"/>
              </w:rPr>
            </w:pPr>
            <w:r w:rsidRPr="00C72674">
              <w:rPr>
                <w:sz w:val="22"/>
                <w:szCs w:val="22"/>
              </w:rPr>
              <w:t>41-49   --&gt;</w:t>
            </w:r>
          </w:p>
        </w:tc>
        <w:tc>
          <w:tcPr>
            <w:tcW w:w="1642" w:type="dxa"/>
            <w:tcBorders>
              <w:top w:val="nil"/>
              <w:left w:val="nil"/>
              <w:bottom w:val="nil"/>
            </w:tcBorders>
          </w:tcPr>
          <w:p w14:paraId="486A5146" w14:textId="77777777" w:rsidR="003B1AD5" w:rsidRPr="00C72674" w:rsidRDefault="003B1AD5" w:rsidP="001217C9">
            <w:pPr>
              <w:spacing w:after="0"/>
              <w:rPr>
                <w:sz w:val="22"/>
                <w:szCs w:val="22"/>
              </w:rPr>
            </w:pPr>
            <w:r w:rsidRPr="00C72674">
              <w:rPr>
                <w:sz w:val="22"/>
                <w:szCs w:val="22"/>
              </w:rPr>
              <w:t>7</w:t>
            </w:r>
          </w:p>
        </w:tc>
        <w:tc>
          <w:tcPr>
            <w:tcW w:w="1643" w:type="dxa"/>
            <w:tcBorders>
              <w:top w:val="nil"/>
              <w:bottom w:val="nil"/>
              <w:right w:val="nil"/>
            </w:tcBorders>
          </w:tcPr>
          <w:p w14:paraId="31BCB97B" w14:textId="77777777" w:rsidR="003B1AD5" w:rsidRPr="00C72674" w:rsidRDefault="003B1AD5" w:rsidP="001217C9">
            <w:pPr>
              <w:spacing w:after="0"/>
              <w:jc w:val="right"/>
              <w:rPr>
                <w:sz w:val="22"/>
                <w:szCs w:val="22"/>
              </w:rPr>
            </w:pPr>
            <w:r w:rsidRPr="00C72674">
              <w:rPr>
                <w:sz w:val="22"/>
                <w:szCs w:val="22"/>
              </w:rPr>
              <w:t>105-113 --&gt;</w:t>
            </w:r>
          </w:p>
        </w:tc>
        <w:tc>
          <w:tcPr>
            <w:tcW w:w="1643" w:type="dxa"/>
            <w:tcBorders>
              <w:top w:val="nil"/>
              <w:left w:val="nil"/>
              <w:bottom w:val="nil"/>
            </w:tcBorders>
          </w:tcPr>
          <w:p w14:paraId="30246F5D" w14:textId="77777777" w:rsidR="003B1AD5" w:rsidRPr="00C72674" w:rsidRDefault="003B1AD5" w:rsidP="001217C9">
            <w:pPr>
              <w:spacing w:after="0"/>
              <w:rPr>
                <w:sz w:val="22"/>
                <w:szCs w:val="22"/>
              </w:rPr>
            </w:pPr>
            <w:r w:rsidRPr="00C72674">
              <w:rPr>
                <w:sz w:val="22"/>
                <w:szCs w:val="22"/>
              </w:rPr>
              <w:t>1/2</w:t>
            </w:r>
          </w:p>
        </w:tc>
      </w:tr>
      <w:tr w:rsidR="003B1AD5" w:rsidRPr="00AD5E50" w14:paraId="6349841A" w14:textId="77777777" w:rsidTr="001217C9">
        <w:tc>
          <w:tcPr>
            <w:tcW w:w="1642" w:type="dxa"/>
            <w:tcBorders>
              <w:top w:val="nil"/>
              <w:bottom w:val="nil"/>
              <w:right w:val="nil"/>
            </w:tcBorders>
          </w:tcPr>
          <w:p w14:paraId="6E24DBBF" w14:textId="77777777" w:rsidR="003B1AD5" w:rsidRPr="00C72674" w:rsidRDefault="003B1AD5" w:rsidP="001217C9">
            <w:pPr>
              <w:spacing w:after="0"/>
              <w:jc w:val="right"/>
              <w:rPr>
                <w:sz w:val="22"/>
                <w:szCs w:val="22"/>
              </w:rPr>
            </w:pPr>
            <w:r w:rsidRPr="00C72674">
              <w:rPr>
                <w:sz w:val="22"/>
                <w:szCs w:val="22"/>
              </w:rPr>
              <w:t>96-</w:t>
            </w:r>
            <w:proofErr w:type="gramStart"/>
            <w:r w:rsidRPr="00C72674">
              <w:rPr>
                <w:sz w:val="22"/>
                <w:szCs w:val="22"/>
              </w:rPr>
              <w:t>104  --</w:t>
            </w:r>
            <w:proofErr w:type="gramEnd"/>
            <w:r w:rsidRPr="00C72674">
              <w:rPr>
                <w:sz w:val="22"/>
                <w:szCs w:val="22"/>
              </w:rPr>
              <w:t>&gt;</w:t>
            </w:r>
          </w:p>
        </w:tc>
        <w:tc>
          <w:tcPr>
            <w:tcW w:w="1642" w:type="dxa"/>
            <w:tcBorders>
              <w:top w:val="nil"/>
              <w:left w:val="nil"/>
              <w:bottom w:val="nil"/>
            </w:tcBorders>
          </w:tcPr>
          <w:p w14:paraId="170F28E6" w14:textId="77777777" w:rsidR="003B1AD5" w:rsidRPr="00C72674" w:rsidRDefault="003B1AD5" w:rsidP="001217C9">
            <w:pPr>
              <w:spacing w:after="0"/>
              <w:rPr>
                <w:sz w:val="22"/>
                <w:szCs w:val="22"/>
              </w:rPr>
            </w:pPr>
            <w:r w:rsidRPr="00C72674">
              <w:rPr>
                <w:sz w:val="22"/>
                <w:szCs w:val="22"/>
              </w:rPr>
              <w:t>4</w:t>
            </w:r>
          </w:p>
        </w:tc>
        <w:tc>
          <w:tcPr>
            <w:tcW w:w="1642" w:type="dxa"/>
            <w:tcBorders>
              <w:top w:val="nil"/>
              <w:bottom w:val="nil"/>
              <w:right w:val="nil"/>
            </w:tcBorders>
          </w:tcPr>
          <w:p w14:paraId="3BA0BDF8" w14:textId="77777777" w:rsidR="003B1AD5" w:rsidRPr="00C72674" w:rsidRDefault="003B1AD5" w:rsidP="001217C9">
            <w:pPr>
              <w:spacing w:after="0"/>
              <w:jc w:val="right"/>
              <w:rPr>
                <w:sz w:val="22"/>
                <w:szCs w:val="22"/>
              </w:rPr>
            </w:pPr>
            <w:r w:rsidRPr="00C72674">
              <w:rPr>
                <w:sz w:val="22"/>
                <w:szCs w:val="22"/>
              </w:rPr>
              <w:t>50-58   --&gt;</w:t>
            </w:r>
          </w:p>
        </w:tc>
        <w:tc>
          <w:tcPr>
            <w:tcW w:w="1642" w:type="dxa"/>
            <w:tcBorders>
              <w:top w:val="nil"/>
              <w:left w:val="nil"/>
              <w:bottom w:val="nil"/>
            </w:tcBorders>
          </w:tcPr>
          <w:p w14:paraId="20A4B8B3" w14:textId="77777777" w:rsidR="003B1AD5" w:rsidRPr="00C72674" w:rsidRDefault="003B1AD5" w:rsidP="001217C9">
            <w:pPr>
              <w:spacing w:after="0"/>
              <w:rPr>
                <w:sz w:val="22"/>
                <w:szCs w:val="22"/>
              </w:rPr>
            </w:pPr>
            <w:r w:rsidRPr="00C72674">
              <w:rPr>
                <w:sz w:val="22"/>
                <w:szCs w:val="22"/>
              </w:rPr>
              <w:t>6</w:t>
            </w:r>
          </w:p>
        </w:tc>
        <w:tc>
          <w:tcPr>
            <w:tcW w:w="1643" w:type="dxa"/>
            <w:tcBorders>
              <w:top w:val="nil"/>
              <w:bottom w:val="nil"/>
              <w:right w:val="nil"/>
            </w:tcBorders>
          </w:tcPr>
          <w:p w14:paraId="6A4E6A31" w14:textId="77777777" w:rsidR="003B1AD5" w:rsidRPr="00C72674" w:rsidRDefault="003B1AD5" w:rsidP="001217C9">
            <w:pPr>
              <w:spacing w:after="0"/>
              <w:jc w:val="right"/>
              <w:rPr>
                <w:sz w:val="22"/>
                <w:szCs w:val="22"/>
              </w:rPr>
            </w:pPr>
            <w:r w:rsidRPr="00C72674">
              <w:rPr>
                <w:sz w:val="22"/>
                <w:szCs w:val="22"/>
              </w:rPr>
              <w:t>114-122 --&gt;</w:t>
            </w:r>
          </w:p>
        </w:tc>
        <w:tc>
          <w:tcPr>
            <w:tcW w:w="1643" w:type="dxa"/>
            <w:tcBorders>
              <w:top w:val="nil"/>
              <w:left w:val="nil"/>
              <w:bottom w:val="nil"/>
            </w:tcBorders>
          </w:tcPr>
          <w:p w14:paraId="5D4CB85C" w14:textId="77777777" w:rsidR="003B1AD5" w:rsidRPr="00C72674" w:rsidRDefault="003B1AD5" w:rsidP="001217C9">
            <w:pPr>
              <w:spacing w:after="0"/>
              <w:rPr>
                <w:sz w:val="22"/>
                <w:szCs w:val="22"/>
              </w:rPr>
            </w:pPr>
            <w:r w:rsidRPr="00C72674">
              <w:rPr>
                <w:sz w:val="22"/>
                <w:szCs w:val="22"/>
              </w:rPr>
              <w:t>1/4</w:t>
            </w:r>
          </w:p>
        </w:tc>
      </w:tr>
      <w:tr w:rsidR="003B1AD5" w:rsidRPr="00AD5E50" w14:paraId="100115B9" w14:textId="77777777" w:rsidTr="001217C9">
        <w:tc>
          <w:tcPr>
            <w:tcW w:w="1642" w:type="dxa"/>
            <w:tcBorders>
              <w:top w:val="nil"/>
              <w:bottom w:val="nil"/>
              <w:right w:val="nil"/>
            </w:tcBorders>
          </w:tcPr>
          <w:p w14:paraId="165DBBC1" w14:textId="77777777" w:rsidR="003B1AD5" w:rsidRPr="00C72674" w:rsidRDefault="003B1AD5" w:rsidP="001217C9">
            <w:pPr>
              <w:spacing w:after="0"/>
              <w:jc w:val="right"/>
              <w:rPr>
                <w:sz w:val="22"/>
                <w:szCs w:val="22"/>
              </w:rPr>
            </w:pPr>
            <w:r w:rsidRPr="00C72674">
              <w:rPr>
                <w:sz w:val="22"/>
                <w:szCs w:val="22"/>
              </w:rPr>
              <w:t>105-113 --&gt;</w:t>
            </w:r>
          </w:p>
        </w:tc>
        <w:tc>
          <w:tcPr>
            <w:tcW w:w="1642" w:type="dxa"/>
            <w:tcBorders>
              <w:top w:val="nil"/>
              <w:left w:val="nil"/>
              <w:bottom w:val="nil"/>
            </w:tcBorders>
          </w:tcPr>
          <w:p w14:paraId="24F89A94" w14:textId="77777777" w:rsidR="003B1AD5" w:rsidRPr="00C72674" w:rsidRDefault="003B1AD5" w:rsidP="001217C9">
            <w:pPr>
              <w:spacing w:after="0"/>
              <w:rPr>
                <w:sz w:val="22"/>
                <w:szCs w:val="22"/>
              </w:rPr>
            </w:pPr>
            <w:r w:rsidRPr="00C72674">
              <w:rPr>
                <w:sz w:val="22"/>
                <w:szCs w:val="22"/>
              </w:rPr>
              <w:t>5</w:t>
            </w:r>
          </w:p>
        </w:tc>
        <w:tc>
          <w:tcPr>
            <w:tcW w:w="1642" w:type="dxa"/>
            <w:tcBorders>
              <w:top w:val="nil"/>
              <w:bottom w:val="nil"/>
              <w:right w:val="nil"/>
            </w:tcBorders>
          </w:tcPr>
          <w:p w14:paraId="704EF3D5" w14:textId="77777777" w:rsidR="003B1AD5" w:rsidRPr="00C72674" w:rsidRDefault="003B1AD5" w:rsidP="001217C9">
            <w:pPr>
              <w:spacing w:after="0"/>
              <w:jc w:val="right"/>
              <w:rPr>
                <w:sz w:val="22"/>
                <w:szCs w:val="22"/>
              </w:rPr>
            </w:pPr>
            <w:r w:rsidRPr="00C72674">
              <w:rPr>
                <w:sz w:val="22"/>
                <w:szCs w:val="22"/>
              </w:rPr>
              <w:t>59-68   --&gt;</w:t>
            </w:r>
          </w:p>
        </w:tc>
        <w:tc>
          <w:tcPr>
            <w:tcW w:w="1642" w:type="dxa"/>
            <w:tcBorders>
              <w:top w:val="nil"/>
              <w:left w:val="nil"/>
              <w:bottom w:val="nil"/>
            </w:tcBorders>
          </w:tcPr>
          <w:p w14:paraId="1FED2AF1" w14:textId="77777777" w:rsidR="003B1AD5" w:rsidRPr="00C72674" w:rsidRDefault="003B1AD5" w:rsidP="001217C9">
            <w:pPr>
              <w:spacing w:after="0"/>
              <w:rPr>
                <w:sz w:val="22"/>
                <w:szCs w:val="22"/>
              </w:rPr>
            </w:pPr>
            <w:r w:rsidRPr="00C72674">
              <w:rPr>
                <w:sz w:val="22"/>
                <w:szCs w:val="22"/>
              </w:rPr>
              <w:t>5</w:t>
            </w:r>
          </w:p>
        </w:tc>
        <w:tc>
          <w:tcPr>
            <w:tcW w:w="1643" w:type="dxa"/>
            <w:tcBorders>
              <w:top w:val="nil"/>
              <w:right w:val="nil"/>
            </w:tcBorders>
          </w:tcPr>
          <w:p w14:paraId="68951D11" w14:textId="77777777" w:rsidR="003B1AD5" w:rsidRPr="00C72674" w:rsidRDefault="003B1AD5" w:rsidP="001217C9">
            <w:pPr>
              <w:spacing w:after="0"/>
              <w:jc w:val="right"/>
              <w:rPr>
                <w:sz w:val="22"/>
                <w:szCs w:val="22"/>
              </w:rPr>
            </w:pPr>
            <w:r w:rsidRPr="00C72674">
              <w:rPr>
                <w:sz w:val="22"/>
                <w:szCs w:val="22"/>
              </w:rPr>
              <w:t>123-127 --&gt;</w:t>
            </w:r>
          </w:p>
        </w:tc>
        <w:tc>
          <w:tcPr>
            <w:tcW w:w="1643" w:type="dxa"/>
            <w:tcBorders>
              <w:top w:val="nil"/>
              <w:left w:val="nil"/>
            </w:tcBorders>
          </w:tcPr>
          <w:p w14:paraId="3B88F3E3" w14:textId="77777777" w:rsidR="003B1AD5" w:rsidRPr="00C72674" w:rsidRDefault="003B1AD5" w:rsidP="001217C9">
            <w:pPr>
              <w:spacing w:after="0"/>
              <w:rPr>
                <w:sz w:val="22"/>
                <w:szCs w:val="22"/>
              </w:rPr>
            </w:pPr>
            <w:r w:rsidRPr="00C72674">
              <w:rPr>
                <w:sz w:val="22"/>
                <w:szCs w:val="22"/>
              </w:rPr>
              <w:t>1/8</w:t>
            </w:r>
          </w:p>
        </w:tc>
      </w:tr>
      <w:tr w:rsidR="003B1AD5" w:rsidRPr="00AD5E50" w14:paraId="34A0B8F3" w14:textId="77777777" w:rsidTr="001217C9">
        <w:tc>
          <w:tcPr>
            <w:tcW w:w="1642" w:type="dxa"/>
            <w:tcBorders>
              <w:top w:val="nil"/>
              <w:bottom w:val="nil"/>
              <w:right w:val="nil"/>
            </w:tcBorders>
          </w:tcPr>
          <w:p w14:paraId="14AB0DE9" w14:textId="77777777" w:rsidR="003B1AD5" w:rsidRPr="00C72674" w:rsidRDefault="003B1AD5" w:rsidP="001217C9">
            <w:pPr>
              <w:spacing w:after="0"/>
              <w:jc w:val="right"/>
              <w:rPr>
                <w:sz w:val="22"/>
                <w:szCs w:val="22"/>
              </w:rPr>
            </w:pPr>
            <w:r w:rsidRPr="00C72674">
              <w:rPr>
                <w:sz w:val="22"/>
                <w:szCs w:val="22"/>
              </w:rPr>
              <w:t>114-122 --&gt;</w:t>
            </w:r>
          </w:p>
        </w:tc>
        <w:tc>
          <w:tcPr>
            <w:tcW w:w="1642" w:type="dxa"/>
            <w:tcBorders>
              <w:top w:val="nil"/>
              <w:left w:val="nil"/>
              <w:bottom w:val="nil"/>
            </w:tcBorders>
          </w:tcPr>
          <w:p w14:paraId="014163DD" w14:textId="77777777" w:rsidR="003B1AD5" w:rsidRPr="00C72674" w:rsidRDefault="003B1AD5" w:rsidP="001217C9">
            <w:pPr>
              <w:spacing w:after="0"/>
              <w:rPr>
                <w:sz w:val="22"/>
                <w:szCs w:val="22"/>
              </w:rPr>
            </w:pPr>
            <w:r w:rsidRPr="00C72674">
              <w:rPr>
                <w:sz w:val="22"/>
                <w:szCs w:val="22"/>
              </w:rPr>
              <w:t>6</w:t>
            </w:r>
          </w:p>
        </w:tc>
        <w:tc>
          <w:tcPr>
            <w:tcW w:w="1642" w:type="dxa"/>
            <w:tcBorders>
              <w:top w:val="nil"/>
              <w:bottom w:val="nil"/>
              <w:right w:val="nil"/>
            </w:tcBorders>
          </w:tcPr>
          <w:p w14:paraId="44A0BBF3" w14:textId="77777777" w:rsidR="003B1AD5" w:rsidRPr="00C72674" w:rsidRDefault="003B1AD5" w:rsidP="001217C9">
            <w:pPr>
              <w:spacing w:after="0"/>
              <w:jc w:val="right"/>
              <w:rPr>
                <w:sz w:val="22"/>
                <w:szCs w:val="22"/>
              </w:rPr>
            </w:pPr>
            <w:r w:rsidRPr="00C72674">
              <w:rPr>
                <w:sz w:val="22"/>
                <w:szCs w:val="22"/>
              </w:rPr>
              <w:t>69-77   --&gt;</w:t>
            </w:r>
          </w:p>
        </w:tc>
        <w:tc>
          <w:tcPr>
            <w:tcW w:w="1642" w:type="dxa"/>
            <w:tcBorders>
              <w:top w:val="nil"/>
              <w:left w:val="nil"/>
              <w:bottom w:val="nil"/>
            </w:tcBorders>
          </w:tcPr>
          <w:p w14:paraId="655728A0" w14:textId="77777777" w:rsidR="003B1AD5" w:rsidRPr="00C72674" w:rsidRDefault="003B1AD5" w:rsidP="001217C9">
            <w:pPr>
              <w:spacing w:after="0"/>
              <w:rPr>
                <w:sz w:val="22"/>
                <w:szCs w:val="22"/>
              </w:rPr>
            </w:pPr>
            <w:r w:rsidRPr="00C72674">
              <w:rPr>
                <w:sz w:val="22"/>
                <w:szCs w:val="22"/>
              </w:rPr>
              <w:t>4</w:t>
            </w:r>
          </w:p>
        </w:tc>
        <w:tc>
          <w:tcPr>
            <w:tcW w:w="3286" w:type="dxa"/>
            <w:gridSpan w:val="2"/>
            <w:tcBorders>
              <w:bottom w:val="single" w:sz="4" w:space="0" w:color="auto"/>
            </w:tcBorders>
          </w:tcPr>
          <w:p w14:paraId="5BBE7523" w14:textId="77777777" w:rsidR="003B1AD5" w:rsidRPr="00C72674" w:rsidRDefault="003B1AD5" w:rsidP="001217C9">
            <w:pPr>
              <w:tabs>
                <w:tab w:val="left" w:pos="943"/>
                <w:tab w:val="right" w:pos="3070"/>
              </w:tabs>
              <w:spacing w:after="0"/>
              <w:jc w:val="center"/>
              <w:rPr>
                <w:b/>
                <w:i/>
                <w:sz w:val="22"/>
                <w:szCs w:val="22"/>
              </w:rPr>
            </w:pPr>
            <w:r w:rsidRPr="00C72674">
              <w:rPr>
                <w:b/>
                <w:i/>
                <w:sz w:val="22"/>
                <w:szCs w:val="22"/>
              </w:rPr>
              <w:t xml:space="preserve">CC#75, </w:t>
            </w:r>
            <w:proofErr w:type="spellStart"/>
            <w:r w:rsidRPr="00C72674">
              <w:rPr>
                <w:b/>
                <w:i/>
                <w:sz w:val="22"/>
                <w:szCs w:val="22"/>
              </w:rPr>
              <w:t>AtchMode</w:t>
            </w:r>
            <w:proofErr w:type="spellEnd"/>
          </w:p>
        </w:tc>
      </w:tr>
      <w:tr w:rsidR="003B1AD5" w:rsidRPr="00AD5E50" w14:paraId="76B472C3" w14:textId="77777777" w:rsidTr="001217C9">
        <w:tc>
          <w:tcPr>
            <w:tcW w:w="1642" w:type="dxa"/>
            <w:tcBorders>
              <w:top w:val="nil"/>
              <w:right w:val="nil"/>
            </w:tcBorders>
          </w:tcPr>
          <w:p w14:paraId="14E41813" w14:textId="77777777" w:rsidR="003B1AD5" w:rsidRPr="00C72674" w:rsidRDefault="003B1AD5" w:rsidP="001217C9">
            <w:pPr>
              <w:spacing w:after="0"/>
              <w:jc w:val="right"/>
              <w:rPr>
                <w:sz w:val="22"/>
                <w:szCs w:val="22"/>
              </w:rPr>
            </w:pPr>
            <w:r w:rsidRPr="00C72674">
              <w:rPr>
                <w:sz w:val="22"/>
                <w:szCs w:val="22"/>
              </w:rPr>
              <w:t>123-127 --&gt;</w:t>
            </w:r>
          </w:p>
        </w:tc>
        <w:tc>
          <w:tcPr>
            <w:tcW w:w="1642" w:type="dxa"/>
            <w:tcBorders>
              <w:top w:val="nil"/>
              <w:left w:val="nil"/>
            </w:tcBorders>
          </w:tcPr>
          <w:p w14:paraId="0D7C438F" w14:textId="77777777" w:rsidR="003B1AD5" w:rsidRPr="00C72674" w:rsidRDefault="003B1AD5" w:rsidP="001217C9">
            <w:pPr>
              <w:spacing w:after="0"/>
              <w:rPr>
                <w:sz w:val="22"/>
                <w:szCs w:val="22"/>
              </w:rPr>
            </w:pPr>
            <w:r w:rsidRPr="00C72674">
              <w:rPr>
                <w:sz w:val="22"/>
                <w:szCs w:val="22"/>
              </w:rPr>
              <w:t>7</w:t>
            </w:r>
          </w:p>
        </w:tc>
        <w:tc>
          <w:tcPr>
            <w:tcW w:w="1642" w:type="dxa"/>
            <w:tcBorders>
              <w:top w:val="nil"/>
              <w:bottom w:val="nil"/>
              <w:right w:val="nil"/>
            </w:tcBorders>
          </w:tcPr>
          <w:p w14:paraId="73387054" w14:textId="77777777" w:rsidR="003B1AD5" w:rsidRPr="00C72674" w:rsidRDefault="003B1AD5" w:rsidP="001217C9">
            <w:pPr>
              <w:spacing w:after="0"/>
              <w:jc w:val="right"/>
              <w:rPr>
                <w:sz w:val="22"/>
                <w:szCs w:val="22"/>
              </w:rPr>
            </w:pPr>
            <w:r w:rsidRPr="00C72674">
              <w:rPr>
                <w:sz w:val="22"/>
                <w:szCs w:val="22"/>
              </w:rPr>
              <w:t>78-86   --&gt;</w:t>
            </w:r>
          </w:p>
        </w:tc>
        <w:tc>
          <w:tcPr>
            <w:tcW w:w="1642" w:type="dxa"/>
            <w:tcBorders>
              <w:top w:val="nil"/>
              <w:left w:val="nil"/>
              <w:bottom w:val="nil"/>
            </w:tcBorders>
          </w:tcPr>
          <w:p w14:paraId="573A4D3C" w14:textId="77777777" w:rsidR="003B1AD5" w:rsidRPr="00C72674" w:rsidRDefault="003B1AD5" w:rsidP="001217C9">
            <w:pPr>
              <w:spacing w:after="0"/>
              <w:rPr>
                <w:sz w:val="22"/>
                <w:szCs w:val="22"/>
              </w:rPr>
            </w:pPr>
            <w:r w:rsidRPr="00C72674">
              <w:rPr>
                <w:sz w:val="22"/>
                <w:szCs w:val="22"/>
              </w:rPr>
              <w:t>3</w:t>
            </w:r>
          </w:p>
        </w:tc>
        <w:tc>
          <w:tcPr>
            <w:tcW w:w="1643" w:type="dxa"/>
            <w:tcBorders>
              <w:bottom w:val="nil"/>
              <w:right w:val="nil"/>
            </w:tcBorders>
          </w:tcPr>
          <w:p w14:paraId="72B1E769" w14:textId="77777777" w:rsidR="003B1AD5" w:rsidRPr="00C72674" w:rsidRDefault="003B1AD5" w:rsidP="001217C9">
            <w:pPr>
              <w:spacing w:after="0"/>
              <w:jc w:val="right"/>
              <w:rPr>
                <w:sz w:val="22"/>
                <w:szCs w:val="22"/>
              </w:rPr>
            </w:pPr>
            <w:r w:rsidRPr="00C72674">
              <w:rPr>
                <w:sz w:val="22"/>
                <w:szCs w:val="22"/>
              </w:rPr>
              <w:t>0-15    --&gt;</w:t>
            </w:r>
          </w:p>
        </w:tc>
        <w:tc>
          <w:tcPr>
            <w:tcW w:w="1643" w:type="dxa"/>
            <w:tcBorders>
              <w:left w:val="nil"/>
              <w:bottom w:val="nil"/>
            </w:tcBorders>
          </w:tcPr>
          <w:p w14:paraId="2E07A793" w14:textId="77777777" w:rsidR="003B1AD5" w:rsidRPr="00C72674" w:rsidRDefault="003B1AD5" w:rsidP="001217C9">
            <w:pPr>
              <w:spacing w:after="0"/>
              <w:rPr>
                <w:sz w:val="22"/>
                <w:szCs w:val="22"/>
              </w:rPr>
            </w:pPr>
            <w:r w:rsidRPr="00C72674">
              <w:rPr>
                <w:sz w:val="22"/>
                <w:szCs w:val="22"/>
              </w:rPr>
              <w:t>Off</w:t>
            </w:r>
          </w:p>
        </w:tc>
      </w:tr>
      <w:tr w:rsidR="003B1AD5" w:rsidRPr="00AD5E50" w14:paraId="4F4F9486" w14:textId="77777777" w:rsidTr="001217C9">
        <w:tc>
          <w:tcPr>
            <w:tcW w:w="3284" w:type="dxa"/>
            <w:gridSpan w:val="2"/>
            <w:tcBorders>
              <w:bottom w:val="single" w:sz="4" w:space="0" w:color="auto"/>
            </w:tcBorders>
          </w:tcPr>
          <w:p w14:paraId="03A3A42C" w14:textId="77777777" w:rsidR="003B1AD5" w:rsidRPr="00C72674" w:rsidRDefault="003B1AD5" w:rsidP="001217C9">
            <w:pPr>
              <w:spacing w:after="0"/>
              <w:jc w:val="center"/>
              <w:rPr>
                <w:b/>
                <w:i/>
                <w:sz w:val="22"/>
                <w:szCs w:val="22"/>
              </w:rPr>
            </w:pPr>
            <w:r w:rsidRPr="00C72674">
              <w:rPr>
                <w:b/>
                <w:i/>
                <w:sz w:val="22"/>
                <w:szCs w:val="22"/>
              </w:rPr>
              <w:t>CC#54, Mode</w:t>
            </w:r>
          </w:p>
        </w:tc>
        <w:tc>
          <w:tcPr>
            <w:tcW w:w="1642" w:type="dxa"/>
            <w:tcBorders>
              <w:top w:val="nil"/>
              <w:bottom w:val="nil"/>
              <w:right w:val="nil"/>
            </w:tcBorders>
          </w:tcPr>
          <w:p w14:paraId="37DDCCE1" w14:textId="77777777" w:rsidR="003B1AD5" w:rsidRPr="00C72674" w:rsidRDefault="003B1AD5" w:rsidP="001217C9">
            <w:pPr>
              <w:spacing w:after="0"/>
              <w:jc w:val="right"/>
              <w:rPr>
                <w:sz w:val="22"/>
                <w:szCs w:val="22"/>
              </w:rPr>
            </w:pPr>
            <w:r w:rsidRPr="00C72674">
              <w:rPr>
                <w:sz w:val="22"/>
                <w:szCs w:val="22"/>
              </w:rPr>
              <w:t>87-95   --&gt;</w:t>
            </w:r>
          </w:p>
        </w:tc>
        <w:tc>
          <w:tcPr>
            <w:tcW w:w="1642" w:type="dxa"/>
            <w:tcBorders>
              <w:top w:val="nil"/>
              <w:left w:val="nil"/>
              <w:bottom w:val="nil"/>
            </w:tcBorders>
          </w:tcPr>
          <w:p w14:paraId="5309A39C" w14:textId="77777777" w:rsidR="003B1AD5" w:rsidRPr="00C72674" w:rsidRDefault="003B1AD5" w:rsidP="001217C9">
            <w:pPr>
              <w:spacing w:after="0"/>
              <w:rPr>
                <w:sz w:val="22"/>
                <w:szCs w:val="22"/>
              </w:rPr>
            </w:pPr>
            <w:r w:rsidRPr="00C72674">
              <w:rPr>
                <w:sz w:val="22"/>
                <w:szCs w:val="22"/>
              </w:rPr>
              <w:t>2</w:t>
            </w:r>
          </w:p>
        </w:tc>
        <w:tc>
          <w:tcPr>
            <w:tcW w:w="1643" w:type="dxa"/>
            <w:tcBorders>
              <w:top w:val="nil"/>
              <w:bottom w:val="nil"/>
              <w:right w:val="nil"/>
            </w:tcBorders>
          </w:tcPr>
          <w:p w14:paraId="33D689A4" w14:textId="77777777" w:rsidR="003B1AD5" w:rsidRPr="00C72674" w:rsidRDefault="003B1AD5" w:rsidP="001217C9">
            <w:pPr>
              <w:spacing w:after="0"/>
              <w:jc w:val="right"/>
              <w:rPr>
                <w:sz w:val="22"/>
                <w:szCs w:val="22"/>
              </w:rPr>
            </w:pPr>
            <w:r w:rsidRPr="00C72674">
              <w:rPr>
                <w:sz w:val="22"/>
                <w:szCs w:val="22"/>
              </w:rPr>
              <w:t>16-47   --&gt;</w:t>
            </w:r>
          </w:p>
        </w:tc>
        <w:tc>
          <w:tcPr>
            <w:tcW w:w="1643" w:type="dxa"/>
            <w:tcBorders>
              <w:top w:val="nil"/>
              <w:left w:val="nil"/>
              <w:bottom w:val="nil"/>
            </w:tcBorders>
          </w:tcPr>
          <w:p w14:paraId="486B169E" w14:textId="77777777" w:rsidR="003B1AD5" w:rsidRPr="00C72674" w:rsidRDefault="003B1AD5" w:rsidP="001217C9">
            <w:pPr>
              <w:spacing w:after="0"/>
              <w:rPr>
                <w:sz w:val="22"/>
                <w:szCs w:val="22"/>
              </w:rPr>
            </w:pPr>
            <w:r w:rsidRPr="00C72674">
              <w:rPr>
                <w:sz w:val="22"/>
                <w:szCs w:val="22"/>
              </w:rPr>
              <w:t>Pitch</w:t>
            </w:r>
          </w:p>
        </w:tc>
      </w:tr>
      <w:tr w:rsidR="003B1AD5" w:rsidRPr="00AD5E50" w14:paraId="1991BACD" w14:textId="77777777" w:rsidTr="001217C9">
        <w:tc>
          <w:tcPr>
            <w:tcW w:w="1642" w:type="dxa"/>
            <w:tcBorders>
              <w:bottom w:val="nil"/>
              <w:right w:val="nil"/>
            </w:tcBorders>
          </w:tcPr>
          <w:p w14:paraId="3B01AC73" w14:textId="0891C3E2" w:rsidR="003B1AD5" w:rsidRPr="00C72674" w:rsidRDefault="003B1AD5" w:rsidP="001217C9">
            <w:pPr>
              <w:spacing w:after="0"/>
              <w:jc w:val="right"/>
              <w:rPr>
                <w:sz w:val="22"/>
                <w:szCs w:val="22"/>
              </w:rPr>
            </w:pPr>
            <w:r w:rsidRPr="00C72674">
              <w:rPr>
                <w:sz w:val="22"/>
                <w:szCs w:val="22"/>
              </w:rPr>
              <w:t>0-</w:t>
            </w:r>
            <w:r w:rsidR="00A77E75">
              <w:rPr>
                <w:sz w:val="22"/>
                <w:szCs w:val="22"/>
              </w:rPr>
              <w:t>13</w:t>
            </w:r>
            <w:r w:rsidRPr="00C72674">
              <w:rPr>
                <w:sz w:val="22"/>
                <w:szCs w:val="22"/>
              </w:rPr>
              <w:t xml:space="preserve">     --&gt; </w:t>
            </w:r>
          </w:p>
        </w:tc>
        <w:tc>
          <w:tcPr>
            <w:tcW w:w="1642" w:type="dxa"/>
            <w:tcBorders>
              <w:left w:val="nil"/>
              <w:bottom w:val="nil"/>
            </w:tcBorders>
          </w:tcPr>
          <w:p w14:paraId="4A419477" w14:textId="77777777" w:rsidR="003B1AD5" w:rsidRPr="00C72674" w:rsidRDefault="003B1AD5" w:rsidP="001217C9">
            <w:pPr>
              <w:spacing w:after="0"/>
              <w:rPr>
                <w:sz w:val="22"/>
                <w:szCs w:val="22"/>
              </w:rPr>
            </w:pPr>
            <w:r w:rsidRPr="00C72674">
              <w:rPr>
                <w:sz w:val="22"/>
                <w:szCs w:val="22"/>
              </w:rPr>
              <w:t>Solo</w:t>
            </w:r>
          </w:p>
        </w:tc>
        <w:tc>
          <w:tcPr>
            <w:tcW w:w="1642" w:type="dxa"/>
            <w:tcBorders>
              <w:top w:val="nil"/>
              <w:bottom w:val="nil"/>
              <w:right w:val="nil"/>
            </w:tcBorders>
          </w:tcPr>
          <w:p w14:paraId="50E96728" w14:textId="77777777" w:rsidR="003B1AD5" w:rsidRPr="00C72674" w:rsidRDefault="003B1AD5" w:rsidP="001217C9">
            <w:pPr>
              <w:spacing w:after="0"/>
              <w:jc w:val="right"/>
              <w:rPr>
                <w:sz w:val="22"/>
                <w:szCs w:val="22"/>
              </w:rPr>
            </w:pPr>
            <w:r w:rsidRPr="00C72674">
              <w:rPr>
                <w:sz w:val="22"/>
                <w:szCs w:val="22"/>
              </w:rPr>
              <w:t>96-</w:t>
            </w:r>
            <w:proofErr w:type="gramStart"/>
            <w:r w:rsidRPr="00C72674">
              <w:rPr>
                <w:sz w:val="22"/>
                <w:szCs w:val="22"/>
              </w:rPr>
              <w:t>104  --</w:t>
            </w:r>
            <w:proofErr w:type="gramEnd"/>
            <w:r w:rsidRPr="00C72674">
              <w:rPr>
                <w:sz w:val="22"/>
                <w:szCs w:val="22"/>
              </w:rPr>
              <w:t>&gt;</w:t>
            </w:r>
          </w:p>
        </w:tc>
        <w:tc>
          <w:tcPr>
            <w:tcW w:w="1642" w:type="dxa"/>
            <w:tcBorders>
              <w:top w:val="nil"/>
              <w:left w:val="nil"/>
              <w:bottom w:val="nil"/>
            </w:tcBorders>
          </w:tcPr>
          <w:p w14:paraId="25273FC7" w14:textId="77777777" w:rsidR="003B1AD5" w:rsidRPr="00C72674" w:rsidRDefault="003B1AD5" w:rsidP="001217C9">
            <w:pPr>
              <w:spacing w:after="0"/>
              <w:rPr>
                <w:sz w:val="22"/>
                <w:szCs w:val="22"/>
              </w:rPr>
            </w:pPr>
            <w:r w:rsidRPr="00C72674">
              <w:rPr>
                <w:sz w:val="22"/>
                <w:szCs w:val="22"/>
              </w:rPr>
              <w:t>1</w:t>
            </w:r>
          </w:p>
        </w:tc>
        <w:tc>
          <w:tcPr>
            <w:tcW w:w="1643" w:type="dxa"/>
            <w:tcBorders>
              <w:top w:val="nil"/>
              <w:bottom w:val="nil"/>
              <w:right w:val="nil"/>
            </w:tcBorders>
          </w:tcPr>
          <w:p w14:paraId="6DC66B64" w14:textId="77777777" w:rsidR="003B1AD5" w:rsidRPr="00C72674" w:rsidRDefault="003B1AD5" w:rsidP="001217C9">
            <w:pPr>
              <w:spacing w:after="0"/>
              <w:jc w:val="right"/>
              <w:rPr>
                <w:sz w:val="22"/>
                <w:szCs w:val="22"/>
              </w:rPr>
            </w:pPr>
            <w:r w:rsidRPr="00C72674">
              <w:rPr>
                <w:sz w:val="22"/>
                <w:szCs w:val="22"/>
              </w:rPr>
              <w:t>48-79   --&gt;</w:t>
            </w:r>
          </w:p>
        </w:tc>
        <w:tc>
          <w:tcPr>
            <w:tcW w:w="1643" w:type="dxa"/>
            <w:tcBorders>
              <w:top w:val="nil"/>
              <w:left w:val="nil"/>
              <w:bottom w:val="nil"/>
            </w:tcBorders>
          </w:tcPr>
          <w:p w14:paraId="7012BAB6" w14:textId="77777777" w:rsidR="003B1AD5" w:rsidRPr="00C72674" w:rsidRDefault="003B1AD5" w:rsidP="001217C9">
            <w:pPr>
              <w:spacing w:after="0"/>
              <w:rPr>
                <w:sz w:val="22"/>
                <w:szCs w:val="22"/>
              </w:rPr>
            </w:pPr>
            <w:r w:rsidRPr="00C72674">
              <w:rPr>
                <w:sz w:val="22"/>
                <w:szCs w:val="22"/>
              </w:rPr>
              <w:t>Modulation</w:t>
            </w:r>
          </w:p>
        </w:tc>
      </w:tr>
      <w:tr w:rsidR="003B1AD5" w:rsidRPr="00AD5E50" w14:paraId="349CD696" w14:textId="77777777" w:rsidTr="001217C9">
        <w:tc>
          <w:tcPr>
            <w:tcW w:w="1642" w:type="dxa"/>
            <w:tcBorders>
              <w:top w:val="nil"/>
              <w:bottom w:val="nil"/>
              <w:right w:val="nil"/>
            </w:tcBorders>
          </w:tcPr>
          <w:p w14:paraId="06B8067E" w14:textId="5B5446B7" w:rsidR="003B1AD5" w:rsidRPr="00C72674" w:rsidRDefault="00A77E75" w:rsidP="001217C9">
            <w:pPr>
              <w:spacing w:after="0"/>
              <w:jc w:val="right"/>
              <w:rPr>
                <w:sz w:val="22"/>
                <w:szCs w:val="22"/>
              </w:rPr>
            </w:pPr>
            <w:r>
              <w:rPr>
                <w:sz w:val="22"/>
                <w:szCs w:val="22"/>
              </w:rPr>
              <w:t>14-38</w:t>
            </w:r>
            <w:r w:rsidR="003B1AD5" w:rsidRPr="00C72674">
              <w:rPr>
                <w:sz w:val="22"/>
                <w:szCs w:val="22"/>
              </w:rPr>
              <w:t xml:space="preserve">   --&gt; </w:t>
            </w:r>
          </w:p>
        </w:tc>
        <w:tc>
          <w:tcPr>
            <w:tcW w:w="1642" w:type="dxa"/>
            <w:tcBorders>
              <w:top w:val="nil"/>
              <w:left w:val="nil"/>
              <w:bottom w:val="nil"/>
            </w:tcBorders>
          </w:tcPr>
          <w:p w14:paraId="5CDDD634" w14:textId="77777777" w:rsidR="003B1AD5" w:rsidRPr="00C72674" w:rsidRDefault="003B1AD5" w:rsidP="001217C9">
            <w:pPr>
              <w:spacing w:after="0"/>
              <w:rPr>
                <w:sz w:val="22"/>
                <w:szCs w:val="22"/>
              </w:rPr>
            </w:pPr>
            <w:r w:rsidRPr="00C72674">
              <w:rPr>
                <w:sz w:val="22"/>
                <w:szCs w:val="22"/>
              </w:rPr>
              <w:t>Harmony</w:t>
            </w:r>
          </w:p>
        </w:tc>
        <w:tc>
          <w:tcPr>
            <w:tcW w:w="1642" w:type="dxa"/>
            <w:tcBorders>
              <w:top w:val="nil"/>
              <w:bottom w:val="nil"/>
              <w:right w:val="nil"/>
            </w:tcBorders>
          </w:tcPr>
          <w:p w14:paraId="456F7F34" w14:textId="77777777" w:rsidR="003B1AD5" w:rsidRPr="00C72674" w:rsidRDefault="003B1AD5" w:rsidP="001217C9">
            <w:pPr>
              <w:spacing w:after="0"/>
              <w:jc w:val="right"/>
              <w:rPr>
                <w:sz w:val="22"/>
                <w:szCs w:val="22"/>
              </w:rPr>
            </w:pPr>
            <w:r w:rsidRPr="00C72674">
              <w:rPr>
                <w:sz w:val="22"/>
                <w:szCs w:val="22"/>
              </w:rPr>
              <w:t>105-113 --&gt;</w:t>
            </w:r>
          </w:p>
        </w:tc>
        <w:tc>
          <w:tcPr>
            <w:tcW w:w="1642" w:type="dxa"/>
            <w:tcBorders>
              <w:top w:val="nil"/>
              <w:left w:val="nil"/>
              <w:bottom w:val="nil"/>
            </w:tcBorders>
          </w:tcPr>
          <w:p w14:paraId="616FC076" w14:textId="77777777" w:rsidR="003B1AD5" w:rsidRPr="00C72674" w:rsidRDefault="003B1AD5" w:rsidP="001217C9">
            <w:pPr>
              <w:spacing w:after="0"/>
              <w:rPr>
                <w:sz w:val="22"/>
                <w:szCs w:val="22"/>
              </w:rPr>
            </w:pPr>
            <w:r w:rsidRPr="00C72674">
              <w:rPr>
                <w:sz w:val="22"/>
                <w:szCs w:val="22"/>
              </w:rPr>
              <w:t>1/2</w:t>
            </w:r>
          </w:p>
        </w:tc>
        <w:tc>
          <w:tcPr>
            <w:tcW w:w="1643" w:type="dxa"/>
            <w:tcBorders>
              <w:top w:val="nil"/>
              <w:bottom w:val="nil"/>
              <w:right w:val="nil"/>
            </w:tcBorders>
          </w:tcPr>
          <w:p w14:paraId="17374F27" w14:textId="77777777" w:rsidR="003B1AD5" w:rsidRPr="00C72674" w:rsidRDefault="003B1AD5" w:rsidP="001217C9">
            <w:pPr>
              <w:spacing w:after="0"/>
              <w:jc w:val="right"/>
              <w:rPr>
                <w:sz w:val="22"/>
                <w:szCs w:val="22"/>
              </w:rPr>
            </w:pPr>
            <w:r w:rsidRPr="00C72674">
              <w:rPr>
                <w:sz w:val="22"/>
                <w:szCs w:val="22"/>
              </w:rPr>
              <w:t>80-</w:t>
            </w:r>
            <w:proofErr w:type="gramStart"/>
            <w:r w:rsidRPr="00C72674">
              <w:rPr>
                <w:sz w:val="22"/>
                <w:szCs w:val="22"/>
              </w:rPr>
              <w:t>111  --</w:t>
            </w:r>
            <w:proofErr w:type="gramEnd"/>
            <w:r w:rsidRPr="00C72674">
              <w:rPr>
                <w:sz w:val="22"/>
                <w:szCs w:val="22"/>
              </w:rPr>
              <w:t>&gt;</w:t>
            </w:r>
          </w:p>
        </w:tc>
        <w:tc>
          <w:tcPr>
            <w:tcW w:w="1643" w:type="dxa"/>
            <w:tcBorders>
              <w:top w:val="nil"/>
              <w:left w:val="nil"/>
              <w:bottom w:val="nil"/>
            </w:tcBorders>
          </w:tcPr>
          <w:p w14:paraId="3FE44E4E" w14:textId="77777777" w:rsidR="003B1AD5" w:rsidRPr="00C72674" w:rsidRDefault="003B1AD5" w:rsidP="001217C9">
            <w:pPr>
              <w:spacing w:after="0"/>
              <w:rPr>
                <w:sz w:val="22"/>
                <w:szCs w:val="22"/>
              </w:rPr>
            </w:pPr>
            <w:proofErr w:type="spellStart"/>
            <w:r w:rsidRPr="00C72674">
              <w:rPr>
                <w:sz w:val="22"/>
                <w:szCs w:val="22"/>
              </w:rPr>
              <w:t>Sustainer</w:t>
            </w:r>
            <w:proofErr w:type="spellEnd"/>
          </w:p>
        </w:tc>
      </w:tr>
      <w:tr w:rsidR="003B1AD5" w:rsidRPr="00AD5E50" w14:paraId="61932583" w14:textId="77777777" w:rsidTr="001217C9">
        <w:tc>
          <w:tcPr>
            <w:tcW w:w="1642" w:type="dxa"/>
            <w:tcBorders>
              <w:top w:val="nil"/>
              <w:bottom w:val="nil"/>
              <w:right w:val="nil"/>
            </w:tcBorders>
          </w:tcPr>
          <w:p w14:paraId="7FE10092" w14:textId="59BEE1DB" w:rsidR="003B1AD5" w:rsidRPr="00C72674" w:rsidRDefault="00A77E75" w:rsidP="001217C9">
            <w:pPr>
              <w:spacing w:after="0"/>
              <w:jc w:val="right"/>
              <w:rPr>
                <w:sz w:val="22"/>
                <w:szCs w:val="22"/>
              </w:rPr>
            </w:pPr>
            <w:r>
              <w:rPr>
                <w:sz w:val="22"/>
                <w:szCs w:val="22"/>
              </w:rPr>
              <w:t>39-63</w:t>
            </w:r>
            <w:r w:rsidR="003B1AD5" w:rsidRPr="00C72674">
              <w:rPr>
                <w:sz w:val="22"/>
                <w:szCs w:val="22"/>
              </w:rPr>
              <w:t xml:space="preserve">   --&gt; </w:t>
            </w:r>
          </w:p>
        </w:tc>
        <w:tc>
          <w:tcPr>
            <w:tcW w:w="1642" w:type="dxa"/>
            <w:tcBorders>
              <w:top w:val="nil"/>
              <w:left w:val="nil"/>
              <w:bottom w:val="nil"/>
            </w:tcBorders>
          </w:tcPr>
          <w:p w14:paraId="75DFD733" w14:textId="77777777" w:rsidR="003B1AD5" w:rsidRPr="00C72674" w:rsidRDefault="003B1AD5" w:rsidP="001217C9">
            <w:pPr>
              <w:spacing w:after="0"/>
              <w:rPr>
                <w:sz w:val="22"/>
                <w:szCs w:val="22"/>
              </w:rPr>
            </w:pPr>
            <w:r w:rsidRPr="00C72674">
              <w:rPr>
                <w:sz w:val="22"/>
                <w:szCs w:val="22"/>
              </w:rPr>
              <w:t>Chords</w:t>
            </w:r>
          </w:p>
        </w:tc>
        <w:tc>
          <w:tcPr>
            <w:tcW w:w="1642" w:type="dxa"/>
            <w:tcBorders>
              <w:top w:val="nil"/>
              <w:bottom w:val="nil"/>
              <w:right w:val="nil"/>
            </w:tcBorders>
          </w:tcPr>
          <w:p w14:paraId="274FAA9A" w14:textId="77777777" w:rsidR="003B1AD5" w:rsidRPr="00C72674" w:rsidRDefault="003B1AD5" w:rsidP="001217C9">
            <w:pPr>
              <w:spacing w:after="0"/>
              <w:jc w:val="right"/>
              <w:rPr>
                <w:sz w:val="22"/>
                <w:szCs w:val="22"/>
              </w:rPr>
            </w:pPr>
            <w:r w:rsidRPr="00C72674">
              <w:rPr>
                <w:sz w:val="22"/>
                <w:szCs w:val="22"/>
              </w:rPr>
              <w:t>114-122 --&gt;</w:t>
            </w:r>
          </w:p>
        </w:tc>
        <w:tc>
          <w:tcPr>
            <w:tcW w:w="1642" w:type="dxa"/>
            <w:tcBorders>
              <w:top w:val="nil"/>
              <w:left w:val="nil"/>
              <w:bottom w:val="nil"/>
            </w:tcBorders>
          </w:tcPr>
          <w:p w14:paraId="36509F27" w14:textId="77777777" w:rsidR="003B1AD5" w:rsidRPr="00C72674" w:rsidRDefault="003B1AD5" w:rsidP="001217C9">
            <w:pPr>
              <w:spacing w:after="0"/>
              <w:rPr>
                <w:sz w:val="22"/>
                <w:szCs w:val="22"/>
              </w:rPr>
            </w:pPr>
            <w:r w:rsidRPr="00C72674">
              <w:rPr>
                <w:sz w:val="22"/>
                <w:szCs w:val="22"/>
              </w:rPr>
              <w:t>1/4</w:t>
            </w:r>
          </w:p>
        </w:tc>
        <w:tc>
          <w:tcPr>
            <w:tcW w:w="1643" w:type="dxa"/>
            <w:tcBorders>
              <w:top w:val="nil"/>
              <w:right w:val="nil"/>
            </w:tcBorders>
          </w:tcPr>
          <w:p w14:paraId="4DF66067" w14:textId="77777777" w:rsidR="003B1AD5" w:rsidRPr="00C72674" w:rsidRDefault="003B1AD5" w:rsidP="001217C9">
            <w:pPr>
              <w:spacing w:after="0"/>
              <w:jc w:val="right"/>
              <w:rPr>
                <w:sz w:val="22"/>
                <w:szCs w:val="22"/>
              </w:rPr>
            </w:pPr>
            <w:r w:rsidRPr="00C72674">
              <w:rPr>
                <w:sz w:val="22"/>
                <w:szCs w:val="22"/>
              </w:rPr>
              <w:t>112-127 --&gt;</w:t>
            </w:r>
          </w:p>
        </w:tc>
        <w:tc>
          <w:tcPr>
            <w:tcW w:w="1643" w:type="dxa"/>
            <w:tcBorders>
              <w:top w:val="nil"/>
              <w:left w:val="nil"/>
            </w:tcBorders>
          </w:tcPr>
          <w:p w14:paraId="7FDD22F6" w14:textId="77777777" w:rsidR="003B1AD5" w:rsidRPr="00C72674" w:rsidRDefault="003B1AD5" w:rsidP="001217C9">
            <w:pPr>
              <w:spacing w:after="0"/>
              <w:rPr>
                <w:sz w:val="22"/>
                <w:szCs w:val="22"/>
              </w:rPr>
            </w:pPr>
            <w:r w:rsidRPr="00C72674">
              <w:rPr>
                <w:sz w:val="22"/>
                <w:szCs w:val="22"/>
              </w:rPr>
              <w:t>Feedbacker</w:t>
            </w:r>
          </w:p>
        </w:tc>
      </w:tr>
      <w:tr w:rsidR="003B1AD5" w:rsidRPr="00AD5E50" w14:paraId="3977B618" w14:textId="77777777" w:rsidTr="001217C9">
        <w:tc>
          <w:tcPr>
            <w:tcW w:w="1642" w:type="dxa"/>
            <w:tcBorders>
              <w:top w:val="nil"/>
              <w:bottom w:val="nil"/>
              <w:right w:val="nil"/>
            </w:tcBorders>
          </w:tcPr>
          <w:p w14:paraId="6512ED07" w14:textId="55FB4E89" w:rsidR="003B1AD5" w:rsidRPr="00C72674" w:rsidRDefault="00A77E75" w:rsidP="001217C9">
            <w:pPr>
              <w:spacing w:after="0"/>
              <w:jc w:val="right"/>
              <w:rPr>
                <w:sz w:val="22"/>
                <w:szCs w:val="22"/>
              </w:rPr>
            </w:pPr>
            <w:r>
              <w:rPr>
                <w:sz w:val="22"/>
                <w:szCs w:val="22"/>
              </w:rPr>
              <w:t>64-88</w:t>
            </w:r>
            <w:r w:rsidR="003B1AD5" w:rsidRPr="00C72674">
              <w:rPr>
                <w:sz w:val="22"/>
                <w:szCs w:val="22"/>
              </w:rPr>
              <w:t xml:space="preserve">   --&gt; </w:t>
            </w:r>
          </w:p>
        </w:tc>
        <w:tc>
          <w:tcPr>
            <w:tcW w:w="1642" w:type="dxa"/>
            <w:tcBorders>
              <w:top w:val="nil"/>
              <w:left w:val="nil"/>
              <w:bottom w:val="nil"/>
            </w:tcBorders>
          </w:tcPr>
          <w:p w14:paraId="221C089A" w14:textId="77777777" w:rsidR="003B1AD5" w:rsidRPr="00C72674" w:rsidRDefault="003B1AD5" w:rsidP="001217C9">
            <w:pPr>
              <w:spacing w:after="0"/>
              <w:rPr>
                <w:sz w:val="22"/>
                <w:szCs w:val="22"/>
              </w:rPr>
            </w:pPr>
            <w:proofErr w:type="spellStart"/>
            <w:r w:rsidRPr="00C72674">
              <w:rPr>
                <w:sz w:val="22"/>
                <w:szCs w:val="22"/>
              </w:rPr>
              <w:t>BassChord</w:t>
            </w:r>
            <w:proofErr w:type="spellEnd"/>
          </w:p>
        </w:tc>
        <w:tc>
          <w:tcPr>
            <w:tcW w:w="1642" w:type="dxa"/>
            <w:tcBorders>
              <w:top w:val="nil"/>
              <w:right w:val="nil"/>
            </w:tcBorders>
          </w:tcPr>
          <w:p w14:paraId="2882B45E" w14:textId="77777777" w:rsidR="003B1AD5" w:rsidRPr="00C72674" w:rsidRDefault="003B1AD5" w:rsidP="001217C9">
            <w:pPr>
              <w:spacing w:after="0"/>
              <w:jc w:val="right"/>
              <w:rPr>
                <w:sz w:val="22"/>
                <w:szCs w:val="22"/>
              </w:rPr>
            </w:pPr>
            <w:r w:rsidRPr="00C72674">
              <w:rPr>
                <w:sz w:val="22"/>
                <w:szCs w:val="22"/>
              </w:rPr>
              <w:t>123-127 --&gt;</w:t>
            </w:r>
          </w:p>
        </w:tc>
        <w:tc>
          <w:tcPr>
            <w:tcW w:w="1642" w:type="dxa"/>
            <w:tcBorders>
              <w:top w:val="nil"/>
              <w:left w:val="nil"/>
            </w:tcBorders>
          </w:tcPr>
          <w:p w14:paraId="394E4B5F" w14:textId="77777777" w:rsidR="003B1AD5" w:rsidRPr="00C72674" w:rsidRDefault="003B1AD5" w:rsidP="001217C9">
            <w:pPr>
              <w:spacing w:after="0"/>
              <w:rPr>
                <w:sz w:val="22"/>
                <w:szCs w:val="22"/>
              </w:rPr>
            </w:pPr>
            <w:r w:rsidRPr="00C72674">
              <w:rPr>
                <w:sz w:val="22"/>
                <w:szCs w:val="22"/>
              </w:rPr>
              <w:t>1/8</w:t>
            </w:r>
          </w:p>
        </w:tc>
        <w:tc>
          <w:tcPr>
            <w:tcW w:w="3286" w:type="dxa"/>
            <w:gridSpan w:val="2"/>
            <w:tcBorders>
              <w:bottom w:val="single" w:sz="4" w:space="0" w:color="auto"/>
            </w:tcBorders>
          </w:tcPr>
          <w:p w14:paraId="0BAE5175" w14:textId="77777777" w:rsidR="003B1AD5" w:rsidRPr="00C72674" w:rsidRDefault="003B1AD5" w:rsidP="001217C9">
            <w:pPr>
              <w:tabs>
                <w:tab w:val="left" w:pos="874"/>
                <w:tab w:val="right" w:pos="3070"/>
              </w:tabs>
              <w:spacing w:after="0"/>
              <w:jc w:val="center"/>
              <w:rPr>
                <w:b/>
                <w:i/>
                <w:sz w:val="22"/>
                <w:szCs w:val="22"/>
              </w:rPr>
            </w:pPr>
            <w:r w:rsidRPr="00C72674">
              <w:rPr>
                <w:b/>
                <w:i/>
                <w:sz w:val="22"/>
                <w:szCs w:val="22"/>
              </w:rPr>
              <w:t xml:space="preserve">CC#76, </w:t>
            </w:r>
            <w:proofErr w:type="spellStart"/>
            <w:r w:rsidRPr="00C72674">
              <w:rPr>
                <w:b/>
                <w:i/>
                <w:sz w:val="22"/>
                <w:szCs w:val="22"/>
              </w:rPr>
              <w:t>AtchRng</w:t>
            </w:r>
            <w:proofErr w:type="spellEnd"/>
          </w:p>
        </w:tc>
      </w:tr>
      <w:tr w:rsidR="003B1AD5" w:rsidRPr="00AD5E50" w14:paraId="7364D3C9" w14:textId="77777777" w:rsidTr="001217C9">
        <w:tc>
          <w:tcPr>
            <w:tcW w:w="1642" w:type="dxa"/>
            <w:tcBorders>
              <w:top w:val="nil"/>
              <w:bottom w:val="nil"/>
              <w:right w:val="nil"/>
            </w:tcBorders>
          </w:tcPr>
          <w:p w14:paraId="40918039" w14:textId="1C11BA30" w:rsidR="003B1AD5" w:rsidRPr="00C72674" w:rsidRDefault="00A77E75" w:rsidP="001217C9">
            <w:pPr>
              <w:spacing w:after="0"/>
              <w:jc w:val="right"/>
              <w:rPr>
                <w:sz w:val="22"/>
                <w:szCs w:val="22"/>
              </w:rPr>
            </w:pPr>
            <w:r>
              <w:rPr>
                <w:sz w:val="22"/>
                <w:szCs w:val="22"/>
              </w:rPr>
              <w:t>89-</w:t>
            </w:r>
            <w:proofErr w:type="gramStart"/>
            <w:r>
              <w:rPr>
                <w:sz w:val="22"/>
                <w:szCs w:val="22"/>
              </w:rPr>
              <w:t>115</w:t>
            </w:r>
            <w:r w:rsidR="003B1AD5" w:rsidRPr="00C72674">
              <w:rPr>
                <w:sz w:val="22"/>
                <w:szCs w:val="22"/>
              </w:rPr>
              <w:t xml:space="preserve">  --</w:t>
            </w:r>
            <w:proofErr w:type="gramEnd"/>
            <w:r w:rsidR="003B1AD5" w:rsidRPr="00C72674">
              <w:rPr>
                <w:sz w:val="22"/>
                <w:szCs w:val="22"/>
              </w:rPr>
              <w:t xml:space="preserve">&gt; </w:t>
            </w:r>
          </w:p>
        </w:tc>
        <w:tc>
          <w:tcPr>
            <w:tcW w:w="1642" w:type="dxa"/>
            <w:tcBorders>
              <w:top w:val="nil"/>
              <w:left w:val="nil"/>
              <w:bottom w:val="nil"/>
            </w:tcBorders>
          </w:tcPr>
          <w:p w14:paraId="28F0EBD1" w14:textId="77777777" w:rsidR="003B1AD5" w:rsidRPr="00C72674" w:rsidRDefault="003B1AD5" w:rsidP="001217C9">
            <w:pPr>
              <w:spacing w:after="0"/>
              <w:rPr>
                <w:sz w:val="22"/>
                <w:szCs w:val="22"/>
              </w:rPr>
            </w:pPr>
            <w:proofErr w:type="spellStart"/>
            <w:r w:rsidRPr="00C72674">
              <w:rPr>
                <w:sz w:val="22"/>
                <w:szCs w:val="22"/>
              </w:rPr>
              <w:t>BassPick</w:t>
            </w:r>
            <w:proofErr w:type="spellEnd"/>
          </w:p>
        </w:tc>
        <w:tc>
          <w:tcPr>
            <w:tcW w:w="3284" w:type="dxa"/>
            <w:gridSpan w:val="2"/>
            <w:tcBorders>
              <w:bottom w:val="single" w:sz="4" w:space="0" w:color="auto"/>
            </w:tcBorders>
          </w:tcPr>
          <w:p w14:paraId="3D9373FD" w14:textId="77777777" w:rsidR="003B1AD5" w:rsidRPr="00C72674" w:rsidRDefault="003B1AD5" w:rsidP="001217C9">
            <w:pPr>
              <w:spacing w:after="0"/>
              <w:jc w:val="center"/>
              <w:rPr>
                <w:b/>
                <w:i/>
                <w:sz w:val="22"/>
                <w:szCs w:val="22"/>
              </w:rPr>
            </w:pPr>
            <w:r w:rsidRPr="00C72674">
              <w:rPr>
                <w:b/>
                <w:i/>
                <w:sz w:val="22"/>
                <w:szCs w:val="22"/>
              </w:rPr>
              <w:t xml:space="preserve">CC#61, </w:t>
            </w:r>
            <w:proofErr w:type="spellStart"/>
            <w:r w:rsidRPr="00C72674">
              <w:rPr>
                <w:b/>
                <w:i/>
                <w:sz w:val="22"/>
                <w:szCs w:val="22"/>
              </w:rPr>
              <w:t>WhSldRng</w:t>
            </w:r>
            <w:proofErr w:type="spellEnd"/>
          </w:p>
        </w:tc>
        <w:tc>
          <w:tcPr>
            <w:tcW w:w="1643" w:type="dxa"/>
            <w:tcBorders>
              <w:bottom w:val="nil"/>
              <w:right w:val="nil"/>
            </w:tcBorders>
          </w:tcPr>
          <w:p w14:paraId="5CD57A30" w14:textId="77777777" w:rsidR="003B1AD5" w:rsidRPr="00C72674" w:rsidRDefault="003B1AD5" w:rsidP="001217C9">
            <w:pPr>
              <w:spacing w:after="0"/>
              <w:jc w:val="right"/>
              <w:rPr>
                <w:sz w:val="22"/>
                <w:szCs w:val="22"/>
              </w:rPr>
            </w:pPr>
            <w:r w:rsidRPr="00C72674">
              <w:rPr>
                <w:sz w:val="22"/>
                <w:szCs w:val="22"/>
              </w:rPr>
              <w:t>0-15    --&gt;</w:t>
            </w:r>
          </w:p>
        </w:tc>
        <w:tc>
          <w:tcPr>
            <w:tcW w:w="1643" w:type="dxa"/>
            <w:tcBorders>
              <w:left w:val="nil"/>
              <w:bottom w:val="nil"/>
            </w:tcBorders>
          </w:tcPr>
          <w:p w14:paraId="04BD7602" w14:textId="77777777" w:rsidR="003B1AD5" w:rsidRPr="00C72674" w:rsidRDefault="003B1AD5" w:rsidP="001217C9">
            <w:pPr>
              <w:spacing w:after="0"/>
              <w:rPr>
                <w:sz w:val="22"/>
                <w:szCs w:val="22"/>
              </w:rPr>
            </w:pPr>
            <w:r w:rsidRPr="00C72674">
              <w:rPr>
                <w:sz w:val="22"/>
                <w:szCs w:val="22"/>
              </w:rPr>
              <w:t>2</w:t>
            </w:r>
          </w:p>
        </w:tc>
      </w:tr>
      <w:tr w:rsidR="003B1AD5" w:rsidRPr="00AD5E50" w14:paraId="6D4CB522" w14:textId="77777777" w:rsidTr="001217C9">
        <w:tc>
          <w:tcPr>
            <w:tcW w:w="1642" w:type="dxa"/>
            <w:tcBorders>
              <w:top w:val="nil"/>
              <w:right w:val="nil"/>
            </w:tcBorders>
          </w:tcPr>
          <w:p w14:paraId="7E1DB489" w14:textId="6DAAE5D6" w:rsidR="003B1AD5" w:rsidRPr="00C72674" w:rsidRDefault="00A77E75" w:rsidP="001217C9">
            <w:pPr>
              <w:spacing w:after="0"/>
              <w:jc w:val="right"/>
              <w:rPr>
                <w:sz w:val="22"/>
                <w:szCs w:val="22"/>
              </w:rPr>
            </w:pPr>
            <w:r>
              <w:rPr>
                <w:sz w:val="22"/>
                <w:szCs w:val="22"/>
              </w:rPr>
              <w:t>116</w:t>
            </w:r>
            <w:r w:rsidR="003B1AD5" w:rsidRPr="00C72674">
              <w:rPr>
                <w:sz w:val="22"/>
                <w:szCs w:val="22"/>
              </w:rPr>
              <w:t xml:space="preserve">-127 --&gt; </w:t>
            </w:r>
          </w:p>
        </w:tc>
        <w:tc>
          <w:tcPr>
            <w:tcW w:w="1642" w:type="dxa"/>
            <w:tcBorders>
              <w:top w:val="nil"/>
              <w:left w:val="nil"/>
            </w:tcBorders>
          </w:tcPr>
          <w:p w14:paraId="54A3E8F9" w14:textId="77777777" w:rsidR="003B1AD5" w:rsidRPr="00C72674" w:rsidRDefault="003B1AD5" w:rsidP="001217C9">
            <w:pPr>
              <w:spacing w:after="0"/>
              <w:rPr>
                <w:sz w:val="22"/>
                <w:szCs w:val="22"/>
              </w:rPr>
            </w:pPr>
            <w:r w:rsidRPr="00C72674">
              <w:rPr>
                <w:sz w:val="22"/>
                <w:szCs w:val="22"/>
              </w:rPr>
              <w:t>Direct</w:t>
            </w:r>
          </w:p>
        </w:tc>
        <w:tc>
          <w:tcPr>
            <w:tcW w:w="1642" w:type="dxa"/>
            <w:tcBorders>
              <w:bottom w:val="nil"/>
              <w:right w:val="nil"/>
            </w:tcBorders>
          </w:tcPr>
          <w:p w14:paraId="2F2D8661" w14:textId="77777777" w:rsidR="003B1AD5" w:rsidRPr="00C72674" w:rsidRDefault="003B1AD5" w:rsidP="001217C9">
            <w:pPr>
              <w:spacing w:after="0"/>
              <w:jc w:val="right"/>
              <w:rPr>
                <w:sz w:val="22"/>
                <w:szCs w:val="22"/>
              </w:rPr>
            </w:pPr>
            <w:r w:rsidRPr="00C72674">
              <w:rPr>
                <w:sz w:val="22"/>
                <w:szCs w:val="22"/>
              </w:rPr>
              <w:t>0-5     --&gt;</w:t>
            </w:r>
          </w:p>
        </w:tc>
        <w:tc>
          <w:tcPr>
            <w:tcW w:w="1642" w:type="dxa"/>
            <w:tcBorders>
              <w:left w:val="nil"/>
              <w:bottom w:val="nil"/>
            </w:tcBorders>
          </w:tcPr>
          <w:p w14:paraId="0088FCA0" w14:textId="77777777" w:rsidR="003B1AD5" w:rsidRPr="00C72674" w:rsidRDefault="003B1AD5" w:rsidP="001217C9">
            <w:pPr>
              <w:spacing w:after="0"/>
              <w:rPr>
                <w:sz w:val="22"/>
                <w:szCs w:val="22"/>
              </w:rPr>
            </w:pPr>
            <w:r w:rsidRPr="00C72674">
              <w:rPr>
                <w:sz w:val="22"/>
                <w:szCs w:val="22"/>
              </w:rPr>
              <w:t>1</w:t>
            </w:r>
          </w:p>
        </w:tc>
        <w:tc>
          <w:tcPr>
            <w:tcW w:w="1643" w:type="dxa"/>
            <w:tcBorders>
              <w:top w:val="nil"/>
              <w:bottom w:val="nil"/>
              <w:right w:val="nil"/>
            </w:tcBorders>
          </w:tcPr>
          <w:p w14:paraId="2250413F" w14:textId="77777777" w:rsidR="003B1AD5" w:rsidRPr="00C72674" w:rsidRDefault="003B1AD5" w:rsidP="001217C9">
            <w:pPr>
              <w:spacing w:after="0"/>
              <w:jc w:val="right"/>
              <w:rPr>
                <w:sz w:val="22"/>
                <w:szCs w:val="22"/>
              </w:rPr>
            </w:pPr>
            <w:r w:rsidRPr="00C72674">
              <w:rPr>
                <w:sz w:val="22"/>
                <w:szCs w:val="22"/>
              </w:rPr>
              <w:t>16-47   --&gt;</w:t>
            </w:r>
          </w:p>
        </w:tc>
        <w:tc>
          <w:tcPr>
            <w:tcW w:w="1643" w:type="dxa"/>
            <w:tcBorders>
              <w:top w:val="nil"/>
              <w:left w:val="nil"/>
              <w:bottom w:val="nil"/>
            </w:tcBorders>
          </w:tcPr>
          <w:p w14:paraId="7BE3CD6C" w14:textId="77777777" w:rsidR="003B1AD5" w:rsidRPr="00C72674" w:rsidRDefault="003B1AD5" w:rsidP="001217C9">
            <w:pPr>
              <w:spacing w:after="0"/>
              <w:rPr>
                <w:sz w:val="22"/>
                <w:szCs w:val="22"/>
              </w:rPr>
            </w:pPr>
            <w:r w:rsidRPr="00C72674">
              <w:rPr>
                <w:sz w:val="22"/>
                <w:szCs w:val="22"/>
              </w:rPr>
              <w:t>1</w:t>
            </w:r>
          </w:p>
        </w:tc>
      </w:tr>
      <w:tr w:rsidR="003B1AD5" w:rsidRPr="00AD5E50" w14:paraId="54D1F117" w14:textId="77777777" w:rsidTr="001217C9">
        <w:tc>
          <w:tcPr>
            <w:tcW w:w="3284" w:type="dxa"/>
            <w:gridSpan w:val="2"/>
            <w:tcBorders>
              <w:bottom w:val="single" w:sz="4" w:space="0" w:color="auto"/>
            </w:tcBorders>
          </w:tcPr>
          <w:p w14:paraId="32CDDC8D" w14:textId="77777777" w:rsidR="003B1AD5" w:rsidRPr="00C72674" w:rsidRDefault="003B1AD5" w:rsidP="001217C9">
            <w:pPr>
              <w:spacing w:after="0"/>
              <w:jc w:val="right"/>
              <w:rPr>
                <w:sz w:val="22"/>
                <w:szCs w:val="22"/>
              </w:rPr>
            </w:pPr>
            <w:r w:rsidRPr="00C72674">
              <w:rPr>
                <w:sz w:val="22"/>
                <w:szCs w:val="22"/>
              </w:rPr>
              <w:t xml:space="preserve">CC#57, </w:t>
            </w:r>
            <w:proofErr w:type="spellStart"/>
            <w:r w:rsidRPr="00C72674">
              <w:rPr>
                <w:sz w:val="22"/>
                <w:szCs w:val="22"/>
              </w:rPr>
              <w:t>PBupMode</w:t>
            </w:r>
            <w:proofErr w:type="spellEnd"/>
          </w:p>
        </w:tc>
        <w:tc>
          <w:tcPr>
            <w:tcW w:w="1642" w:type="dxa"/>
            <w:tcBorders>
              <w:top w:val="nil"/>
              <w:bottom w:val="nil"/>
              <w:right w:val="nil"/>
            </w:tcBorders>
          </w:tcPr>
          <w:p w14:paraId="1E92E929" w14:textId="77777777" w:rsidR="003B1AD5" w:rsidRPr="00C72674" w:rsidRDefault="003B1AD5" w:rsidP="001217C9">
            <w:pPr>
              <w:spacing w:after="0"/>
              <w:jc w:val="right"/>
              <w:rPr>
                <w:sz w:val="22"/>
                <w:szCs w:val="22"/>
              </w:rPr>
            </w:pPr>
            <w:r w:rsidRPr="00C72674">
              <w:rPr>
                <w:sz w:val="22"/>
                <w:szCs w:val="22"/>
              </w:rPr>
              <w:t>6-17    --&gt;</w:t>
            </w:r>
          </w:p>
        </w:tc>
        <w:tc>
          <w:tcPr>
            <w:tcW w:w="1642" w:type="dxa"/>
            <w:tcBorders>
              <w:top w:val="nil"/>
              <w:left w:val="nil"/>
              <w:bottom w:val="nil"/>
            </w:tcBorders>
          </w:tcPr>
          <w:p w14:paraId="05079EDE" w14:textId="77777777" w:rsidR="003B1AD5" w:rsidRPr="00C72674" w:rsidRDefault="003B1AD5" w:rsidP="001217C9">
            <w:pPr>
              <w:spacing w:after="0"/>
              <w:rPr>
                <w:sz w:val="22"/>
                <w:szCs w:val="22"/>
              </w:rPr>
            </w:pPr>
            <w:r w:rsidRPr="00C72674">
              <w:rPr>
                <w:sz w:val="22"/>
                <w:szCs w:val="22"/>
              </w:rPr>
              <w:t>2</w:t>
            </w:r>
          </w:p>
        </w:tc>
        <w:tc>
          <w:tcPr>
            <w:tcW w:w="1643" w:type="dxa"/>
            <w:tcBorders>
              <w:top w:val="nil"/>
              <w:bottom w:val="nil"/>
              <w:right w:val="nil"/>
            </w:tcBorders>
          </w:tcPr>
          <w:p w14:paraId="10665D61" w14:textId="77777777" w:rsidR="003B1AD5" w:rsidRPr="00C72674" w:rsidRDefault="003B1AD5" w:rsidP="001217C9">
            <w:pPr>
              <w:spacing w:after="0"/>
              <w:jc w:val="right"/>
              <w:rPr>
                <w:sz w:val="22"/>
                <w:szCs w:val="22"/>
              </w:rPr>
            </w:pPr>
            <w:r w:rsidRPr="00C72674">
              <w:rPr>
                <w:sz w:val="22"/>
                <w:szCs w:val="22"/>
              </w:rPr>
              <w:t>48-79   --&gt;</w:t>
            </w:r>
          </w:p>
        </w:tc>
        <w:tc>
          <w:tcPr>
            <w:tcW w:w="1643" w:type="dxa"/>
            <w:tcBorders>
              <w:top w:val="nil"/>
              <w:left w:val="nil"/>
              <w:bottom w:val="nil"/>
            </w:tcBorders>
          </w:tcPr>
          <w:p w14:paraId="42190497" w14:textId="77777777" w:rsidR="003B1AD5" w:rsidRPr="00C72674" w:rsidRDefault="003B1AD5" w:rsidP="001217C9">
            <w:pPr>
              <w:spacing w:after="0"/>
              <w:rPr>
                <w:sz w:val="22"/>
                <w:szCs w:val="22"/>
              </w:rPr>
            </w:pPr>
            <w:r w:rsidRPr="00C72674">
              <w:rPr>
                <w:sz w:val="22"/>
                <w:szCs w:val="22"/>
              </w:rPr>
              <w:t>1/2</w:t>
            </w:r>
          </w:p>
        </w:tc>
      </w:tr>
      <w:tr w:rsidR="003B1AD5" w:rsidRPr="00AD5E50" w14:paraId="430DB770" w14:textId="77777777" w:rsidTr="001217C9">
        <w:tc>
          <w:tcPr>
            <w:tcW w:w="1642" w:type="dxa"/>
            <w:tcBorders>
              <w:bottom w:val="nil"/>
              <w:right w:val="nil"/>
            </w:tcBorders>
          </w:tcPr>
          <w:p w14:paraId="151AF033" w14:textId="77777777" w:rsidR="003B1AD5" w:rsidRPr="00C72674" w:rsidRDefault="003B1AD5" w:rsidP="001217C9">
            <w:pPr>
              <w:spacing w:after="0"/>
              <w:jc w:val="right"/>
              <w:rPr>
                <w:sz w:val="22"/>
                <w:szCs w:val="22"/>
              </w:rPr>
            </w:pPr>
            <w:r w:rsidRPr="00C72674">
              <w:rPr>
                <w:sz w:val="22"/>
                <w:szCs w:val="22"/>
              </w:rPr>
              <w:t>0-12    --&gt;</w:t>
            </w:r>
          </w:p>
        </w:tc>
        <w:tc>
          <w:tcPr>
            <w:tcW w:w="1642" w:type="dxa"/>
            <w:tcBorders>
              <w:left w:val="nil"/>
              <w:bottom w:val="nil"/>
            </w:tcBorders>
          </w:tcPr>
          <w:p w14:paraId="457D9D22" w14:textId="77777777" w:rsidR="003B1AD5" w:rsidRPr="00C72674" w:rsidRDefault="003B1AD5" w:rsidP="001217C9">
            <w:pPr>
              <w:spacing w:after="0"/>
              <w:rPr>
                <w:sz w:val="22"/>
                <w:szCs w:val="22"/>
              </w:rPr>
            </w:pPr>
            <w:r w:rsidRPr="00C72674">
              <w:rPr>
                <w:sz w:val="22"/>
                <w:szCs w:val="22"/>
              </w:rPr>
              <w:t>Off</w:t>
            </w:r>
          </w:p>
        </w:tc>
        <w:tc>
          <w:tcPr>
            <w:tcW w:w="1642" w:type="dxa"/>
            <w:tcBorders>
              <w:top w:val="nil"/>
              <w:bottom w:val="nil"/>
              <w:right w:val="nil"/>
            </w:tcBorders>
          </w:tcPr>
          <w:p w14:paraId="7F01FB90" w14:textId="77777777" w:rsidR="003B1AD5" w:rsidRPr="00C72674" w:rsidRDefault="003B1AD5" w:rsidP="001217C9">
            <w:pPr>
              <w:spacing w:after="0"/>
              <w:jc w:val="right"/>
              <w:rPr>
                <w:sz w:val="22"/>
                <w:szCs w:val="22"/>
              </w:rPr>
            </w:pPr>
            <w:r w:rsidRPr="00C72674">
              <w:rPr>
                <w:sz w:val="22"/>
                <w:szCs w:val="22"/>
              </w:rPr>
              <w:t>18-28   --&gt;</w:t>
            </w:r>
          </w:p>
        </w:tc>
        <w:tc>
          <w:tcPr>
            <w:tcW w:w="1642" w:type="dxa"/>
            <w:tcBorders>
              <w:top w:val="nil"/>
              <w:left w:val="nil"/>
              <w:bottom w:val="nil"/>
            </w:tcBorders>
          </w:tcPr>
          <w:p w14:paraId="0A1CB7D4" w14:textId="77777777" w:rsidR="003B1AD5" w:rsidRPr="00C72674" w:rsidRDefault="003B1AD5" w:rsidP="001217C9">
            <w:pPr>
              <w:spacing w:after="0"/>
              <w:rPr>
                <w:sz w:val="22"/>
                <w:szCs w:val="22"/>
              </w:rPr>
            </w:pPr>
            <w:r w:rsidRPr="00C72674">
              <w:rPr>
                <w:sz w:val="22"/>
                <w:szCs w:val="22"/>
              </w:rPr>
              <w:t>3</w:t>
            </w:r>
          </w:p>
        </w:tc>
        <w:tc>
          <w:tcPr>
            <w:tcW w:w="1643" w:type="dxa"/>
            <w:tcBorders>
              <w:top w:val="nil"/>
              <w:bottom w:val="nil"/>
              <w:right w:val="nil"/>
            </w:tcBorders>
          </w:tcPr>
          <w:p w14:paraId="0AC504E1" w14:textId="77777777" w:rsidR="003B1AD5" w:rsidRPr="00C72674" w:rsidRDefault="003B1AD5" w:rsidP="001217C9">
            <w:pPr>
              <w:spacing w:after="0"/>
              <w:jc w:val="right"/>
              <w:rPr>
                <w:sz w:val="22"/>
                <w:szCs w:val="22"/>
              </w:rPr>
            </w:pPr>
            <w:r w:rsidRPr="00C72674">
              <w:rPr>
                <w:sz w:val="22"/>
                <w:szCs w:val="22"/>
              </w:rPr>
              <w:t>80-11   --&gt;</w:t>
            </w:r>
          </w:p>
        </w:tc>
        <w:tc>
          <w:tcPr>
            <w:tcW w:w="1643" w:type="dxa"/>
            <w:tcBorders>
              <w:top w:val="nil"/>
              <w:left w:val="nil"/>
              <w:bottom w:val="nil"/>
            </w:tcBorders>
          </w:tcPr>
          <w:p w14:paraId="4358DC71" w14:textId="77777777" w:rsidR="003B1AD5" w:rsidRPr="00C72674" w:rsidRDefault="003B1AD5" w:rsidP="001217C9">
            <w:pPr>
              <w:spacing w:after="0"/>
              <w:rPr>
                <w:sz w:val="22"/>
                <w:szCs w:val="22"/>
              </w:rPr>
            </w:pPr>
            <w:r w:rsidRPr="00C72674">
              <w:rPr>
                <w:sz w:val="22"/>
                <w:szCs w:val="22"/>
              </w:rPr>
              <w:t>1/4</w:t>
            </w:r>
          </w:p>
        </w:tc>
      </w:tr>
      <w:tr w:rsidR="003B1AD5" w:rsidRPr="00AD5E50" w14:paraId="7C337E7F" w14:textId="77777777" w:rsidTr="001217C9">
        <w:tc>
          <w:tcPr>
            <w:tcW w:w="1642" w:type="dxa"/>
            <w:tcBorders>
              <w:top w:val="nil"/>
              <w:bottom w:val="nil"/>
              <w:right w:val="nil"/>
            </w:tcBorders>
          </w:tcPr>
          <w:p w14:paraId="00431C1B" w14:textId="77777777" w:rsidR="003B1AD5" w:rsidRPr="00C72674" w:rsidRDefault="003B1AD5" w:rsidP="001217C9">
            <w:pPr>
              <w:spacing w:after="0"/>
              <w:jc w:val="right"/>
              <w:rPr>
                <w:sz w:val="22"/>
                <w:szCs w:val="22"/>
              </w:rPr>
            </w:pPr>
            <w:r w:rsidRPr="00C72674">
              <w:rPr>
                <w:sz w:val="22"/>
                <w:szCs w:val="22"/>
              </w:rPr>
              <w:t>13-38   --&gt;</w:t>
            </w:r>
          </w:p>
        </w:tc>
        <w:tc>
          <w:tcPr>
            <w:tcW w:w="1642" w:type="dxa"/>
            <w:tcBorders>
              <w:top w:val="nil"/>
              <w:left w:val="nil"/>
              <w:bottom w:val="nil"/>
            </w:tcBorders>
          </w:tcPr>
          <w:p w14:paraId="2999F82C" w14:textId="77777777" w:rsidR="003B1AD5" w:rsidRPr="00C72674" w:rsidRDefault="003B1AD5" w:rsidP="001217C9">
            <w:pPr>
              <w:spacing w:after="0"/>
              <w:rPr>
                <w:sz w:val="22"/>
                <w:szCs w:val="22"/>
              </w:rPr>
            </w:pPr>
            <w:r w:rsidRPr="00C72674">
              <w:rPr>
                <w:sz w:val="22"/>
                <w:szCs w:val="22"/>
              </w:rPr>
              <w:t>Slide</w:t>
            </w:r>
          </w:p>
        </w:tc>
        <w:tc>
          <w:tcPr>
            <w:tcW w:w="1642" w:type="dxa"/>
            <w:tcBorders>
              <w:top w:val="nil"/>
              <w:bottom w:val="nil"/>
              <w:right w:val="nil"/>
            </w:tcBorders>
          </w:tcPr>
          <w:p w14:paraId="12D28AF4" w14:textId="77777777" w:rsidR="003B1AD5" w:rsidRPr="00C72674" w:rsidRDefault="003B1AD5" w:rsidP="001217C9">
            <w:pPr>
              <w:spacing w:after="0"/>
              <w:jc w:val="right"/>
              <w:rPr>
                <w:sz w:val="22"/>
                <w:szCs w:val="22"/>
              </w:rPr>
            </w:pPr>
            <w:r w:rsidRPr="00C72674">
              <w:rPr>
                <w:sz w:val="22"/>
                <w:szCs w:val="22"/>
              </w:rPr>
              <w:t>29-40   --&gt;</w:t>
            </w:r>
          </w:p>
        </w:tc>
        <w:tc>
          <w:tcPr>
            <w:tcW w:w="1642" w:type="dxa"/>
            <w:tcBorders>
              <w:top w:val="nil"/>
              <w:left w:val="nil"/>
              <w:bottom w:val="nil"/>
            </w:tcBorders>
          </w:tcPr>
          <w:p w14:paraId="322961C6" w14:textId="77777777" w:rsidR="003B1AD5" w:rsidRPr="00C72674" w:rsidRDefault="003B1AD5" w:rsidP="001217C9">
            <w:pPr>
              <w:spacing w:after="0"/>
              <w:rPr>
                <w:sz w:val="22"/>
                <w:szCs w:val="22"/>
              </w:rPr>
            </w:pPr>
            <w:r w:rsidRPr="00C72674">
              <w:rPr>
                <w:sz w:val="22"/>
                <w:szCs w:val="22"/>
              </w:rPr>
              <w:t>4</w:t>
            </w:r>
          </w:p>
        </w:tc>
        <w:tc>
          <w:tcPr>
            <w:tcW w:w="1643" w:type="dxa"/>
            <w:tcBorders>
              <w:top w:val="nil"/>
              <w:right w:val="nil"/>
            </w:tcBorders>
          </w:tcPr>
          <w:p w14:paraId="7898A611" w14:textId="77777777" w:rsidR="003B1AD5" w:rsidRPr="00C72674" w:rsidRDefault="003B1AD5" w:rsidP="001217C9">
            <w:pPr>
              <w:spacing w:after="0"/>
              <w:jc w:val="right"/>
              <w:rPr>
                <w:sz w:val="22"/>
                <w:szCs w:val="22"/>
              </w:rPr>
            </w:pPr>
            <w:r w:rsidRPr="00C72674">
              <w:rPr>
                <w:sz w:val="22"/>
                <w:szCs w:val="22"/>
              </w:rPr>
              <w:t>112-127 --&gt;</w:t>
            </w:r>
          </w:p>
        </w:tc>
        <w:tc>
          <w:tcPr>
            <w:tcW w:w="1643" w:type="dxa"/>
            <w:tcBorders>
              <w:top w:val="nil"/>
              <w:left w:val="nil"/>
            </w:tcBorders>
          </w:tcPr>
          <w:p w14:paraId="1327E2C6" w14:textId="77777777" w:rsidR="003B1AD5" w:rsidRPr="00C72674" w:rsidRDefault="003B1AD5" w:rsidP="001217C9">
            <w:pPr>
              <w:spacing w:after="0"/>
              <w:rPr>
                <w:sz w:val="22"/>
                <w:szCs w:val="22"/>
              </w:rPr>
            </w:pPr>
            <w:r w:rsidRPr="00C72674">
              <w:rPr>
                <w:sz w:val="22"/>
                <w:szCs w:val="22"/>
              </w:rPr>
              <w:t>1/8</w:t>
            </w:r>
          </w:p>
        </w:tc>
      </w:tr>
      <w:tr w:rsidR="003B1AD5" w:rsidRPr="00AD5E50" w14:paraId="514B1CA4" w14:textId="77777777" w:rsidTr="001217C9">
        <w:tc>
          <w:tcPr>
            <w:tcW w:w="1642" w:type="dxa"/>
            <w:tcBorders>
              <w:top w:val="nil"/>
              <w:bottom w:val="nil"/>
              <w:right w:val="nil"/>
            </w:tcBorders>
          </w:tcPr>
          <w:p w14:paraId="5E88D3A8" w14:textId="77777777" w:rsidR="003B1AD5" w:rsidRPr="00C72674" w:rsidRDefault="003B1AD5" w:rsidP="001217C9">
            <w:pPr>
              <w:spacing w:after="0"/>
              <w:jc w:val="right"/>
              <w:rPr>
                <w:sz w:val="22"/>
                <w:szCs w:val="22"/>
              </w:rPr>
            </w:pPr>
            <w:r w:rsidRPr="00C72674">
              <w:rPr>
                <w:sz w:val="22"/>
                <w:szCs w:val="22"/>
              </w:rPr>
              <w:t xml:space="preserve">39-63   --&gt; </w:t>
            </w:r>
          </w:p>
        </w:tc>
        <w:tc>
          <w:tcPr>
            <w:tcW w:w="1642" w:type="dxa"/>
            <w:tcBorders>
              <w:top w:val="nil"/>
              <w:left w:val="nil"/>
              <w:bottom w:val="nil"/>
            </w:tcBorders>
          </w:tcPr>
          <w:p w14:paraId="422CC83F" w14:textId="77777777" w:rsidR="003B1AD5" w:rsidRPr="00C72674" w:rsidRDefault="003B1AD5" w:rsidP="001217C9">
            <w:pPr>
              <w:spacing w:after="0"/>
              <w:rPr>
                <w:sz w:val="22"/>
                <w:szCs w:val="22"/>
              </w:rPr>
            </w:pPr>
            <w:r w:rsidRPr="00C72674">
              <w:rPr>
                <w:sz w:val="22"/>
                <w:szCs w:val="22"/>
              </w:rPr>
              <w:t>Pitch</w:t>
            </w:r>
          </w:p>
        </w:tc>
        <w:tc>
          <w:tcPr>
            <w:tcW w:w="1642" w:type="dxa"/>
            <w:tcBorders>
              <w:top w:val="nil"/>
              <w:bottom w:val="nil"/>
              <w:right w:val="nil"/>
            </w:tcBorders>
          </w:tcPr>
          <w:p w14:paraId="4B0AE829" w14:textId="77777777" w:rsidR="003B1AD5" w:rsidRPr="00C72674" w:rsidRDefault="003B1AD5" w:rsidP="001217C9">
            <w:pPr>
              <w:spacing w:after="0"/>
              <w:jc w:val="right"/>
              <w:rPr>
                <w:sz w:val="22"/>
                <w:szCs w:val="22"/>
              </w:rPr>
            </w:pPr>
            <w:r w:rsidRPr="00C72674">
              <w:rPr>
                <w:sz w:val="22"/>
                <w:szCs w:val="22"/>
              </w:rPr>
              <w:t>41-51   --&gt;</w:t>
            </w:r>
          </w:p>
        </w:tc>
        <w:tc>
          <w:tcPr>
            <w:tcW w:w="1642" w:type="dxa"/>
            <w:tcBorders>
              <w:top w:val="nil"/>
              <w:left w:val="nil"/>
              <w:bottom w:val="nil"/>
            </w:tcBorders>
          </w:tcPr>
          <w:p w14:paraId="7C794D79" w14:textId="77777777" w:rsidR="003B1AD5" w:rsidRPr="00C72674" w:rsidRDefault="003B1AD5" w:rsidP="001217C9">
            <w:pPr>
              <w:spacing w:after="0"/>
              <w:rPr>
                <w:sz w:val="22"/>
                <w:szCs w:val="22"/>
              </w:rPr>
            </w:pPr>
            <w:r w:rsidRPr="00C72674">
              <w:rPr>
                <w:sz w:val="22"/>
                <w:szCs w:val="22"/>
              </w:rPr>
              <w:t>5</w:t>
            </w:r>
          </w:p>
        </w:tc>
        <w:tc>
          <w:tcPr>
            <w:tcW w:w="3286" w:type="dxa"/>
            <w:gridSpan w:val="2"/>
            <w:tcBorders>
              <w:bottom w:val="single" w:sz="4" w:space="0" w:color="auto"/>
            </w:tcBorders>
          </w:tcPr>
          <w:p w14:paraId="549E2054" w14:textId="77777777" w:rsidR="003B1AD5" w:rsidRPr="00C72674" w:rsidRDefault="003B1AD5" w:rsidP="001217C9">
            <w:pPr>
              <w:spacing w:after="0"/>
              <w:jc w:val="center"/>
              <w:rPr>
                <w:b/>
                <w:i/>
                <w:sz w:val="22"/>
                <w:szCs w:val="22"/>
              </w:rPr>
            </w:pPr>
            <w:r w:rsidRPr="00C72674">
              <w:rPr>
                <w:b/>
                <w:i/>
                <w:sz w:val="22"/>
                <w:szCs w:val="22"/>
              </w:rPr>
              <w:t xml:space="preserve">CC#77, </w:t>
            </w:r>
            <w:proofErr w:type="spellStart"/>
            <w:r w:rsidRPr="00C72674">
              <w:rPr>
                <w:b/>
                <w:i/>
                <w:sz w:val="22"/>
                <w:szCs w:val="22"/>
              </w:rPr>
              <w:t>VelCurve</w:t>
            </w:r>
            <w:proofErr w:type="spellEnd"/>
          </w:p>
        </w:tc>
      </w:tr>
      <w:tr w:rsidR="003B1AD5" w:rsidRPr="00AD5E50" w14:paraId="73F5CB26" w14:textId="77777777" w:rsidTr="001217C9">
        <w:tc>
          <w:tcPr>
            <w:tcW w:w="1642" w:type="dxa"/>
            <w:tcBorders>
              <w:top w:val="nil"/>
              <w:bottom w:val="nil"/>
              <w:right w:val="nil"/>
            </w:tcBorders>
          </w:tcPr>
          <w:p w14:paraId="4996AF85" w14:textId="77777777" w:rsidR="003B1AD5" w:rsidRPr="00C72674" w:rsidRDefault="003B1AD5" w:rsidP="001217C9">
            <w:pPr>
              <w:spacing w:after="0"/>
              <w:jc w:val="right"/>
              <w:rPr>
                <w:sz w:val="22"/>
                <w:szCs w:val="22"/>
              </w:rPr>
            </w:pPr>
            <w:r w:rsidRPr="00C72674">
              <w:rPr>
                <w:sz w:val="22"/>
                <w:szCs w:val="22"/>
              </w:rPr>
              <w:t>64-88   --&gt;</w:t>
            </w:r>
          </w:p>
        </w:tc>
        <w:tc>
          <w:tcPr>
            <w:tcW w:w="1642" w:type="dxa"/>
            <w:tcBorders>
              <w:top w:val="nil"/>
              <w:left w:val="nil"/>
              <w:bottom w:val="nil"/>
            </w:tcBorders>
          </w:tcPr>
          <w:p w14:paraId="34D86965" w14:textId="77777777" w:rsidR="003B1AD5" w:rsidRPr="00C72674" w:rsidRDefault="003B1AD5" w:rsidP="001217C9">
            <w:pPr>
              <w:spacing w:after="0"/>
              <w:rPr>
                <w:sz w:val="22"/>
                <w:szCs w:val="22"/>
              </w:rPr>
            </w:pPr>
            <w:proofErr w:type="spellStart"/>
            <w:r w:rsidRPr="00C72674">
              <w:rPr>
                <w:sz w:val="22"/>
                <w:szCs w:val="22"/>
              </w:rPr>
              <w:t>VeloAdd</w:t>
            </w:r>
            <w:proofErr w:type="spellEnd"/>
          </w:p>
        </w:tc>
        <w:tc>
          <w:tcPr>
            <w:tcW w:w="1642" w:type="dxa"/>
            <w:tcBorders>
              <w:top w:val="nil"/>
              <w:bottom w:val="nil"/>
              <w:right w:val="nil"/>
            </w:tcBorders>
          </w:tcPr>
          <w:p w14:paraId="6D5006A1" w14:textId="77777777" w:rsidR="003B1AD5" w:rsidRPr="00C72674" w:rsidRDefault="003B1AD5" w:rsidP="001217C9">
            <w:pPr>
              <w:spacing w:after="0"/>
              <w:jc w:val="right"/>
              <w:rPr>
                <w:sz w:val="22"/>
                <w:szCs w:val="22"/>
              </w:rPr>
            </w:pPr>
            <w:r w:rsidRPr="00C72674">
              <w:rPr>
                <w:sz w:val="22"/>
                <w:szCs w:val="22"/>
              </w:rPr>
              <w:t>52-63   --&gt;</w:t>
            </w:r>
          </w:p>
        </w:tc>
        <w:tc>
          <w:tcPr>
            <w:tcW w:w="1642" w:type="dxa"/>
            <w:tcBorders>
              <w:top w:val="nil"/>
              <w:left w:val="nil"/>
              <w:bottom w:val="nil"/>
            </w:tcBorders>
          </w:tcPr>
          <w:p w14:paraId="321B3E82" w14:textId="77777777" w:rsidR="003B1AD5" w:rsidRPr="00C72674" w:rsidRDefault="003B1AD5" w:rsidP="001217C9">
            <w:pPr>
              <w:spacing w:after="0"/>
              <w:rPr>
                <w:sz w:val="22"/>
                <w:szCs w:val="22"/>
              </w:rPr>
            </w:pPr>
            <w:r w:rsidRPr="00C72674">
              <w:rPr>
                <w:sz w:val="22"/>
                <w:szCs w:val="22"/>
              </w:rPr>
              <w:t>6</w:t>
            </w:r>
          </w:p>
        </w:tc>
        <w:tc>
          <w:tcPr>
            <w:tcW w:w="1643" w:type="dxa"/>
            <w:tcBorders>
              <w:bottom w:val="nil"/>
              <w:right w:val="nil"/>
            </w:tcBorders>
          </w:tcPr>
          <w:p w14:paraId="5A39C9FB" w14:textId="77777777" w:rsidR="003B1AD5" w:rsidRPr="00C72674" w:rsidRDefault="003B1AD5" w:rsidP="001217C9">
            <w:pPr>
              <w:spacing w:after="0"/>
              <w:jc w:val="right"/>
              <w:rPr>
                <w:sz w:val="22"/>
                <w:szCs w:val="22"/>
              </w:rPr>
            </w:pPr>
            <w:r w:rsidRPr="00C72674">
              <w:rPr>
                <w:sz w:val="22"/>
                <w:szCs w:val="22"/>
              </w:rPr>
              <w:t>0-21    --&gt;</w:t>
            </w:r>
          </w:p>
        </w:tc>
        <w:tc>
          <w:tcPr>
            <w:tcW w:w="1643" w:type="dxa"/>
            <w:tcBorders>
              <w:left w:val="nil"/>
              <w:bottom w:val="nil"/>
            </w:tcBorders>
          </w:tcPr>
          <w:p w14:paraId="76068A55" w14:textId="77777777" w:rsidR="003B1AD5" w:rsidRPr="00C72674" w:rsidRDefault="003B1AD5" w:rsidP="001217C9">
            <w:pPr>
              <w:spacing w:after="0"/>
              <w:rPr>
                <w:sz w:val="22"/>
                <w:szCs w:val="22"/>
              </w:rPr>
            </w:pPr>
            <w:r w:rsidRPr="00C72674">
              <w:rPr>
                <w:sz w:val="22"/>
                <w:szCs w:val="22"/>
              </w:rPr>
              <w:t>1</w:t>
            </w:r>
          </w:p>
        </w:tc>
      </w:tr>
      <w:tr w:rsidR="003B1AD5" w:rsidRPr="00AD5E50" w14:paraId="69A44AA4" w14:textId="77777777" w:rsidTr="001217C9">
        <w:tc>
          <w:tcPr>
            <w:tcW w:w="1642" w:type="dxa"/>
            <w:tcBorders>
              <w:top w:val="nil"/>
              <w:bottom w:val="nil"/>
              <w:right w:val="nil"/>
            </w:tcBorders>
          </w:tcPr>
          <w:p w14:paraId="377F5CC7" w14:textId="77777777" w:rsidR="003B1AD5" w:rsidRPr="00C72674" w:rsidRDefault="003B1AD5" w:rsidP="001217C9">
            <w:pPr>
              <w:spacing w:after="0"/>
              <w:jc w:val="right"/>
              <w:rPr>
                <w:sz w:val="22"/>
                <w:szCs w:val="22"/>
              </w:rPr>
            </w:pPr>
            <w:r w:rsidRPr="00C72674">
              <w:rPr>
                <w:sz w:val="22"/>
                <w:szCs w:val="22"/>
              </w:rPr>
              <w:t>89-</w:t>
            </w:r>
            <w:proofErr w:type="gramStart"/>
            <w:r w:rsidRPr="00C72674">
              <w:rPr>
                <w:sz w:val="22"/>
                <w:szCs w:val="22"/>
              </w:rPr>
              <w:t>114  --</w:t>
            </w:r>
            <w:proofErr w:type="gramEnd"/>
            <w:r w:rsidRPr="00C72674">
              <w:rPr>
                <w:sz w:val="22"/>
                <w:szCs w:val="22"/>
              </w:rPr>
              <w:t>&gt;</w:t>
            </w:r>
          </w:p>
        </w:tc>
        <w:tc>
          <w:tcPr>
            <w:tcW w:w="1642" w:type="dxa"/>
            <w:tcBorders>
              <w:top w:val="nil"/>
              <w:left w:val="nil"/>
              <w:bottom w:val="nil"/>
            </w:tcBorders>
          </w:tcPr>
          <w:p w14:paraId="2C170E65" w14:textId="77777777" w:rsidR="003B1AD5" w:rsidRPr="00C72674" w:rsidRDefault="003B1AD5" w:rsidP="001217C9">
            <w:pPr>
              <w:spacing w:after="0"/>
              <w:rPr>
                <w:sz w:val="22"/>
                <w:szCs w:val="22"/>
              </w:rPr>
            </w:pPr>
            <w:proofErr w:type="spellStart"/>
            <w:r w:rsidRPr="00C72674">
              <w:rPr>
                <w:sz w:val="22"/>
                <w:szCs w:val="22"/>
              </w:rPr>
              <w:t>MonoBend</w:t>
            </w:r>
            <w:proofErr w:type="spellEnd"/>
          </w:p>
        </w:tc>
        <w:tc>
          <w:tcPr>
            <w:tcW w:w="1642" w:type="dxa"/>
            <w:tcBorders>
              <w:top w:val="nil"/>
              <w:bottom w:val="nil"/>
              <w:right w:val="nil"/>
            </w:tcBorders>
          </w:tcPr>
          <w:p w14:paraId="0B8FF2D7" w14:textId="77777777" w:rsidR="003B1AD5" w:rsidRPr="00C72674" w:rsidRDefault="003B1AD5" w:rsidP="001217C9">
            <w:pPr>
              <w:spacing w:after="0"/>
              <w:jc w:val="right"/>
              <w:rPr>
                <w:sz w:val="22"/>
                <w:szCs w:val="22"/>
              </w:rPr>
            </w:pPr>
            <w:r w:rsidRPr="00C72674">
              <w:rPr>
                <w:sz w:val="22"/>
                <w:szCs w:val="22"/>
              </w:rPr>
              <w:t>64-75   --&gt;</w:t>
            </w:r>
          </w:p>
        </w:tc>
        <w:tc>
          <w:tcPr>
            <w:tcW w:w="1642" w:type="dxa"/>
            <w:tcBorders>
              <w:top w:val="nil"/>
              <w:left w:val="nil"/>
              <w:bottom w:val="nil"/>
            </w:tcBorders>
          </w:tcPr>
          <w:p w14:paraId="2C63D3C9" w14:textId="77777777" w:rsidR="003B1AD5" w:rsidRPr="00C72674" w:rsidRDefault="003B1AD5" w:rsidP="001217C9">
            <w:pPr>
              <w:spacing w:after="0"/>
              <w:rPr>
                <w:sz w:val="22"/>
                <w:szCs w:val="22"/>
              </w:rPr>
            </w:pPr>
            <w:r w:rsidRPr="00C72674">
              <w:rPr>
                <w:sz w:val="22"/>
                <w:szCs w:val="22"/>
              </w:rPr>
              <w:t>7</w:t>
            </w:r>
          </w:p>
        </w:tc>
        <w:tc>
          <w:tcPr>
            <w:tcW w:w="1643" w:type="dxa"/>
            <w:tcBorders>
              <w:top w:val="nil"/>
              <w:bottom w:val="nil"/>
              <w:right w:val="nil"/>
            </w:tcBorders>
          </w:tcPr>
          <w:p w14:paraId="0CC089E8" w14:textId="77777777" w:rsidR="003B1AD5" w:rsidRPr="00C72674" w:rsidRDefault="003B1AD5" w:rsidP="001217C9">
            <w:pPr>
              <w:spacing w:after="0"/>
              <w:jc w:val="right"/>
              <w:rPr>
                <w:sz w:val="22"/>
                <w:szCs w:val="22"/>
              </w:rPr>
            </w:pPr>
            <w:r w:rsidRPr="00C72674">
              <w:rPr>
                <w:sz w:val="22"/>
                <w:szCs w:val="22"/>
              </w:rPr>
              <w:t>22-63   --&gt;</w:t>
            </w:r>
          </w:p>
        </w:tc>
        <w:tc>
          <w:tcPr>
            <w:tcW w:w="1643" w:type="dxa"/>
            <w:tcBorders>
              <w:top w:val="nil"/>
              <w:left w:val="nil"/>
              <w:bottom w:val="nil"/>
            </w:tcBorders>
          </w:tcPr>
          <w:p w14:paraId="5177527C" w14:textId="77777777" w:rsidR="003B1AD5" w:rsidRPr="00C72674" w:rsidRDefault="003B1AD5" w:rsidP="001217C9">
            <w:pPr>
              <w:spacing w:after="0"/>
              <w:rPr>
                <w:sz w:val="22"/>
                <w:szCs w:val="22"/>
              </w:rPr>
            </w:pPr>
            <w:r w:rsidRPr="00C72674">
              <w:rPr>
                <w:sz w:val="22"/>
                <w:szCs w:val="22"/>
              </w:rPr>
              <w:t>2</w:t>
            </w:r>
          </w:p>
        </w:tc>
      </w:tr>
      <w:tr w:rsidR="003B1AD5" w:rsidRPr="00AD5E50" w14:paraId="7F464C00" w14:textId="77777777" w:rsidTr="001217C9">
        <w:tc>
          <w:tcPr>
            <w:tcW w:w="1642" w:type="dxa"/>
            <w:tcBorders>
              <w:top w:val="nil"/>
              <w:bottom w:val="nil"/>
              <w:right w:val="nil"/>
            </w:tcBorders>
          </w:tcPr>
          <w:p w14:paraId="5ED06F7C" w14:textId="77777777" w:rsidR="003B1AD5" w:rsidRPr="00C72674" w:rsidRDefault="003B1AD5" w:rsidP="001217C9">
            <w:pPr>
              <w:spacing w:after="0"/>
              <w:jc w:val="right"/>
              <w:rPr>
                <w:sz w:val="22"/>
                <w:szCs w:val="22"/>
              </w:rPr>
            </w:pPr>
            <w:r w:rsidRPr="00C72674">
              <w:rPr>
                <w:sz w:val="22"/>
                <w:szCs w:val="22"/>
              </w:rPr>
              <w:t>115-127 --&gt;</w:t>
            </w:r>
          </w:p>
        </w:tc>
        <w:tc>
          <w:tcPr>
            <w:tcW w:w="1642" w:type="dxa"/>
            <w:tcBorders>
              <w:top w:val="nil"/>
              <w:left w:val="nil"/>
              <w:bottom w:val="nil"/>
            </w:tcBorders>
          </w:tcPr>
          <w:p w14:paraId="7D51D630" w14:textId="77777777" w:rsidR="003B1AD5" w:rsidRPr="00C72674" w:rsidRDefault="003B1AD5" w:rsidP="001217C9">
            <w:pPr>
              <w:spacing w:after="0"/>
              <w:rPr>
                <w:sz w:val="22"/>
                <w:szCs w:val="22"/>
              </w:rPr>
            </w:pPr>
            <w:proofErr w:type="spellStart"/>
            <w:r w:rsidRPr="00C72674">
              <w:rPr>
                <w:sz w:val="22"/>
                <w:szCs w:val="22"/>
              </w:rPr>
              <w:t>Sustainer</w:t>
            </w:r>
            <w:proofErr w:type="spellEnd"/>
          </w:p>
        </w:tc>
        <w:tc>
          <w:tcPr>
            <w:tcW w:w="1642" w:type="dxa"/>
            <w:tcBorders>
              <w:top w:val="nil"/>
              <w:bottom w:val="nil"/>
              <w:right w:val="nil"/>
            </w:tcBorders>
          </w:tcPr>
          <w:p w14:paraId="4792F017" w14:textId="77777777" w:rsidR="003B1AD5" w:rsidRPr="00C72674" w:rsidRDefault="003B1AD5" w:rsidP="001217C9">
            <w:pPr>
              <w:spacing w:after="0"/>
              <w:jc w:val="right"/>
              <w:rPr>
                <w:sz w:val="22"/>
                <w:szCs w:val="22"/>
              </w:rPr>
            </w:pPr>
            <w:r w:rsidRPr="00C72674">
              <w:rPr>
                <w:sz w:val="22"/>
                <w:szCs w:val="22"/>
              </w:rPr>
              <w:t>76-86   --&gt;</w:t>
            </w:r>
          </w:p>
        </w:tc>
        <w:tc>
          <w:tcPr>
            <w:tcW w:w="1642" w:type="dxa"/>
            <w:tcBorders>
              <w:top w:val="nil"/>
              <w:left w:val="nil"/>
              <w:bottom w:val="nil"/>
            </w:tcBorders>
          </w:tcPr>
          <w:p w14:paraId="6B11778C" w14:textId="77777777" w:rsidR="003B1AD5" w:rsidRPr="00C72674" w:rsidRDefault="003B1AD5" w:rsidP="001217C9">
            <w:pPr>
              <w:spacing w:after="0"/>
              <w:rPr>
                <w:sz w:val="22"/>
                <w:szCs w:val="22"/>
              </w:rPr>
            </w:pPr>
            <w:r w:rsidRPr="00C72674">
              <w:rPr>
                <w:sz w:val="22"/>
                <w:szCs w:val="22"/>
              </w:rPr>
              <w:t>8</w:t>
            </w:r>
          </w:p>
        </w:tc>
        <w:tc>
          <w:tcPr>
            <w:tcW w:w="1643" w:type="dxa"/>
            <w:tcBorders>
              <w:top w:val="nil"/>
              <w:bottom w:val="nil"/>
              <w:right w:val="nil"/>
            </w:tcBorders>
          </w:tcPr>
          <w:p w14:paraId="182423DB" w14:textId="77777777" w:rsidR="003B1AD5" w:rsidRPr="00C72674" w:rsidRDefault="003B1AD5" w:rsidP="001217C9">
            <w:pPr>
              <w:spacing w:after="0"/>
              <w:jc w:val="right"/>
              <w:rPr>
                <w:sz w:val="22"/>
                <w:szCs w:val="22"/>
              </w:rPr>
            </w:pPr>
            <w:r w:rsidRPr="00C72674">
              <w:rPr>
                <w:sz w:val="22"/>
                <w:szCs w:val="22"/>
              </w:rPr>
              <w:t>64-</w:t>
            </w:r>
            <w:proofErr w:type="gramStart"/>
            <w:r w:rsidRPr="00C72674">
              <w:rPr>
                <w:sz w:val="22"/>
                <w:szCs w:val="22"/>
              </w:rPr>
              <w:t>105  --</w:t>
            </w:r>
            <w:proofErr w:type="gramEnd"/>
            <w:r w:rsidRPr="00C72674">
              <w:rPr>
                <w:sz w:val="22"/>
                <w:szCs w:val="22"/>
              </w:rPr>
              <w:t>&gt;</w:t>
            </w:r>
          </w:p>
        </w:tc>
        <w:tc>
          <w:tcPr>
            <w:tcW w:w="1643" w:type="dxa"/>
            <w:tcBorders>
              <w:top w:val="nil"/>
              <w:left w:val="nil"/>
              <w:bottom w:val="nil"/>
            </w:tcBorders>
          </w:tcPr>
          <w:p w14:paraId="3D8054E9" w14:textId="77777777" w:rsidR="003B1AD5" w:rsidRPr="00C72674" w:rsidRDefault="003B1AD5" w:rsidP="001217C9">
            <w:pPr>
              <w:spacing w:after="0"/>
              <w:rPr>
                <w:sz w:val="22"/>
                <w:szCs w:val="22"/>
              </w:rPr>
            </w:pPr>
            <w:r w:rsidRPr="00C72674">
              <w:rPr>
                <w:sz w:val="22"/>
                <w:szCs w:val="22"/>
              </w:rPr>
              <w:t>3</w:t>
            </w:r>
          </w:p>
        </w:tc>
      </w:tr>
      <w:tr w:rsidR="003B1AD5" w:rsidRPr="00AD5E50" w14:paraId="255965DF" w14:textId="77777777" w:rsidTr="001217C9">
        <w:tc>
          <w:tcPr>
            <w:tcW w:w="1642" w:type="dxa"/>
            <w:tcBorders>
              <w:top w:val="nil"/>
              <w:bottom w:val="nil"/>
              <w:right w:val="nil"/>
            </w:tcBorders>
          </w:tcPr>
          <w:p w14:paraId="46DEA8A4" w14:textId="77777777" w:rsidR="003B1AD5" w:rsidRPr="00C72674" w:rsidRDefault="003B1AD5" w:rsidP="001217C9">
            <w:pPr>
              <w:spacing w:after="0"/>
              <w:jc w:val="right"/>
              <w:rPr>
                <w:sz w:val="22"/>
                <w:szCs w:val="22"/>
              </w:rPr>
            </w:pPr>
          </w:p>
        </w:tc>
        <w:tc>
          <w:tcPr>
            <w:tcW w:w="1642" w:type="dxa"/>
            <w:tcBorders>
              <w:top w:val="nil"/>
              <w:left w:val="nil"/>
              <w:bottom w:val="nil"/>
            </w:tcBorders>
          </w:tcPr>
          <w:p w14:paraId="66F8732B" w14:textId="77777777" w:rsidR="003B1AD5" w:rsidRPr="00C72674" w:rsidRDefault="003B1AD5" w:rsidP="001217C9">
            <w:pPr>
              <w:spacing w:after="0"/>
              <w:rPr>
                <w:sz w:val="22"/>
                <w:szCs w:val="22"/>
              </w:rPr>
            </w:pPr>
          </w:p>
        </w:tc>
        <w:tc>
          <w:tcPr>
            <w:tcW w:w="1642" w:type="dxa"/>
            <w:tcBorders>
              <w:top w:val="nil"/>
              <w:bottom w:val="nil"/>
              <w:right w:val="nil"/>
            </w:tcBorders>
          </w:tcPr>
          <w:p w14:paraId="64671F6C" w14:textId="77777777" w:rsidR="003B1AD5" w:rsidRPr="00C72674" w:rsidRDefault="003B1AD5" w:rsidP="001217C9">
            <w:pPr>
              <w:spacing w:after="0"/>
              <w:jc w:val="right"/>
              <w:rPr>
                <w:sz w:val="22"/>
                <w:szCs w:val="22"/>
              </w:rPr>
            </w:pPr>
            <w:r w:rsidRPr="00C72674">
              <w:rPr>
                <w:sz w:val="22"/>
                <w:szCs w:val="22"/>
              </w:rPr>
              <w:t>87-98   --&gt;</w:t>
            </w:r>
          </w:p>
        </w:tc>
        <w:tc>
          <w:tcPr>
            <w:tcW w:w="1642" w:type="dxa"/>
            <w:tcBorders>
              <w:top w:val="nil"/>
              <w:left w:val="nil"/>
              <w:bottom w:val="nil"/>
            </w:tcBorders>
          </w:tcPr>
          <w:p w14:paraId="632D542A" w14:textId="77777777" w:rsidR="003B1AD5" w:rsidRPr="00C72674" w:rsidRDefault="003B1AD5" w:rsidP="001217C9">
            <w:pPr>
              <w:spacing w:after="0"/>
              <w:rPr>
                <w:sz w:val="22"/>
                <w:szCs w:val="22"/>
              </w:rPr>
            </w:pPr>
            <w:r w:rsidRPr="00C72674">
              <w:rPr>
                <w:sz w:val="22"/>
                <w:szCs w:val="22"/>
              </w:rPr>
              <w:t>9</w:t>
            </w:r>
          </w:p>
        </w:tc>
        <w:tc>
          <w:tcPr>
            <w:tcW w:w="1643" w:type="dxa"/>
            <w:tcBorders>
              <w:top w:val="nil"/>
              <w:bottom w:val="nil"/>
              <w:right w:val="nil"/>
            </w:tcBorders>
          </w:tcPr>
          <w:p w14:paraId="5D02B89B" w14:textId="77777777" w:rsidR="003B1AD5" w:rsidRPr="00C72674" w:rsidRDefault="003B1AD5" w:rsidP="001217C9">
            <w:pPr>
              <w:spacing w:after="0"/>
              <w:jc w:val="right"/>
              <w:rPr>
                <w:sz w:val="22"/>
                <w:szCs w:val="22"/>
              </w:rPr>
            </w:pPr>
            <w:r w:rsidRPr="00C72674">
              <w:rPr>
                <w:sz w:val="22"/>
                <w:szCs w:val="22"/>
              </w:rPr>
              <w:t>106-127 --&gt;</w:t>
            </w:r>
          </w:p>
        </w:tc>
        <w:tc>
          <w:tcPr>
            <w:tcW w:w="1643" w:type="dxa"/>
            <w:tcBorders>
              <w:top w:val="nil"/>
              <w:left w:val="nil"/>
              <w:bottom w:val="nil"/>
            </w:tcBorders>
          </w:tcPr>
          <w:p w14:paraId="4C70FAFC" w14:textId="77777777" w:rsidR="003B1AD5" w:rsidRPr="00C72674" w:rsidRDefault="003B1AD5" w:rsidP="001217C9">
            <w:pPr>
              <w:spacing w:after="0"/>
              <w:rPr>
                <w:sz w:val="22"/>
                <w:szCs w:val="22"/>
              </w:rPr>
            </w:pPr>
            <w:r w:rsidRPr="00C72674">
              <w:rPr>
                <w:sz w:val="22"/>
                <w:szCs w:val="22"/>
              </w:rPr>
              <w:t>4</w:t>
            </w:r>
          </w:p>
        </w:tc>
      </w:tr>
      <w:tr w:rsidR="003B1AD5" w:rsidRPr="00AD5E50" w14:paraId="60A0C307" w14:textId="77777777" w:rsidTr="001217C9">
        <w:tc>
          <w:tcPr>
            <w:tcW w:w="1642" w:type="dxa"/>
            <w:tcBorders>
              <w:top w:val="nil"/>
              <w:bottom w:val="nil"/>
              <w:right w:val="nil"/>
            </w:tcBorders>
          </w:tcPr>
          <w:p w14:paraId="71A5EB0F" w14:textId="77777777" w:rsidR="003B1AD5" w:rsidRPr="00C72674" w:rsidRDefault="003B1AD5" w:rsidP="001217C9">
            <w:pPr>
              <w:spacing w:after="0"/>
              <w:jc w:val="right"/>
              <w:rPr>
                <w:sz w:val="22"/>
                <w:szCs w:val="22"/>
              </w:rPr>
            </w:pPr>
          </w:p>
        </w:tc>
        <w:tc>
          <w:tcPr>
            <w:tcW w:w="1642" w:type="dxa"/>
            <w:tcBorders>
              <w:top w:val="nil"/>
              <w:left w:val="nil"/>
              <w:bottom w:val="nil"/>
            </w:tcBorders>
          </w:tcPr>
          <w:p w14:paraId="0537907E" w14:textId="77777777" w:rsidR="003B1AD5" w:rsidRPr="00C72674" w:rsidRDefault="003B1AD5" w:rsidP="001217C9">
            <w:pPr>
              <w:spacing w:after="0"/>
              <w:rPr>
                <w:sz w:val="22"/>
                <w:szCs w:val="22"/>
              </w:rPr>
            </w:pPr>
          </w:p>
        </w:tc>
        <w:tc>
          <w:tcPr>
            <w:tcW w:w="1642" w:type="dxa"/>
            <w:tcBorders>
              <w:top w:val="nil"/>
              <w:bottom w:val="nil"/>
              <w:right w:val="nil"/>
            </w:tcBorders>
          </w:tcPr>
          <w:p w14:paraId="3FAEF6EF" w14:textId="77777777" w:rsidR="003B1AD5" w:rsidRPr="00C72674" w:rsidRDefault="003B1AD5" w:rsidP="001217C9">
            <w:pPr>
              <w:spacing w:after="0"/>
              <w:jc w:val="right"/>
              <w:rPr>
                <w:sz w:val="22"/>
                <w:szCs w:val="22"/>
              </w:rPr>
            </w:pPr>
            <w:r w:rsidRPr="00C72674">
              <w:rPr>
                <w:sz w:val="22"/>
                <w:szCs w:val="22"/>
              </w:rPr>
              <w:t>99-</w:t>
            </w:r>
            <w:proofErr w:type="gramStart"/>
            <w:r w:rsidRPr="00C72674">
              <w:rPr>
                <w:sz w:val="22"/>
                <w:szCs w:val="22"/>
              </w:rPr>
              <w:t>109  --</w:t>
            </w:r>
            <w:proofErr w:type="gramEnd"/>
            <w:r w:rsidRPr="00C72674">
              <w:rPr>
                <w:sz w:val="22"/>
                <w:szCs w:val="22"/>
              </w:rPr>
              <w:t>&gt;</w:t>
            </w:r>
          </w:p>
        </w:tc>
        <w:tc>
          <w:tcPr>
            <w:tcW w:w="1642" w:type="dxa"/>
            <w:tcBorders>
              <w:top w:val="nil"/>
              <w:left w:val="nil"/>
              <w:bottom w:val="nil"/>
            </w:tcBorders>
          </w:tcPr>
          <w:p w14:paraId="3643FB67" w14:textId="77777777" w:rsidR="003B1AD5" w:rsidRPr="00C72674" w:rsidRDefault="003B1AD5" w:rsidP="001217C9">
            <w:pPr>
              <w:spacing w:after="0"/>
              <w:rPr>
                <w:sz w:val="22"/>
                <w:szCs w:val="22"/>
              </w:rPr>
            </w:pPr>
            <w:r w:rsidRPr="00C72674">
              <w:rPr>
                <w:sz w:val="22"/>
                <w:szCs w:val="22"/>
              </w:rPr>
              <w:t>10</w:t>
            </w:r>
          </w:p>
        </w:tc>
        <w:tc>
          <w:tcPr>
            <w:tcW w:w="1643" w:type="dxa"/>
            <w:tcBorders>
              <w:top w:val="nil"/>
              <w:bottom w:val="nil"/>
              <w:right w:val="nil"/>
            </w:tcBorders>
          </w:tcPr>
          <w:p w14:paraId="69106A51" w14:textId="77777777" w:rsidR="003B1AD5" w:rsidRPr="00C72674" w:rsidRDefault="003B1AD5" w:rsidP="001217C9">
            <w:pPr>
              <w:spacing w:after="0"/>
              <w:jc w:val="right"/>
              <w:rPr>
                <w:sz w:val="22"/>
                <w:szCs w:val="22"/>
              </w:rPr>
            </w:pPr>
          </w:p>
        </w:tc>
        <w:tc>
          <w:tcPr>
            <w:tcW w:w="1643" w:type="dxa"/>
            <w:tcBorders>
              <w:top w:val="nil"/>
              <w:left w:val="nil"/>
              <w:bottom w:val="nil"/>
            </w:tcBorders>
          </w:tcPr>
          <w:p w14:paraId="35CBA5B4" w14:textId="77777777" w:rsidR="003B1AD5" w:rsidRPr="00C72674" w:rsidRDefault="003B1AD5" w:rsidP="001217C9">
            <w:pPr>
              <w:spacing w:after="0"/>
              <w:rPr>
                <w:sz w:val="22"/>
                <w:szCs w:val="22"/>
              </w:rPr>
            </w:pPr>
          </w:p>
        </w:tc>
      </w:tr>
      <w:tr w:rsidR="003B1AD5" w:rsidRPr="00AD5E50" w14:paraId="43396C38" w14:textId="77777777" w:rsidTr="001217C9">
        <w:tc>
          <w:tcPr>
            <w:tcW w:w="1642" w:type="dxa"/>
            <w:tcBorders>
              <w:top w:val="nil"/>
              <w:bottom w:val="nil"/>
              <w:right w:val="nil"/>
            </w:tcBorders>
          </w:tcPr>
          <w:p w14:paraId="1266DF2E" w14:textId="77777777" w:rsidR="003B1AD5" w:rsidRPr="00C72674" w:rsidRDefault="003B1AD5" w:rsidP="001217C9">
            <w:pPr>
              <w:spacing w:after="0"/>
              <w:jc w:val="right"/>
              <w:rPr>
                <w:sz w:val="22"/>
                <w:szCs w:val="22"/>
              </w:rPr>
            </w:pPr>
          </w:p>
        </w:tc>
        <w:tc>
          <w:tcPr>
            <w:tcW w:w="1642" w:type="dxa"/>
            <w:tcBorders>
              <w:top w:val="nil"/>
              <w:left w:val="nil"/>
              <w:bottom w:val="nil"/>
            </w:tcBorders>
          </w:tcPr>
          <w:p w14:paraId="0F8C8FF3" w14:textId="77777777" w:rsidR="003B1AD5" w:rsidRPr="00C72674" w:rsidRDefault="003B1AD5" w:rsidP="001217C9">
            <w:pPr>
              <w:spacing w:after="0"/>
              <w:rPr>
                <w:sz w:val="22"/>
                <w:szCs w:val="22"/>
              </w:rPr>
            </w:pPr>
          </w:p>
        </w:tc>
        <w:tc>
          <w:tcPr>
            <w:tcW w:w="1642" w:type="dxa"/>
            <w:tcBorders>
              <w:top w:val="nil"/>
              <w:bottom w:val="nil"/>
              <w:right w:val="nil"/>
            </w:tcBorders>
          </w:tcPr>
          <w:p w14:paraId="1E7B2583" w14:textId="77777777" w:rsidR="003B1AD5" w:rsidRPr="00C72674" w:rsidRDefault="003B1AD5" w:rsidP="001217C9">
            <w:pPr>
              <w:spacing w:after="0"/>
              <w:jc w:val="right"/>
              <w:rPr>
                <w:sz w:val="22"/>
                <w:szCs w:val="22"/>
              </w:rPr>
            </w:pPr>
            <w:r w:rsidRPr="00C72674">
              <w:rPr>
                <w:sz w:val="22"/>
                <w:szCs w:val="22"/>
              </w:rPr>
              <w:t>110-121 --&gt;</w:t>
            </w:r>
          </w:p>
        </w:tc>
        <w:tc>
          <w:tcPr>
            <w:tcW w:w="1642" w:type="dxa"/>
            <w:tcBorders>
              <w:top w:val="nil"/>
              <w:left w:val="nil"/>
              <w:bottom w:val="nil"/>
            </w:tcBorders>
          </w:tcPr>
          <w:p w14:paraId="755AC9F5" w14:textId="77777777" w:rsidR="003B1AD5" w:rsidRPr="00C72674" w:rsidRDefault="003B1AD5" w:rsidP="001217C9">
            <w:pPr>
              <w:spacing w:after="0"/>
              <w:rPr>
                <w:sz w:val="22"/>
                <w:szCs w:val="22"/>
              </w:rPr>
            </w:pPr>
            <w:r w:rsidRPr="00C72674">
              <w:rPr>
                <w:sz w:val="22"/>
                <w:szCs w:val="22"/>
              </w:rPr>
              <w:t>11</w:t>
            </w:r>
          </w:p>
        </w:tc>
        <w:tc>
          <w:tcPr>
            <w:tcW w:w="1643" w:type="dxa"/>
            <w:tcBorders>
              <w:top w:val="nil"/>
              <w:bottom w:val="nil"/>
              <w:right w:val="nil"/>
            </w:tcBorders>
          </w:tcPr>
          <w:p w14:paraId="3702C520" w14:textId="77777777" w:rsidR="003B1AD5" w:rsidRPr="00C72674" w:rsidRDefault="003B1AD5" w:rsidP="001217C9">
            <w:pPr>
              <w:spacing w:after="0"/>
              <w:jc w:val="right"/>
              <w:rPr>
                <w:sz w:val="22"/>
                <w:szCs w:val="22"/>
              </w:rPr>
            </w:pPr>
          </w:p>
        </w:tc>
        <w:tc>
          <w:tcPr>
            <w:tcW w:w="1643" w:type="dxa"/>
            <w:tcBorders>
              <w:top w:val="nil"/>
              <w:left w:val="nil"/>
              <w:bottom w:val="nil"/>
            </w:tcBorders>
          </w:tcPr>
          <w:p w14:paraId="00511FB1" w14:textId="77777777" w:rsidR="003B1AD5" w:rsidRPr="00C72674" w:rsidRDefault="003B1AD5" w:rsidP="001217C9">
            <w:pPr>
              <w:spacing w:after="0"/>
              <w:rPr>
                <w:sz w:val="22"/>
                <w:szCs w:val="22"/>
              </w:rPr>
            </w:pPr>
          </w:p>
        </w:tc>
      </w:tr>
      <w:tr w:rsidR="003B1AD5" w:rsidRPr="00AD5E50" w14:paraId="5DD2B8C2" w14:textId="77777777" w:rsidTr="001217C9">
        <w:tc>
          <w:tcPr>
            <w:tcW w:w="1642" w:type="dxa"/>
            <w:tcBorders>
              <w:top w:val="nil"/>
              <w:bottom w:val="nil"/>
              <w:right w:val="nil"/>
            </w:tcBorders>
          </w:tcPr>
          <w:p w14:paraId="0CF96C8D" w14:textId="77777777" w:rsidR="003B1AD5" w:rsidRPr="00C72674" w:rsidRDefault="003B1AD5" w:rsidP="001217C9">
            <w:pPr>
              <w:spacing w:after="0"/>
              <w:jc w:val="right"/>
              <w:rPr>
                <w:sz w:val="22"/>
                <w:szCs w:val="22"/>
              </w:rPr>
            </w:pPr>
          </w:p>
        </w:tc>
        <w:tc>
          <w:tcPr>
            <w:tcW w:w="1642" w:type="dxa"/>
            <w:tcBorders>
              <w:top w:val="nil"/>
              <w:left w:val="nil"/>
              <w:bottom w:val="nil"/>
            </w:tcBorders>
          </w:tcPr>
          <w:p w14:paraId="57C614AB" w14:textId="77777777" w:rsidR="003B1AD5" w:rsidRPr="00C72674" w:rsidRDefault="003B1AD5" w:rsidP="001217C9">
            <w:pPr>
              <w:spacing w:after="0"/>
              <w:rPr>
                <w:sz w:val="22"/>
                <w:szCs w:val="22"/>
              </w:rPr>
            </w:pPr>
          </w:p>
        </w:tc>
        <w:tc>
          <w:tcPr>
            <w:tcW w:w="1642" w:type="dxa"/>
            <w:tcBorders>
              <w:top w:val="nil"/>
              <w:bottom w:val="nil"/>
              <w:right w:val="nil"/>
            </w:tcBorders>
          </w:tcPr>
          <w:p w14:paraId="6513CDD8" w14:textId="77777777" w:rsidR="003B1AD5" w:rsidRPr="00C72674" w:rsidRDefault="003B1AD5" w:rsidP="001217C9">
            <w:pPr>
              <w:spacing w:after="0"/>
              <w:jc w:val="right"/>
              <w:rPr>
                <w:sz w:val="22"/>
                <w:szCs w:val="22"/>
              </w:rPr>
            </w:pPr>
            <w:r w:rsidRPr="00C72674">
              <w:rPr>
                <w:sz w:val="22"/>
                <w:szCs w:val="22"/>
              </w:rPr>
              <w:t>122-127 --&gt;</w:t>
            </w:r>
          </w:p>
        </w:tc>
        <w:tc>
          <w:tcPr>
            <w:tcW w:w="1642" w:type="dxa"/>
            <w:tcBorders>
              <w:top w:val="nil"/>
              <w:left w:val="nil"/>
              <w:bottom w:val="nil"/>
            </w:tcBorders>
          </w:tcPr>
          <w:p w14:paraId="43CCBC9F" w14:textId="77777777" w:rsidR="003B1AD5" w:rsidRPr="00C72674" w:rsidRDefault="003B1AD5" w:rsidP="001217C9">
            <w:pPr>
              <w:spacing w:after="0"/>
              <w:rPr>
                <w:sz w:val="22"/>
                <w:szCs w:val="22"/>
              </w:rPr>
            </w:pPr>
            <w:r w:rsidRPr="00C72674">
              <w:rPr>
                <w:sz w:val="22"/>
                <w:szCs w:val="22"/>
              </w:rPr>
              <w:t>12</w:t>
            </w:r>
          </w:p>
        </w:tc>
        <w:tc>
          <w:tcPr>
            <w:tcW w:w="1643" w:type="dxa"/>
            <w:tcBorders>
              <w:top w:val="nil"/>
              <w:bottom w:val="nil"/>
              <w:right w:val="nil"/>
            </w:tcBorders>
          </w:tcPr>
          <w:p w14:paraId="206D01D8" w14:textId="77777777" w:rsidR="003B1AD5" w:rsidRPr="00C72674" w:rsidRDefault="003B1AD5" w:rsidP="001217C9">
            <w:pPr>
              <w:spacing w:after="0"/>
              <w:jc w:val="right"/>
              <w:rPr>
                <w:sz w:val="22"/>
                <w:szCs w:val="22"/>
              </w:rPr>
            </w:pPr>
          </w:p>
        </w:tc>
        <w:tc>
          <w:tcPr>
            <w:tcW w:w="1643" w:type="dxa"/>
            <w:tcBorders>
              <w:top w:val="nil"/>
              <w:left w:val="nil"/>
              <w:bottom w:val="nil"/>
            </w:tcBorders>
          </w:tcPr>
          <w:p w14:paraId="10EC8C65" w14:textId="77777777" w:rsidR="003B1AD5" w:rsidRPr="00C72674" w:rsidRDefault="003B1AD5" w:rsidP="001217C9">
            <w:pPr>
              <w:spacing w:after="0"/>
              <w:rPr>
                <w:sz w:val="22"/>
                <w:szCs w:val="22"/>
              </w:rPr>
            </w:pPr>
          </w:p>
        </w:tc>
      </w:tr>
      <w:tr w:rsidR="003B1AD5" w:rsidRPr="00AD5E50" w14:paraId="5DB85889" w14:textId="77777777" w:rsidTr="001217C9">
        <w:tc>
          <w:tcPr>
            <w:tcW w:w="1642" w:type="dxa"/>
            <w:tcBorders>
              <w:top w:val="nil"/>
              <w:right w:val="nil"/>
            </w:tcBorders>
          </w:tcPr>
          <w:p w14:paraId="7806E1E9" w14:textId="77777777" w:rsidR="003B1AD5" w:rsidRPr="00C72674" w:rsidRDefault="003B1AD5" w:rsidP="001217C9">
            <w:pPr>
              <w:spacing w:after="0"/>
              <w:jc w:val="right"/>
              <w:rPr>
                <w:sz w:val="22"/>
                <w:szCs w:val="22"/>
              </w:rPr>
            </w:pPr>
          </w:p>
        </w:tc>
        <w:tc>
          <w:tcPr>
            <w:tcW w:w="1642" w:type="dxa"/>
            <w:tcBorders>
              <w:top w:val="nil"/>
              <w:left w:val="nil"/>
            </w:tcBorders>
          </w:tcPr>
          <w:p w14:paraId="3B159604" w14:textId="77777777" w:rsidR="003B1AD5" w:rsidRPr="00C72674" w:rsidRDefault="003B1AD5" w:rsidP="001217C9">
            <w:pPr>
              <w:spacing w:after="0"/>
              <w:rPr>
                <w:sz w:val="22"/>
                <w:szCs w:val="22"/>
              </w:rPr>
            </w:pPr>
          </w:p>
        </w:tc>
        <w:tc>
          <w:tcPr>
            <w:tcW w:w="1642" w:type="dxa"/>
            <w:tcBorders>
              <w:top w:val="nil"/>
              <w:right w:val="nil"/>
            </w:tcBorders>
          </w:tcPr>
          <w:p w14:paraId="4628E05C" w14:textId="77777777" w:rsidR="003B1AD5" w:rsidRPr="00C72674" w:rsidRDefault="003B1AD5" w:rsidP="001217C9">
            <w:pPr>
              <w:spacing w:after="0"/>
              <w:jc w:val="right"/>
              <w:rPr>
                <w:sz w:val="22"/>
                <w:szCs w:val="22"/>
              </w:rPr>
            </w:pPr>
          </w:p>
        </w:tc>
        <w:tc>
          <w:tcPr>
            <w:tcW w:w="1642" w:type="dxa"/>
            <w:tcBorders>
              <w:top w:val="nil"/>
              <w:left w:val="nil"/>
            </w:tcBorders>
          </w:tcPr>
          <w:p w14:paraId="2933F926" w14:textId="77777777" w:rsidR="003B1AD5" w:rsidRPr="00C72674" w:rsidRDefault="003B1AD5" w:rsidP="001217C9">
            <w:pPr>
              <w:spacing w:after="0"/>
              <w:rPr>
                <w:sz w:val="22"/>
                <w:szCs w:val="22"/>
              </w:rPr>
            </w:pPr>
          </w:p>
        </w:tc>
        <w:tc>
          <w:tcPr>
            <w:tcW w:w="1643" w:type="dxa"/>
            <w:tcBorders>
              <w:top w:val="nil"/>
              <w:right w:val="nil"/>
            </w:tcBorders>
          </w:tcPr>
          <w:p w14:paraId="49E9E478" w14:textId="77777777" w:rsidR="003B1AD5" w:rsidRPr="00C72674" w:rsidRDefault="003B1AD5" w:rsidP="001217C9">
            <w:pPr>
              <w:spacing w:after="0"/>
              <w:jc w:val="right"/>
              <w:rPr>
                <w:sz w:val="22"/>
                <w:szCs w:val="22"/>
              </w:rPr>
            </w:pPr>
          </w:p>
        </w:tc>
        <w:tc>
          <w:tcPr>
            <w:tcW w:w="1643" w:type="dxa"/>
            <w:tcBorders>
              <w:top w:val="nil"/>
              <w:left w:val="nil"/>
            </w:tcBorders>
          </w:tcPr>
          <w:p w14:paraId="2CEEBC3E" w14:textId="77777777" w:rsidR="003B1AD5" w:rsidRPr="00C72674" w:rsidRDefault="003B1AD5" w:rsidP="001217C9">
            <w:pPr>
              <w:spacing w:after="0"/>
              <w:rPr>
                <w:sz w:val="22"/>
                <w:szCs w:val="22"/>
              </w:rPr>
            </w:pPr>
          </w:p>
        </w:tc>
      </w:tr>
      <w:tr w:rsidR="003B1AD5" w:rsidRPr="00AD5E50" w14:paraId="0F71EE49" w14:textId="77777777" w:rsidTr="001217C9">
        <w:tc>
          <w:tcPr>
            <w:tcW w:w="3284" w:type="dxa"/>
            <w:gridSpan w:val="2"/>
            <w:tcBorders>
              <w:top w:val="single" w:sz="4" w:space="0" w:color="auto"/>
              <w:left w:val="single" w:sz="4" w:space="0" w:color="auto"/>
              <w:bottom w:val="single" w:sz="4" w:space="0" w:color="auto"/>
              <w:right w:val="single" w:sz="4" w:space="0" w:color="auto"/>
            </w:tcBorders>
          </w:tcPr>
          <w:p w14:paraId="04295A96" w14:textId="77777777" w:rsidR="003B1AD5" w:rsidRPr="00C72674" w:rsidRDefault="003B1AD5" w:rsidP="001217C9">
            <w:pPr>
              <w:spacing w:after="0"/>
              <w:jc w:val="center"/>
              <w:rPr>
                <w:b/>
                <w:i/>
                <w:sz w:val="22"/>
                <w:szCs w:val="22"/>
              </w:rPr>
            </w:pPr>
            <w:r w:rsidRPr="00C72674">
              <w:rPr>
                <w:b/>
                <w:i/>
                <w:sz w:val="22"/>
                <w:szCs w:val="22"/>
              </w:rPr>
              <w:t xml:space="preserve">CC#78, </w:t>
            </w:r>
            <w:proofErr w:type="spellStart"/>
            <w:r w:rsidRPr="00C72674">
              <w:rPr>
                <w:b/>
                <w:i/>
                <w:sz w:val="22"/>
                <w:szCs w:val="22"/>
              </w:rPr>
              <w:t>FretPos</w:t>
            </w:r>
            <w:proofErr w:type="spellEnd"/>
          </w:p>
        </w:tc>
        <w:tc>
          <w:tcPr>
            <w:tcW w:w="3284" w:type="dxa"/>
            <w:gridSpan w:val="2"/>
            <w:tcBorders>
              <w:top w:val="single" w:sz="4" w:space="0" w:color="auto"/>
              <w:left w:val="single" w:sz="4" w:space="0" w:color="auto"/>
              <w:bottom w:val="single" w:sz="4" w:space="0" w:color="auto"/>
              <w:right w:val="single" w:sz="4" w:space="0" w:color="auto"/>
            </w:tcBorders>
          </w:tcPr>
          <w:p w14:paraId="4184E5AA" w14:textId="77777777" w:rsidR="003B1AD5" w:rsidRPr="00C72674" w:rsidRDefault="003B1AD5" w:rsidP="001217C9">
            <w:pPr>
              <w:spacing w:after="0"/>
              <w:jc w:val="center"/>
              <w:rPr>
                <w:b/>
                <w:i/>
                <w:sz w:val="22"/>
                <w:szCs w:val="22"/>
              </w:rPr>
            </w:pPr>
            <w:r w:rsidRPr="00C72674">
              <w:rPr>
                <w:b/>
                <w:i/>
                <w:sz w:val="22"/>
                <w:szCs w:val="22"/>
              </w:rPr>
              <w:t xml:space="preserve">CC#85, </w:t>
            </w:r>
            <w:proofErr w:type="spellStart"/>
            <w:r w:rsidRPr="00C72674">
              <w:rPr>
                <w:b/>
                <w:i/>
                <w:sz w:val="22"/>
                <w:szCs w:val="22"/>
              </w:rPr>
              <w:t>VelSlide</w:t>
            </w:r>
            <w:proofErr w:type="spellEnd"/>
          </w:p>
        </w:tc>
        <w:tc>
          <w:tcPr>
            <w:tcW w:w="3286" w:type="dxa"/>
            <w:gridSpan w:val="2"/>
            <w:tcBorders>
              <w:top w:val="single" w:sz="4" w:space="0" w:color="auto"/>
              <w:left w:val="single" w:sz="4" w:space="0" w:color="auto"/>
              <w:bottom w:val="single" w:sz="4" w:space="0" w:color="auto"/>
              <w:right w:val="single" w:sz="4" w:space="0" w:color="auto"/>
            </w:tcBorders>
          </w:tcPr>
          <w:p w14:paraId="226B74F0" w14:textId="77777777" w:rsidR="003B1AD5" w:rsidRPr="00C72674" w:rsidRDefault="003B1AD5" w:rsidP="001217C9">
            <w:pPr>
              <w:spacing w:after="0"/>
              <w:jc w:val="center"/>
              <w:rPr>
                <w:b/>
                <w:i/>
                <w:sz w:val="22"/>
                <w:szCs w:val="22"/>
              </w:rPr>
            </w:pPr>
            <w:r w:rsidRPr="00C72674">
              <w:rPr>
                <w:b/>
                <w:i/>
                <w:sz w:val="22"/>
                <w:szCs w:val="22"/>
              </w:rPr>
              <w:t xml:space="preserve">CC#90, </w:t>
            </w:r>
            <w:proofErr w:type="spellStart"/>
            <w:r w:rsidRPr="00C72674">
              <w:rPr>
                <w:b/>
                <w:i/>
                <w:sz w:val="22"/>
                <w:szCs w:val="22"/>
              </w:rPr>
              <w:t>SldDnStp</w:t>
            </w:r>
            <w:proofErr w:type="spellEnd"/>
          </w:p>
        </w:tc>
      </w:tr>
      <w:tr w:rsidR="003B1AD5" w:rsidRPr="00AD5E50" w14:paraId="07E3A4E8" w14:textId="77777777" w:rsidTr="001217C9">
        <w:tc>
          <w:tcPr>
            <w:tcW w:w="1642" w:type="dxa"/>
            <w:tcBorders>
              <w:top w:val="single" w:sz="4" w:space="0" w:color="auto"/>
              <w:left w:val="single" w:sz="4" w:space="0" w:color="auto"/>
              <w:bottom w:val="nil"/>
              <w:right w:val="nil"/>
            </w:tcBorders>
          </w:tcPr>
          <w:p w14:paraId="20CF2ADB" w14:textId="77777777" w:rsidR="003B1AD5" w:rsidRPr="00C72674" w:rsidRDefault="003B1AD5" w:rsidP="001217C9">
            <w:pPr>
              <w:spacing w:after="0"/>
              <w:jc w:val="right"/>
              <w:rPr>
                <w:sz w:val="22"/>
                <w:szCs w:val="22"/>
              </w:rPr>
            </w:pPr>
            <w:r w:rsidRPr="00C72674">
              <w:rPr>
                <w:sz w:val="22"/>
                <w:szCs w:val="22"/>
              </w:rPr>
              <w:t>0-3     --&gt;</w:t>
            </w:r>
          </w:p>
        </w:tc>
        <w:tc>
          <w:tcPr>
            <w:tcW w:w="1642" w:type="dxa"/>
            <w:tcBorders>
              <w:top w:val="single" w:sz="4" w:space="0" w:color="auto"/>
              <w:left w:val="nil"/>
              <w:bottom w:val="nil"/>
              <w:right w:val="single" w:sz="4" w:space="0" w:color="auto"/>
            </w:tcBorders>
          </w:tcPr>
          <w:p w14:paraId="46ABE036" w14:textId="77777777" w:rsidR="003B1AD5" w:rsidRPr="00C72674" w:rsidRDefault="003B1AD5" w:rsidP="001217C9">
            <w:pPr>
              <w:spacing w:after="0"/>
              <w:rPr>
                <w:sz w:val="22"/>
                <w:szCs w:val="22"/>
              </w:rPr>
            </w:pPr>
            <w:r w:rsidRPr="00C72674">
              <w:rPr>
                <w:sz w:val="22"/>
                <w:szCs w:val="22"/>
              </w:rPr>
              <w:t>0</w:t>
            </w:r>
          </w:p>
        </w:tc>
        <w:tc>
          <w:tcPr>
            <w:tcW w:w="1642" w:type="dxa"/>
            <w:tcBorders>
              <w:top w:val="single" w:sz="4" w:space="0" w:color="auto"/>
              <w:left w:val="single" w:sz="4" w:space="0" w:color="auto"/>
              <w:bottom w:val="nil"/>
              <w:right w:val="nil"/>
            </w:tcBorders>
          </w:tcPr>
          <w:p w14:paraId="4AC54A7D" w14:textId="77777777" w:rsidR="003B1AD5" w:rsidRPr="00C72674" w:rsidRDefault="003B1AD5" w:rsidP="001217C9">
            <w:pPr>
              <w:spacing w:after="0"/>
              <w:jc w:val="right"/>
              <w:rPr>
                <w:sz w:val="22"/>
                <w:szCs w:val="22"/>
              </w:rPr>
            </w:pPr>
            <w:r w:rsidRPr="00C72674">
              <w:rPr>
                <w:sz w:val="22"/>
                <w:szCs w:val="22"/>
              </w:rPr>
              <w:t>0-31    --&gt;</w:t>
            </w:r>
          </w:p>
        </w:tc>
        <w:tc>
          <w:tcPr>
            <w:tcW w:w="1642" w:type="dxa"/>
            <w:tcBorders>
              <w:top w:val="single" w:sz="4" w:space="0" w:color="auto"/>
              <w:left w:val="nil"/>
              <w:bottom w:val="nil"/>
              <w:right w:val="single" w:sz="4" w:space="0" w:color="auto"/>
            </w:tcBorders>
          </w:tcPr>
          <w:p w14:paraId="0DC77335" w14:textId="77777777" w:rsidR="003B1AD5" w:rsidRPr="00C72674" w:rsidRDefault="003B1AD5" w:rsidP="001217C9">
            <w:pPr>
              <w:spacing w:after="0"/>
              <w:rPr>
                <w:sz w:val="22"/>
                <w:szCs w:val="22"/>
              </w:rPr>
            </w:pPr>
            <w:r w:rsidRPr="00C72674">
              <w:rPr>
                <w:sz w:val="22"/>
                <w:szCs w:val="22"/>
              </w:rPr>
              <w:t>off</w:t>
            </w:r>
          </w:p>
        </w:tc>
        <w:tc>
          <w:tcPr>
            <w:tcW w:w="1643" w:type="dxa"/>
            <w:tcBorders>
              <w:top w:val="single" w:sz="4" w:space="0" w:color="auto"/>
              <w:left w:val="single" w:sz="4" w:space="0" w:color="auto"/>
              <w:bottom w:val="nil"/>
              <w:right w:val="nil"/>
            </w:tcBorders>
          </w:tcPr>
          <w:p w14:paraId="379B6AE8" w14:textId="77777777" w:rsidR="003B1AD5" w:rsidRPr="00C72674" w:rsidRDefault="003B1AD5" w:rsidP="001217C9">
            <w:pPr>
              <w:spacing w:after="0"/>
              <w:jc w:val="right"/>
              <w:rPr>
                <w:sz w:val="22"/>
                <w:szCs w:val="22"/>
              </w:rPr>
            </w:pPr>
            <w:r w:rsidRPr="00C72674">
              <w:rPr>
                <w:sz w:val="22"/>
                <w:szCs w:val="22"/>
              </w:rPr>
              <w:t>0-5     --&gt;</w:t>
            </w:r>
          </w:p>
        </w:tc>
        <w:tc>
          <w:tcPr>
            <w:tcW w:w="1643" w:type="dxa"/>
            <w:tcBorders>
              <w:top w:val="single" w:sz="4" w:space="0" w:color="auto"/>
              <w:left w:val="nil"/>
              <w:bottom w:val="nil"/>
              <w:right w:val="single" w:sz="4" w:space="0" w:color="auto"/>
            </w:tcBorders>
          </w:tcPr>
          <w:p w14:paraId="60611807" w14:textId="77777777" w:rsidR="003B1AD5" w:rsidRPr="00C72674" w:rsidRDefault="003B1AD5" w:rsidP="001217C9">
            <w:pPr>
              <w:spacing w:after="0"/>
              <w:rPr>
                <w:sz w:val="22"/>
                <w:szCs w:val="22"/>
              </w:rPr>
            </w:pPr>
            <w:r w:rsidRPr="00C72674">
              <w:rPr>
                <w:sz w:val="22"/>
                <w:szCs w:val="22"/>
              </w:rPr>
              <w:t>1</w:t>
            </w:r>
          </w:p>
        </w:tc>
      </w:tr>
      <w:tr w:rsidR="003B1AD5" w:rsidRPr="00AD5E50" w14:paraId="22D02DC2" w14:textId="77777777" w:rsidTr="001217C9">
        <w:tc>
          <w:tcPr>
            <w:tcW w:w="1642" w:type="dxa"/>
            <w:tcBorders>
              <w:top w:val="nil"/>
              <w:left w:val="single" w:sz="4" w:space="0" w:color="auto"/>
              <w:bottom w:val="nil"/>
              <w:right w:val="nil"/>
            </w:tcBorders>
          </w:tcPr>
          <w:p w14:paraId="4339FC06" w14:textId="77777777" w:rsidR="003B1AD5" w:rsidRPr="00C72674" w:rsidRDefault="003B1AD5" w:rsidP="001217C9">
            <w:pPr>
              <w:spacing w:after="0"/>
              <w:jc w:val="right"/>
              <w:rPr>
                <w:sz w:val="22"/>
                <w:szCs w:val="22"/>
              </w:rPr>
            </w:pPr>
            <w:r w:rsidRPr="00C72674">
              <w:rPr>
                <w:sz w:val="22"/>
                <w:szCs w:val="22"/>
              </w:rPr>
              <w:t>4-10    --&gt;</w:t>
            </w:r>
          </w:p>
        </w:tc>
        <w:tc>
          <w:tcPr>
            <w:tcW w:w="1642" w:type="dxa"/>
            <w:tcBorders>
              <w:top w:val="nil"/>
              <w:left w:val="nil"/>
              <w:bottom w:val="nil"/>
              <w:right w:val="single" w:sz="4" w:space="0" w:color="auto"/>
            </w:tcBorders>
          </w:tcPr>
          <w:p w14:paraId="22863E4F" w14:textId="77777777" w:rsidR="003B1AD5" w:rsidRPr="00C72674" w:rsidRDefault="003B1AD5" w:rsidP="001217C9">
            <w:pPr>
              <w:spacing w:after="0"/>
              <w:rPr>
                <w:sz w:val="22"/>
                <w:szCs w:val="22"/>
              </w:rPr>
            </w:pPr>
            <w:r w:rsidRPr="00C72674">
              <w:rPr>
                <w:sz w:val="22"/>
                <w:szCs w:val="22"/>
              </w:rPr>
              <w:t>1</w:t>
            </w:r>
          </w:p>
        </w:tc>
        <w:tc>
          <w:tcPr>
            <w:tcW w:w="1642" w:type="dxa"/>
            <w:tcBorders>
              <w:top w:val="nil"/>
              <w:left w:val="single" w:sz="4" w:space="0" w:color="auto"/>
              <w:bottom w:val="nil"/>
              <w:right w:val="nil"/>
            </w:tcBorders>
          </w:tcPr>
          <w:p w14:paraId="13112528" w14:textId="77777777" w:rsidR="003B1AD5" w:rsidRPr="00C72674" w:rsidRDefault="003B1AD5" w:rsidP="001217C9">
            <w:pPr>
              <w:spacing w:after="0"/>
              <w:jc w:val="right"/>
              <w:rPr>
                <w:sz w:val="22"/>
                <w:szCs w:val="22"/>
              </w:rPr>
            </w:pPr>
            <w:r w:rsidRPr="00C72674">
              <w:rPr>
                <w:sz w:val="22"/>
                <w:szCs w:val="22"/>
              </w:rPr>
              <w:t>32-95   --&gt;</w:t>
            </w:r>
          </w:p>
        </w:tc>
        <w:tc>
          <w:tcPr>
            <w:tcW w:w="1642" w:type="dxa"/>
            <w:tcBorders>
              <w:top w:val="nil"/>
              <w:left w:val="nil"/>
              <w:bottom w:val="nil"/>
              <w:right w:val="single" w:sz="4" w:space="0" w:color="auto"/>
            </w:tcBorders>
          </w:tcPr>
          <w:p w14:paraId="13CB3BD0" w14:textId="77777777" w:rsidR="003B1AD5" w:rsidRPr="00C72674" w:rsidRDefault="003B1AD5" w:rsidP="001217C9">
            <w:pPr>
              <w:spacing w:after="0"/>
              <w:rPr>
                <w:sz w:val="22"/>
                <w:szCs w:val="22"/>
              </w:rPr>
            </w:pPr>
            <w:r w:rsidRPr="00C72674">
              <w:rPr>
                <w:sz w:val="22"/>
                <w:szCs w:val="22"/>
              </w:rPr>
              <w:t>up</w:t>
            </w:r>
          </w:p>
        </w:tc>
        <w:tc>
          <w:tcPr>
            <w:tcW w:w="1643" w:type="dxa"/>
            <w:tcBorders>
              <w:top w:val="nil"/>
              <w:left w:val="single" w:sz="4" w:space="0" w:color="auto"/>
              <w:bottom w:val="nil"/>
              <w:right w:val="nil"/>
            </w:tcBorders>
          </w:tcPr>
          <w:p w14:paraId="76C24A97" w14:textId="77777777" w:rsidR="003B1AD5" w:rsidRPr="00C72674" w:rsidRDefault="003B1AD5" w:rsidP="001217C9">
            <w:pPr>
              <w:spacing w:after="0"/>
              <w:jc w:val="right"/>
              <w:rPr>
                <w:sz w:val="22"/>
                <w:szCs w:val="22"/>
              </w:rPr>
            </w:pPr>
            <w:r w:rsidRPr="00C72674">
              <w:rPr>
                <w:sz w:val="22"/>
                <w:szCs w:val="22"/>
              </w:rPr>
              <w:t>6-17    --&gt;</w:t>
            </w:r>
          </w:p>
        </w:tc>
        <w:tc>
          <w:tcPr>
            <w:tcW w:w="1643" w:type="dxa"/>
            <w:tcBorders>
              <w:top w:val="nil"/>
              <w:left w:val="nil"/>
              <w:bottom w:val="nil"/>
              <w:right w:val="single" w:sz="4" w:space="0" w:color="auto"/>
            </w:tcBorders>
          </w:tcPr>
          <w:p w14:paraId="16B46D42" w14:textId="77777777" w:rsidR="003B1AD5" w:rsidRPr="00C72674" w:rsidRDefault="003B1AD5" w:rsidP="001217C9">
            <w:pPr>
              <w:spacing w:after="0"/>
              <w:rPr>
                <w:sz w:val="22"/>
                <w:szCs w:val="22"/>
              </w:rPr>
            </w:pPr>
            <w:r w:rsidRPr="00C72674">
              <w:rPr>
                <w:sz w:val="22"/>
                <w:szCs w:val="22"/>
              </w:rPr>
              <w:t>2</w:t>
            </w:r>
          </w:p>
        </w:tc>
      </w:tr>
      <w:tr w:rsidR="003B1AD5" w:rsidRPr="00AD5E50" w14:paraId="33C3A1B1" w14:textId="77777777" w:rsidTr="001217C9">
        <w:tc>
          <w:tcPr>
            <w:tcW w:w="1642" w:type="dxa"/>
            <w:tcBorders>
              <w:top w:val="nil"/>
              <w:left w:val="single" w:sz="4" w:space="0" w:color="auto"/>
              <w:bottom w:val="nil"/>
              <w:right w:val="nil"/>
            </w:tcBorders>
          </w:tcPr>
          <w:p w14:paraId="27782878" w14:textId="77777777" w:rsidR="003B1AD5" w:rsidRPr="00C72674" w:rsidRDefault="003B1AD5" w:rsidP="001217C9">
            <w:pPr>
              <w:spacing w:after="0"/>
              <w:jc w:val="right"/>
              <w:rPr>
                <w:sz w:val="22"/>
                <w:szCs w:val="22"/>
              </w:rPr>
            </w:pPr>
            <w:r w:rsidRPr="00C72674">
              <w:rPr>
                <w:sz w:val="22"/>
                <w:szCs w:val="22"/>
              </w:rPr>
              <w:t>11-17   --&gt;</w:t>
            </w:r>
          </w:p>
        </w:tc>
        <w:tc>
          <w:tcPr>
            <w:tcW w:w="1642" w:type="dxa"/>
            <w:tcBorders>
              <w:top w:val="nil"/>
              <w:left w:val="nil"/>
              <w:bottom w:val="nil"/>
              <w:right w:val="single" w:sz="4" w:space="0" w:color="auto"/>
            </w:tcBorders>
          </w:tcPr>
          <w:p w14:paraId="47B557E3" w14:textId="77777777" w:rsidR="003B1AD5" w:rsidRPr="00C72674" w:rsidRDefault="003B1AD5" w:rsidP="001217C9">
            <w:pPr>
              <w:spacing w:after="0"/>
              <w:rPr>
                <w:sz w:val="22"/>
                <w:szCs w:val="22"/>
              </w:rPr>
            </w:pPr>
            <w:r w:rsidRPr="00C72674">
              <w:rPr>
                <w:sz w:val="22"/>
                <w:szCs w:val="22"/>
              </w:rPr>
              <w:t>2</w:t>
            </w:r>
          </w:p>
        </w:tc>
        <w:tc>
          <w:tcPr>
            <w:tcW w:w="1642" w:type="dxa"/>
            <w:tcBorders>
              <w:top w:val="nil"/>
              <w:left w:val="single" w:sz="4" w:space="0" w:color="auto"/>
              <w:bottom w:val="single" w:sz="4" w:space="0" w:color="auto"/>
              <w:right w:val="nil"/>
            </w:tcBorders>
          </w:tcPr>
          <w:p w14:paraId="12F98692" w14:textId="77777777" w:rsidR="003B1AD5" w:rsidRPr="00C72674" w:rsidRDefault="003B1AD5" w:rsidP="001217C9">
            <w:pPr>
              <w:spacing w:after="0"/>
              <w:jc w:val="right"/>
              <w:rPr>
                <w:sz w:val="22"/>
                <w:szCs w:val="22"/>
              </w:rPr>
            </w:pPr>
            <w:r w:rsidRPr="00C72674">
              <w:rPr>
                <w:sz w:val="22"/>
                <w:szCs w:val="22"/>
              </w:rPr>
              <w:t>96-</w:t>
            </w:r>
            <w:proofErr w:type="gramStart"/>
            <w:r w:rsidRPr="00C72674">
              <w:rPr>
                <w:sz w:val="22"/>
                <w:szCs w:val="22"/>
              </w:rPr>
              <w:t>127  --</w:t>
            </w:r>
            <w:proofErr w:type="gramEnd"/>
            <w:r w:rsidRPr="00C72674">
              <w:rPr>
                <w:sz w:val="22"/>
                <w:szCs w:val="22"/>
              </w:rPr>
              <w:t>&gt;</w:t>
            </w:r>
          </w:p>
        </w:tc>
        <w:tc>
          <w:tcPr>
            <w:tcW w:w="1642" w:type="dxa"/>
            <w:tcBorders>
              <w:top w:val="nil"/>
              <w:left w:val="nil"/>
              <w:bottom w:val="single" w:sz="4" w:space="0" w:color="auto"/>
              <w:right w:val="single" w:sz="4" w:space="0" w:color="auto"/>
            </w:tcBorders>
          </w:tcPr>
          <w:p w14:paraId="09AC401F" w14:textId="77777777" w:rsidR="003B1AD5" w:rsidRPr="00C72674" w:rsidRDefault="003B1AD5" w:rsidP="001217C9">
            <w:pPr>
              <w:spacing w:after="0"/>
              <w:rPr>
                <w:sz w:val="22"/>
                <w:szCs w:val="22"/>
              </w:rPr>
            </w:pPr>
            <w:r w:rsidRPr="00C72674">
              <w:rPr>
                <w:sz w:val="22"/>
                <w:szCs w:val="22"/>
              </w:rPr>
              <w:t>down</w:t>
            </w:r>
          </w:p>
        </w:tc>
        <w:tc>
          <w:tcPr>
            <w:tcW w:w="1643" w:type="dxa"/>
            <w:tcBorders>
              <w:top w:val="nil"/>
              <w:left w:val="single" w:sz="4" w:space="0" w:color="auto"/>
              <w:bottom w:val="nil"/>
              <w:right w:val="nil"/>
            </w:tcBorders>
          </w:tcPr>
          <w:p w14:paraId="302497C4" w14:textId="77777777" w:rsidR="003B1AD5" w:rsidRPr="00C72674" w:rsidRDefault="003B1AD5" w:rsidP="001217C9">
            <w:pPr>
              <w:spacing w:after="0"/>
              <w:jc w:val="right"/>
              <w:rPr>
                <w:sz w:val="22"/>
                <w:szCs w:val="22"/>
              </w:rPr>
            </w:pPr>
            <w:r w:rsidRPr="00C72674">
              <w:rPr>
                <w:sz w:val="22"/>
                <w:szCs w:val="22"/>
              </w:rPr>
              <w:t>18-28   --&gt;</w:t>
            </w:r>
          </w:p>
        </w:tc>
        <w:tc>
          <w:tcPr>
            <w:tcW w:w="1643" w:type="dxa"/>
            <w:tcBorders>
              <w:top w:val="nil"/>
              <w:left w:val="nil"/>
              <w:bottom w:val="nil"/>
              <w:right w:val="single" w:sz="4" w:space="0" w:color="auto"/>
            </w:tcBorders>
          </w:tcPr>
          <w:p w14:paraId="06DEFE04" w14:textId="77777777" w:rsidR="003B1AD5" w:rsidRPr="00C72674" w:rsidRDefault="003B1AD5" w:rsidP="001217C9">
            <w:pPr>
              <w:spacing w:after="0"/>
              <w:rPr>
                <w:sz w:val="22"/>
                <w:szCs w:val="22"/>
              </w:rPr>
            </w:pPr>
            <w:r w:rsidRPr="00C72674">
              <w:rPr>
                <w:sz w:val="22"/>
                <w:szCs w:val="22"/>
              </w:rPr>
              <w:t>3</w:t>
            </w:r>
          </w:p>
        </w:tc>
      </w:tr>
      <w:tr w:rsidR="003B1AD5" w:rsidRPr="00AD5E50" w14:paraId="4ACD8A15" w14:textId="77777777" w:rsidTr="001217C9">
        <w:tc>
          <w:tcPr>
            <w:tcW w:w="1642" w:type="dxa"/>
            <w:tcBorders>
              <w:top w:val="nil"/>
              <w:left w:val="single" w:sz="4" w:space="0" w:color="auto"/>
              <w:bottom w:val="nil"/>
              <w:right w:val="nil"/>
            </w:tcBorders>
          </w:tcPr>
          <w:p w14:paraId="731ECCA7" w14:textId="77777777" w:rsidR="003B1AD5" w:rsidRPr="00C72674" w:rsidRDefault="003B1AD5" w:rsidP="001217C9">
            <w:pPr>
              <w:spacing w:after="0"/>
              <w:jc w:val="right"/>
              <w:rPr>
                <w:sz w:val="22"/>
                <w:szCs w:val="22"/>
              </w:rPr>
            </w:pPr>
            <w:r w:rsidRPr="00C72674">
              <w:rPr>
                <w:sz w:val="22"/>
                <w:szCs w:val="22"/>
              </w:rPr>
              <w:t>18-24   --&gt;</w:t>
            </w:r>
          </w:p>
        </w:tc>
        <w:tc>
          <w:tcPr>
            <w:tcW w:w="1642" w:type="dxa"/>
            <w:tcBorders>
              <w:top w:val="nil"/>
              <w:left w:val="nil"/>
              <w:bottom w:val="nil"/>
              <w:right w:val="single" w:sz="4" w:space="0" w:color="auto"/>
            </w:tcBorders>
          </w:tcPr>
          <w:p w14:paraId="7F9E1C33" w14:textId="77777777" w:rsidR="003B1AD5" w:rsidRPr="00C72674" w:rsidRDefault="003B1AD5" w:rsidP="001217C9">
            <w:pPr>
              <w:spacing w:after="0"/>
              <w:rPr>
                <w:sz w:val="22"/>
                <w:szCs w:val="22"/>
              </w:rPr>
            </w:pPr>
            <w:r w:rsidRPr="00C72674">
              <w:rPr>
                <w:sz w:val="22"/>
                <w:szCs w:val="22"/>
              </w:rPr>
              <w:t>3</w:t>
            </w:r>
          </w:p>
        </w:tc>
        <w:tc>
          <w:tcPr>
            <w:tcW w:w="3284" w:type="dxa"/>
            <w:gridSpan w:val="2"/>
            <w:tcBorders>
              <w:top w:val="single" w:sz="4" w:space="0" w:color="auto"/>
              <w:left w:val="single" w:sz="4" w:space="0" w:color="auto"/>
              <w:bottom w:val="single" w:sz="4" w:space="0" w:color="auto"/>
              <w:right w:val="single" w:sz="4" w:space="0" w:color="auto"/>
            </w:tcBorders>
          </w:tcPr>
          <w:p w14:paraId="6FACC257" w14:textId="77777777" w:rsidR="003B1AD5" w:rsidRPr="00C72674" w:rsidRDefault="003B1AD5" w:rsidP="001217C9">
            <w:pPr>
              <w:spacing w:after="0"/>
              <w:jc w:val="center"/>
              <w:rPr>
                <w:b/>
                <w:i/>
                <w:sz w:val="22"/>
                <w:szCs w:val="22"/>
              </w:rPr>
            </w:pPr>
            <w:r w:rsidRPr="00C72674">
              <w:rPr>
                <w:b/>
                <w:i/>
                <w:sz w:val="22"/>
                <w:szCs w:val="22"/>
              </w:rPr>
              <w:t xml:space="preserve">CC#87, </w:t>
            </w:r>
            <w:proofErr w:type="spellStart"/>
            <w:r w:rsidRPr="00C72674">
              <w:rPr>
                <w:b/>
                <w:i/>
                <w:sz w:val="22"/>
                <w:szCs w:val="22"/>
              </w:rPr>
              <w:t>SldUpStp</w:t>
            </w:r>
            <w:proofErr w:type="spellEnd"/>
          </w:p>
        </w:tc>
        <w:tc>
          <w:tcPr>
            <w:tcW w:w="1643" w:type="dxa"/>
            <w:tcBorders>
              <w:top w:val="nil"/>
              <w:left w:val="single" w:sz="4" w:space="0" w:color="auto"/>
              <w:bottom w:val="nil"/>
              <w:right w:val="nil"/>
            </w:tcBorders>
          </w:tcPr>
          <w:p w14:paraId="51A88083" w14:textId="77777777" w:rsidR="003B1AD5" w:rsidRPr="00C72674" w:rsidRDefault="003B1AD5" w:rsidP="001217C9">
            <w:pPr>
              <w:spacing w:after="0"/>
              <w:jc w:val="right"/>
              <w:rPr>
                <w:sz w:val="22"/>
                <w:szCs w:val="22"/>
              </w:rPr>
            </w:pPr>
            <w:r w:rsidRPr="00C72674">
              <w:rPr>
                <w:sz w:val="22"/>
                <w:szCs w:val="22"/>
              </w:rPr>
              <w:t>29-40   --&gt;</w:t>
            </w:r>
          </w:p>
        </w:tc>
        <w:tc>
          <w:tcPr>
            <w:tcW w:w="1643" w:type="dxa"/>
            <w:tcBorders>
              <w:top w:val="nil"/>
              <w:left w:val="nil"/>
              <w:bottom w:val="nil"/>
            </w:tcBorders>
          </w:tcPr>
          <w:p w14:paraId="4856F3A3" w14:textId="77777777" w:rsidR="003B1AD5" w:rsidRPr="00C72674" w:rsidRDefault="003B1AD5" w:rsidP="001217C9">
            <w:pPr>
              <w:spacing w:after="0"/>
              <w:rPr>
                <w:sz w:val="22"/>
                <w:szCs w:val="22"/>
              </w:rPr>
            </w:pPr>
            <w:r w:rsidRPr="00C72674">
              <w:rPr>
                <w:sz w:val="22"/>
                <w:szCs w:val="22"/>
              </w:rPr>
              <w:t>4</w:t>
            </w:r>
          </w:p>
        </w:tc>
      </w:tr>
      <w:tr w:rsidR="003B1AD5" w:rsidRPr="00AD5E50" w14:paraId="02F12D6A" w14:textId="77777777" w:rsidTr="001217C9">
        <w:tc>
          <w:tcPr>
            <w:tcW w:w="1642" w:type="dxa"/>
            <w:tcBorders>
              <w:top w:val="nil"/>
              <w:left w:val="single" w:sz="4" w:space="0" w:color="auto"/>
              <w:bottom w:val="nil"/>
              <w:right w:val="nil"/>
            </w:tcBorders>
          </w:tcPr>
          <w:p w14:paraId="4A37279D" w14:textId="77777777" w:rsidR="003B1AD5" w:rsidRPr="00C72674" w:rsidRDefault="003B1AD5" w:rsidP="001217C9">
            <w:pPr>
              <w:spacing w:after="0"/>
              <w:jc w:val="right"/>
              <w:rPr>
                <w:sz w:val="22"/>
                <w:szCs w:val="22"/>
              </w:rPr>
            </w:pPr>
            <w:r w:rsidRPr="00C72674">
              <w:rPr>
                <w:sz w:val="22"/>
                <w:szCs w:val="22"/>
              </w:rPr>
              <w:t>25-31   --&gt;</w:t>
            </w:r>
          </w:p>
        </w:tc>
        <w:tc>
          <w:tcPr>
            <w:tcW w:w="1642" w:type="dxa"/>
            <w:tcBorders>
              <w:top w:val="nil"/>
              <w:left w:val="nil"/>
              <w:bottom w:val="nil"/>
              <w:right w:val="single" w:sz="4" w:space="0" w:color="auto"/>
            </w:tcBorders>
          </w:tcPr>
          <w:p w14:paraId="40F77FA9" w14:textId="77777777" w:rsidR="003B1AD5" w:rsidRPr="00C72674" w:rsidRDefault="003B1AD5" w:rsidP="001217C9">
            <w:pPr>
              <w:spacing w:after="0"/>
              <w:rPr>
                <w:sz w:val="22"/>
                <w:szCs w:val="22"/>
              </w:rPr>
            </w:pPr>
            <w:r w:rsidRPr="00C72674">
              <w:rPr>
                <w:sz w:val="22"/>
                <w:szCs w:val="22"/>
              </w:rPr>
              <w:t>4</w:t>
            </w:r>
          </w:p>
        </w:tc>
        <w:tc>
          <w:tcPr>
            <w:tcW w:w="1642" w:type="dxa"/>
            <w:tcBorders>
              <w:top w:val="single" w:sz="4" w:space="0" w:color="auto"/>
              <w:left w:val="single" w:sz="4" w:space="0" w:color="auto"/>
              <w:bottom w:val="nil"/>
              <w:right w:val="nil"/>
            </w:tcBorders>
          </w:tcPr>
          <w:p w14:paraId="71E95720" w14:textId="77777777" w:rsidR="003B1AD5" w:rsidRPr="00C72674" w:rsidRDefault="003B1AD5" w:rsidP="001217C9">
            <w:pPr>
              <w:spacing w:after="0"/>
              <w:jc w:val="right"/>
              <w:rPr>
                <w:sz w:val="22"/>
                <w:szCs w:val="22"/>
              </w:rPr>
            </w:pPr>
            <w:r w:rsidRPr="00C72674">
              <w:rPr>
                <w:sz w:val="22"/>
                <w:szCs w:val="22"/>
              </w:rPr>
              <w:t>0-5     --&gt;</w:t>
            </w:r>
          </w:p>
        </w:tc>
        <w:tc>
          <w:tcPr>
            <w:tcW w:w="1642" w:type="dxa"/>
            <w:tcBorders>
              <w:top w:val="single" w:sz="4" w:space="0" w:color="auto"/>
              <w:left w:val="nil"/>
              <w:bottom w:val="nil"/>
              <w:right w:val="single" w:sz="4" w:space="0" w:color="auto"/>
            </w:tcBorders>
          </w:tcPr>
          <w:p w14:paraId="1FC05393" w14:textId="77777777" w:rsidR="003B1AD5" w:rsidRPr="00C72674" w:rsidRDefault="003B1AD5" w:rsidP="001217C9">
            <w:pPr>
              <w:spacing w:after="0"/>
              <w:rPr>
                <w:sz w:val="22"/>
                <w:szCs w:val="22"/>
              </w:rPr>
            </w:pPr>
            <w:r w:rsidRPr="00C72674">
              <w:rPr>
                <w:sz w:val="22"/>
                <w:szCs w:val="22"/>
              </w:rPr>
              <w:t>1</w:t>
            </w:r>
          </w:p>
        </w:tc>
        <w:tc>
          <w:tcPr>
            <w:tcW w:w="1643" w:type="dxa"/>
            <w:tcBorders>
              <w:top w:val="nil"/>
              <w:left w:val="single" w:sz="4" w:space="0" w:color="auto"/>
              <w:bottom w:val="nil"/>
              <w:right w:val="nil"/>
            </w:tcBorders>
          </w:tcPr>
          <w:p w14:paraId="3052E613" w14:textId="77777777" w:rsidR="003B1AD5" w:rsidRPr="00C72674" w:rsidRDefault="003B1AD5" w:rsidP="001217C9">
            <w:pPr>
              <w:spacing w:after="0"/>
              <w:jc w:val="right"/>
              <w:rPr>
                <w:sz w:val="22"/>
                <w:szCs w:val="22"/>
              </w:rPr>
            </w:pPr>
            <w:r w:rsidRPr="00C72674">
              <w:rPr>
                <w:sz w:val="22"/>
                <w:szCs w:val="22"/>
              </w:rPr>
              <w:t>41-51   --&gt;</w:t>
            </w:r>
          </w:p>
        </w:tc>
        <w:tc>
          <w:tcPr>
            <w:tcW w:w="1643" w:type="dxa"/>
            <w:tcBorders>
              <w:top w:val="nil"/>
              <w:left w:val="nil"/>
              <w:bottom w:val="nil"/>
              <w:right w:val="single" w:sz="4" w:space="0" w:color="auto"/>
            </w:tcBorders>
          </w:tcPr>
          <w:p w14:paraId="77513F2A" w14:textId="77777777" w:rsidR="003B1AD5" w:rsidRPr="00C72674" w:rsidRDefault="003B1AD5" w:rsidP="001217C9">
            <w:pPr>
              <w:spacing w:after="0"/>
              <w:rPr>
                <w:sz w:val="22"/>
                <w:szCs w:val="22"/>
              </w:rPr>
            </w:pPr>
            <w:r w:rsidRPr="00C72674">
              <w:rPr>
                <w:sz w:val="22"/>
                <w:szCs w:val="22"/>
              </w:rPr>
              <w:t>5</w:t>
            </w:r>
          </w:p>
        </w:tc>
      </w:tr>
      <w:tr w:rsidR="003B1AD5" w:rsidRPr="00AD5E50" w14:paraId="7FCBCFF7" w14:textId="77777777" w:rsidTr="001217C9">
        <w:tc>
          <w:tcPr>
            <w:tcW w:w="1642" w:type="dxa"/>
            <w:tcBorders>
              <w:top w:val="nil"/>
              <w:left w:val="single" w:sz="4" w:space="0" w:color="auto"/>
              <w:bottom w:val="nil"/>
              <w:right w:val="nil"/>
            </w:tcBorders>
          </w:tcPr>
          <w:p w14:paraId="7967F86C" w14:textId="77777777" w:rsidR="003B1AD5" w:rsidRPr="00C72674" w:rsidRDefault="003B1AD5" w:rsidP="001217C9">
            <w:pPr>
              <w:spacing w:after="0"/>
              <w:jc w:val="right"/>
              <w:rPr>
                <w:sz w:val="22"/>
                <w:szCs w:val="22"/>
              </w:rPr>
            </w:pPr>
            <w:r w:rsidRPr="00C72674">
              <w:rPr>
                <w:sz w:val="22"/>
                <w:szCs w:val="22"/>
              </w:rPr>
              <w:t>32-38   --&gt;</w:t>
            </w:r>
          </w:p>
        </w:tc>
        <w:tc>
          <w:tcPr>
            <w:tcW w:w="1642" w:type="dxa"/>
            <w:tcBorders>
              <w:top w:val="nil"/>
              <w:left w:val="nil"/>
              <w:bottom w:val="nil"/>
              <w:right w:val="single" w:sz="4" w:space="0" w:color="auto"/>
            </w:tcBorders>
          </w:tcPr>
          <w:p w14:paraId="24B23AEE" w14:textId="77777777" w:rsidR="003B1AD5" w:rsidRPr="00C72674" w:rsidRDefault="003B1AD5" w:rsidP="001217C9">
            <w:pPr>
              <w:spacing w:after="0"/>
              <w:rPr>
                <w:sz w:val="22"/>
                <w:szCs w:val="22"/>
              </w:rPr>
            </w:pPr>
            <w:r w:rsidRPr="00C72674">
              <w:rPr>
                <w:sz w:val="22"/>
                <w:szCs w:val="22"/>
              </w:rPr>
              <w:t>5</w:t>
            </w:r>
          </w:p>
        </w:tc>
        <w:tc>
          <w:tcPr>
            <w:tcW w:w="1642" w:type="dxa"/>
            <w:tcBorders>
              <w:top w:val="nil"/>
              <w:left w:val="single" w:sz="4" w:space="0" w:color="auto"/>
              <w:bottom w:val="nil"/>
              <w:right w:val="nil"/>
            </w:tcBorders>
          </w:tcPr>
          <w:p w14:paraId="648B7208" w14:textId="77777777" w:rsidR="003B1AD5" w:rsidRPr="00C72674" w:rsidRDefault="003B1AD5" w:rsidP="001217C9">
            <w:pPr>
              <w:spacing w:after="0"/>
              <w:jc w:val="right"/>
              <w:rPr>
                <w:sz w:val="22"/>
                <w:szCs w:val="22"/>
              </w:rPr>
            </w:pPr>
            <w:r w:rsidRPr="00C72674">
              <w:rPr>
                <w:sz w:val="22"/>
                <w:szCs w:val="22"/>
              </w:rPr>
              <w:t>6-17    --&gt;</w:t>
            </w:r>
          </w:p>
        </w:tc>
        <w:tc>
          <w:tcPr>
            <w:tcW w:w="1642" w:type="dxa"/>
            <w:tcBorders>
              <w:top w:val="nil"/>
              <w:left w:val="nil"/>
              <w:bottom w:val="nil"/>
              <w:right w:val="single" w:sz="4" w:space="0" w:color="auto"/>
            </w:tcBorders>
          </w:tcPr>
          <w:p w14:paraId="54A2983D" w14:textId="77777777" w:rsidR="003B1AD5" w:rsidRPr="00C72674" w:rsidRDefault="003B1AD5" w:rsidP="001217C9">
            <w:pPr>
              <w:spacing w:after="0"/>
              <w:rPr>
                <w:sz w:val="22"/>
                <w:szCs w:val="22"/>
              </w:rPr>
            </w:pPr>
            <w:r w:rsidRPr="00C72674">
              <w:rPr>
                <w:sz w:val="22"/>
                <w:szCs w:val="22"/>
              </w:rPr>
              <w:t>2</w:t>
            </w:r>
          </w:p>
        </w:tc>
        <w:tc>
          <w:tcPr>
            <w:tcW w:w="1643" w:type="dxa"/>
            <w:tcBorders>
              <w:top w:val="nil"/>
              <w:left w:val="single" w:sz="4" w:space="0" w:color="auto"/>
              <w:bottom w:val="nil"/>
              <w:right w:val="nil"/>
            </w:tcBorders>
          </w:tcPr>
          <w:p w14:paraId="7CB7353F" w14:textId="77777777" w:rsidR="003B1AD5" w:rsidRPr="00C72674" w:rsidRDefault="003B1AD5" w:rsidP="001217C9">
            <w:pPr>
              <w:spacing w:after="0"/>
              <w:jc w:val="right"/>
              <w:rPr>
                <w:sz w:val="22"/>
                <w:szCs w:val="22"/>
              </w:rPr>
            </w:pPr>
            <w:r w:rsidRPr="00C72674">
              <w:rPr>
                <w:sz w:val="22"/>
                <w:szCs w:val="22"/>
              </w:rPr>
              <w:t>52-63   --&gt;</w:t>
            </w:r>
          </w:p>
        </w:tc>
        <w:tc>
          <w:tcPr>
            <w:tcW w:w="1643" w:type="dxa"/>
            <w:tcBorders>
              <w:top w:val="nil"/>
              <w:left w:val="nil"/>
              <w:bottom w:val="nil"/>
              <w:right w:val="single" w:sz="4" w:space="0" w:color="auto"/>
            </w:tcBorders>
          </w:tcPr>
          <w:p w14:paraId="1B82B0F8" w14:textId="77777777" w:rsidR="003B1AD5" w:rsidRPr="00C72674" w:rsidRDefault="003B1AD5" w:rsidP="001217C9">
            <w:pPr>
              <w:spacing w:after="0"/>
              <w:rPr>
                <w:sz w:val="22"/>
                <w:szCs w:val="22"/>
              </w:rPr>
            </w:pPr>
            <w:r w:rsidRPr="00C72674">
              <w:rPr>
                <w:sz w:val="22"/>
                <w:szCs w:val="22"/>
              </w:rPr>
              <w:t>6</w:t>
            </w:r>
          </w:p>
        </w:tc>
      </w:tr>
      <w:tr w:rsidR="003B1AD5" w:rsidRPr="00AD5E50" w14:paraId="57DA3BBC" w14:textId="77777777" w:rsidTr="001217C9">
        <w:tc>
          <w:tcPr>
            <w:tcW w:w="1642" w:type="dxa"/>
            <w:tcBorders>
              <w:top w:val="nil"/>
              <w:left w:val="single" w:sz="4" w:space="0" w:color="auto"/>
              <w:bottom w:val="nil"/>
              <w:right w:val="nil"/>
            </w:tcBorders>
          </w:tcPr>
          <w:p w14:paraId="48F62793" w14:textId="77777777" w:rsidR="003B1AD5" w:rsidRPr="00C72674" w:rsidRDefault="003B1AD5" w:rsidP="001217C9">
            <w:pPr>
              <w:spacing w:after="0"/>
              <w:jc w:val="right"/>
              <w:rPr>
                <w:sz w:val="22"/>
                <w:szCs w:val="22"/>
              </w:rPr>
            </w:pPr>
            <w:r w:rsidRPr="00C72674">
              <w:rPr>
                <w:sz w:val="22"/>
                <w:szCs w:val="22"/>
              </w:rPr>
              <w:t>39-45   --&gt;</w:t>
            </w:r>
          </w:p>
        </w:tc>
        <w:tc>
          <w:tcPr>
            <w:tcW w:w="1642" w:type="dxa"/>
            <w:tcBorders>
              <w:top w:val="nil"/>
              <w:left w:val="nil"/>
              <w:bottom w:val="nil"/>
              <w:right w:val="single" w:sz="4" w:space="0" w:color="auto"/>
            </w:tcBorders>
          </w:tcPr>
          <w:p w14:paraId="2658FB29" w14:textId="77777777" w:rsidR="003B1AD5" w:rsidRPr="00C72674" w:rsidRDefault="003B1AD5" w:rsidP="001217C9">
            <w:pPr>
              <w:spacing w:after="0"/>
              <w:rPr>
                <w:sz w:val="22"/>
                <w:szCs w:val="22"/>
              </w:rPr>
            </w:pPr>
            <w:r w:rsidRPr="00C72674">
              <w:rPr>
                <w:sz w:val="22"/>
                <w:szCs w:val="22"/>
              </w:rPr>
              <w:t>6</w:t>
            </w:r>
          </w:p>
        </w:tc>
        <w:tc>
          <w:tcPr>
            <w:tcW w:w="1642" w:type="dxa"/>
            <w:tcBorders>
              <w:top w:val="nil"/>
              <w:left w:val="single" w:sz="4" w:space="0" w:color="auto"/>
              <w:bottom w:val="nil"/>
              <w:right w:val="nil"/>
            </w:tcBorders>
          </w:tcPr>
          <w:p w14:paraId="3EA815AF" w14:textId="77777777" w:rsidR="003B1AD5" w:rsidRPr="00C72674" w:rsidRDefault="003B1AD5" w:rsidP="001217C9">
            <w:pPr>
              <w:spacing w:after="0"/>
              <w:jc w:val="right"/>
              <w:rPr>
                <w:sz w:val="22"/>
                <w:szCs w:val="22"/>
              </w:rPr>
            </w:pPr>
            <w:r w:rsidRPr="00C72674">
              <w:rPr>
                <w:sz w:val="22"/>
                <w:szCs w:val="22"/>
              </w:rPr>
              <w:t>18-28   --&gt;</w:t>
            </w:r>
          </w:p>
        </w:tc>
        <w:tc>
          <w:tcPr>
            <w:tcW w:w="1642" w:type="dxa"/>
            <w:tcBorders>
              <w:top w:val="nil"/>
              <w:left w:val="nil"/>
              <w:bottom w:val="nil"/>
              <w:right w:val="single" w:sz="4" w:space="0" w:color="auto"/>
            </w:tcBorders>
          </w:tcPr>
          <w:p w14:paraId="5154A07B" w14:textId="77777777" w:rsidR="003B1AD5" w:rsidRPr="00C72674" w:rsidRDefault="003B1AD5" w:rsidP="001217C9">
            <w:pPr>
              <w:spacing w:after="0"/>
              <w:rPr>
                <w:sz w:val="22"/>
                <w:szCs w:val="22"/>
              </w:rPr>
            </w:pPr>
            <w:r w:rsidRPr="00C72674">
              <w:rPr>
                <w:sz w:val="22"/>
                <w:szCs w:val="22"/>
              </w:rPr>
              <w:t>3</w:t>
            </w:r>
          </w:p>
        </w:tc>
        <w:tc>
          <w:tcPr>
            <w:tcW w:w="1643" w:type="dxa"/>
            <w:tcBorders>
              <w:top w:val="nil"/>
              <w:left w:val="single" w:sz="4" w:space="0" w:color="auto"/>
              <w:bottom w:val="nil"/>
              <w:right w:val="nil"/>
            </w:tcBorders>
          </w:tcPr>
          <w:p w14:paraId="369D7A95" w14:textId="77777777" w:rsidR="003B1AD5" w:rsidRPr="00C72674" w:rsidRDefault="003B1AD5" w:rsidP="001217C9">
            <w:pPr>
              <w:spacing w:after="0"/>
              <w:jc w:val="right"/>
              <w:rPr>
                <w:sz w:val="22"/>
                <w:szCs w:val="22"/>
              </w:rPr>
            </w:pPr>
            <w:r w:rsidRPr="00C72674">
              <w:rPr>
                <w:sz w:val="22"/>
                <w:szCs w:val="22"/>
              </w:rPr>
              <w:t>64-75   --&gt;</w:t>
            </w:r>
          </w:p>
        </w:tc>
        <w:tc>
          <w:tcPr>
            <w:tcW w:w="1643" w:type="dxa"/>
            <w:tcBorders>
              <w:top w:val="nil"/>
              <w:left w:val="nil"/>
              <w:bottom w:val="nil"/>
              <w:right w:val="single" w:sz="4" w:space="0" w:color="auto"/>
            </w:tcBorders>
          </w:tcPr>
          <w:p w14:paraId="52746F2F" w14:textId="77777777" w:rsidR="003B1AD5" w:rsidRPr="00C72674" w:rsidRDefault="003B1AD5" w:rsidP="001217C9">
            <w:pPr>
              <w:spacing w:after="0"/>
              <w:rPr>
                <w:sz w:val="22"/>
                <w:szCs w:val="22"/>
              </w:rPr>
            </w:pPr>
            <w:r w:rsidRPr="00C72674">
              <w:rPr>
                <w:sz w:val="22"/>
                <w:szCs w:val="22"/>
              </w:rPr>
              <w:t>7</w:t>
            </w:r>
          </w:p>
        </w:tc>
      </w:tr>
      <w:tr w:rsidR="003B1AD5" w:rsidRPr="00AD5E50" w14:paraId="49376CAE" w14:textId="77777777" w:rsidTr="001217C9">
        <w:tc>
          <w:tcPr>
            <w:tcW w:w="1642" w:type="dxa"/>
            <w:tcBorders>
              <w:top w:val="nil"/>
              <w:left w:val="single" w:sz="4" w:space="0" w:color="auto"/>
              <w:bottom w:val="nil"/>
              <w:right w:val="nil"/>
            </w:tcBorders>
          </w:tcPr>
          <w:p w14:paraId="6A327715" w14:textId="77777777" w:rsidR="003B1AD5" w:rsidRPr="00C72674" w:rsidRDefault="003B1AD5" w:rsidP="001217C9">
            <w:pPr>
              <w:spacing w:after="0"/>
              <w:jc w:val="right"/>
              <w:rPr>
                <w:sz w:val="22"/>
                <w:szCs w:val="22"/>
              </w:rPr>
            </w:pPr>
            <w:r w:rsidRPr="00C72674">
              <w:rPr>
                <w:sz w:val="22"/>
                <w:szCs w:val="22"/>
              </w:rPr>
              <w:t>46-52   --&gt;</w:t>
            </w:r>
          </w:p>
        </w:tc>
        <w:tc>
          <w:tcPr>
            <w:tcW w:w="1642" w:type="dxa"/>
            <w:tcBorders>
              <w:top w:val="nil"/>
              <w:left w:val="nil"/>
              <w:bottom w:val="nil"/>
              <w:right w:val="single" w:sz="4" w:space="0" w:color="auto"/>
            </w:tcBorders>
          </w:tcPr>
          <w:p w14:paraId="2D0F4E07" w14:textId="77777777" w:rsidR="003B1AD5" w:rsidRPr="00C72674" w:rsidRDefault="003B1AD5" w:rsidP="001217C9">
            <w:pPr>
              <w:spacing w:after="0"/>
              <w:rPr>
                <w:sz w:val="22"/>
                <w:szCs w:val="22"/>
              </w:rPr>
            </w:pPr>
            <w:r w:rsidRPr="00C72674">
              <w:rPr>
                <w:sz w:val="22"/>
                <w:szCs w:val="22"/>
              </w:rPr>
              <w:t>7</w:t>
            </w:r>
          </w:p>
        </w:tc>
        <w:tc>
          <w:tcPr>
            <w:tcW w:w="1642" w:type="dxa"/>
            <w:tcBorders>
              <w:top w:val="nil"/>
              <w:left w:val="single" w:sz="4" w:space="0" w:color="auto"/>
              <w:bottom w:val="nil"/>
              <w:right w:val="nil"/>
            </w:tcBorders>
          </w:tcPr>
          <w:p w14:paraId="3F311D83" w14:textId="77777777" w:rsidR="003B1AD5" w:rsidRPr="00C72674" w:rsidRDefault="003B1AD5" w:rsidP="001217C9">
            <w:pPr>
              <w:spacing w:after="0"/>
              <w:jc w:val="right"/>
              <w:rPr>
                <w:sz w:val="22"/>
                <w:szCs w:val="22"/>
              </w:rPr>
            </w:pPr>
            <w:r w:rsidRPr="00C72674">
              <w:rPr>
                <w:sz w:val="22"/>
                <w:szCs w:val="22"/>
              </w:rPr>
              <w:t>29-40   --&gt;</w:t>
            </w:r>
          </w:p>
        </w:tc>
        <w:tc>
          <w:tcPr>
            <w:tcW w:w="1642" w:type="dxa"/>
            <w:tcBorders>
              <w:top w:val="nil"/>
              <w:left w:val="nil"/>
              <w:bottom w:val="nil"/>
              <w:right w:val="single" w:sz="4" w:space="0" w:color="auto"/>
            </w:tcBorders>
          </w:tcPr>
          <w:p w14:paraId="5A46028E" w14:textId="77777777" w:rsidR="003B1AD5" w:rsidRPr="00C72674" w:rsidRDefault="003B1AD5" w:rsidP="001217C9">
            <w:pPr>
              <w:spacing w:after="0"/>
              <w:rPr>
                <w:sz w:val="22"/>
                <w:szCs w:val="22"/>
              </w:rPr>
            </w:pPr>
            <w:r w:rsidRPr="00C72674">
              <w:rPr>
                <w:sz w:val="22"/>
                <w:szCs w:val="22"/>
              </w:rPr>
              <w:t>4</w:t>
            </w:r>
          </w:p>
        </w:tc>
        <w:tc>
          <w:tcPr>
            <w:tcW w:w="1643" w:type="dxa"/>
            <w:tcBorders>
              <w:top w:val="nil"/>
              <w:left w:val="single" w:sz="4" w:space="0" w:color="auto"/>
              <w:bottom w:val="nil"/>
              <w:right w:val="nil"/>
            </w:tcBorders>
          </w:tcPr>
          <w:p w14:paraId="4ADCE4DE" w14:textId="77777777" w:rsidR="003B1AD5" w:rsidRPr="00C72674" w:rsidRDefault="003B1AD5" w:rsidP="001217C9">
            <w:pPr>
              <w:spacing w:after="0"/>
              <w:jc w:val="right"/>
              <w:rPr>
                <w:sz w:val="22"/>
                <w:szCs w:val="22"/>
              </w:rPr>
            </w:pPr>
            <w:r w:rsidRPr="00C72674">
              <w:rPr>
                <w:sz w:val="22"/>
                <w:szCs w:val="22"/>
              </w:rPr>
              <w:t>76-86   --&gt;</w:t>
            </w:r>
          </w:p>
        </w:tc>
        <w:tc>
          <w:tcPr>
            <w:tcW w:w="1643" w:type="dxa"/>
            <w:tcBorders>
              <w:top w:val="nil"/>
              <w:left w:val="nil"/>
              <w:bottom w:val="nil"/>
              <w:right w:val="single" w:sz="4" w:space="0" w:color="auto"/>
            </w:tcBorders>
          </w:tcPr>
          <w:p w14:paraId="1744E5FA" w14:textId="77777777" w:rsidR="003B1AD5" w:rsidRPr="00C72674" w:rsidRDefault="003B1AD5" w:rsidP="001217C9">
            <w:pPr>
              <w:spacing w:after="0"/>
              <w:rPr>
                <w:sz w:val="22"/>
                <w:szCs w:val="22"/>
              </w:rPr>
            </w:pPr>
            <w:r w:rsidRPr="00C72674">
              <w:rPr>
                <w:sz w:val="22"/>
                <w:szCs w:val="22"/>
              </w:rPr>
              <w:t>8</w:t>
            </w:r>
          </w:p>
        </w:tc>
      </w:tr>
      <w:tr w:rsidR="003B1AD5" w:rsidRPr="00AD5E50" w14:paraId="4F7CAC2B" w14:textId="77777777" w:rsidTr="001217C9">
        <w:tc>
          <w:tcPr>
            <w:tcW w:w="1642" w:type="dxa"/>
            <w:tcBorders>
              <w:top w:val="nil"/>
              <w:left w:val="single" w:sz="4" w:space="0" w:color="auto"/>
              <w:bottom w:val="nil"/>
              <w:right w:val="nil"/>
            </w:tcBorders>
          </w:tcPr>
          <w:p w14:paraId="6E512646" w14:textId="77777777" w:rsidR="003B1AD5" w:rsidRPr="00C72674" w:rsidRDefault="003B1AD5" w:rsidP="001217C9">
            <w:pPr>
              <w:spacing w:after="0"/>
              <w:jc w:val="right"/>
              <w:rPr>
                <w:sz w:val="22"/>
                <w:szCs w:val="22"/>
              </w:rPr>
            </w:pPr>
            <w:r w:rsidRPr="00C72674">
              <w:rPr>
                <w:sz w:val="22"/>
                <w:szCs w:val="22"/>
              </w:rPr>
              <w:t>53-59   --&gt;</w:t>
            </w:r>
          </w:p>
        </w:tc>
        <w:tc>
          <w:tcPr>
            <w:tcW w:w="1642" w:type="dxa"/>
            <w:tcBorders>
              <w:top w:val="nil"/>
              <w:left w:val="nil"/>
              <w:bottom w:val="nil"/>
              <w:right w:val="single" w:sz="4" w:space="0" w:color="auto"/>
            </w:tcBorders>
          </w:tcPr>
          <w:p w14:paraId="3A364E2E" w14:textId="77777777" w:rsidR="003B1AD5" w:rsidRPr="00C72674" w:rsidRDefault="003B1AD5" w:rsidP="001217C9">
            <w:pPr>
              <w:spacing w:after="0"/>
              <w:rPr>
                <w:sz w:val="22"/>
                <w:szCs w:val="22"/>
              </w:rPr>
            </w:pPr>
            <w:r w:rsidRPr="00C72674">
              <w:rPr>
                <w:sz w:val="22"/>
                <w:szCs w:val="22"/>
              </w:rPr>
              <w:t>8</w:t>
            </w:r>
          </w:p>
        </w:tc>
        <w:tc>
          <w:tcPr>
            <w:tcW w:w="1642" w:type="dxa"/>
            <w:tcBorders>
              <w:top w:val="nil"/>
              <w:left w:val="single" w:sz="4" w:space="0" w:color="auto"/>
              <w:bottom w:val="nil"/>
              <w:right w:val="nil"/>
            </w:tcBorders>
          </w:tcPr>
          <w:p w14:paraId="50621333" w14:textId="77777777" w:rsidR="003B1AD5" w:rsidRPr="00C72674" w:rsidRDefault="003B1AD5" w:rsidP="001217C9">
            <w:pPr>
              <w:spacing w:after="0"/>
              <w:jc w:val="right"/>
              <w:rPr>
                <w:sz w:val="22"/>
                <w:szCs w:val="22"/>
              </w:rPr>
            </w:pPr>
            <w:r w:rsidRPr="00C72674">
              <w:rPr>
                <w:sz w:val="22"/>
                <w:szCs w:val="22"/>
              </w:rPr>
              <w:t>41-51   --&gt;</w:t>
            </w:r>
          </w:p>
        </w:tc>
        <w:tc>
          <w:tcPr>
            <w:tcW w:w="1642" w:type="dxa"/>
            <w:tcBorders>
              <w:top w:val="nil"/>
              <w:left w:val="nil"/>
              <w:bottom w:val="nil"/>
              <w:right w:val="single" w:sz="4" w:space="0" w:color="auto"/>
            </w:tcBorders>
          </w:tcPr>
          <w:p w14:paraId="5D877939" w14:textId="77777777" w:rsidR="003B1AD5" w:rsidRPr="00C72674" w:rsidRDefault="003B1AD5" w:rsidP="001217C9">
            <w:pPr>
              <w:spacing w:after="0"/>
              <w:rPr>
                <w:sz w:val="22"/>
                <w:szCs w:val="22"/>
              </w:rPr>
            </w:pPr>
            <w:r w:rsidRPr="00C72674">
              <w:rPr>
                <w:sz w:val="22"/>
                <w:szCs w:val="22"/>
              </w:rPr>
              <w:t>5</w:t>
            </w:r>
          </w:p>
        </w:tc>
        <w:tc>
          <w:tcPr>
            <w:tcW w:w="1643" w:type="dxa"/>
            <w:tcBorders>
              <w:top w:val="nil"/>
              <w:left w:val="single" w:sz="4" w:space="0" w:color="auto"/>
              <w:bottom w:val="nil"/>
              <w:right w:val="nil"/>
            </w:tcBorders>
          </w:tcPr>
          <w:p w14:paraId="3142568D" w14:textId="77777777" w:rsidR="003B1AD5" w:rsidRPr="00C72674" w:rsidRDefault="003B1AD5" w:rsidP="001217C9">
            <w:pPr>
              <w:spacing w:after="0"/>
              <w:jc w:val="right"/>
              <w:rPr>
                <w:sz w:val="22"/>
                <w:szCs w:val="22"/>
              </w:rPr>
            </w:pPr>
            <w:r w:rsidRPr="00C72674">
              <w:rPr>
                <w:sz w:val="22"/>
                <w:szCs w:val="22"/>
              </w:rPr>
              <w:t>87-98   --&gt;</w:t>
            </w:r>
          </w:p>
        </w:tc>
        <w:tc>
          <w:tcPr>
            <w:tcW w:w="1643" w:type="dxa"/>
            <w:tcBorders>
              <w:top w:val="nil"/>
              <w:left w:val="nil"/>
              <w:bottom w:val="nil"/>
              <w:right w:val="single" w:sz="4" w:space="0" w:color="auto"/>
            </w:tcBorders>
          </w:tcPr>
          <w:p w14:paraId="58FF26B4" w14:textId="77777777" w:rsidR="003B1AD5" w:rsidRPr="00C72674" w:rsidRDefault="003B1AD5" w:rsidP="001217C9">
            <w:pPr>
              <w:spacing w:after="0"/>
              <w:rPr>
                <w:sz w:val="22"/>
                <w:szCs w:val="22"/>
              </w:rPr>
            </w:pPr>
            <w:r w:rsidRPr="00C72674">
              <w:rPr>
                <w:sz w:val="22"/>
                <w:szCs w:val="22"/>
              </w:rPr>
              <w:t>9</w:t>
            </w:r>
          </w:p>
        </w:tc>
      </w:tr>
      <w:tr w:rsidR="003B1AD5" w:rsidRPr="00AD5E50" w14:paraId="3AFC1263" w14:textId="77777777" w:rsidTr="001217C9">
        <w:tc>
          <w:tcPr>
            <w:tcW w:w="1642" w:type="dxa"/>
            <w:tcBorders>
              <w:top w:val="nil"/>
              <w:left w:val="single" w:sz="4" w:space="0" w:color="auto"/>
              <w:bottom w:val="nil"/>
              <w:right w:val="nil"/>
            </w:tcBorders>
          </w:tcPr>
          <w:p w14:paraId="7CE5D338" w14:textId="77777777" w:rsidR="003B1AD5" w:rsidRPr="00C72674" w:rsidRDefault="003B1AD5" w:rsidP="001217C9">
            <w:pPr>
              <w:spacing w:after="0"/>
              <w:jc w:val="right"/>
              <w:rPr>
                <w:sz w:val="22"/>
                <w:szCs w:val="22"/>
              </w:rPr>
            </w:pPr>
            <w:r w:rsidRPr="00C72674">
              <w:rPr>
                <w:sz w:val="22"/>
                <w:szCs w:val="22"/>
              </w:rPr>
              <w:t xml:space="preserve">60-67   --&gt;   </w:t>
            </w:r>
          </w:p>
        </w:tc>
        <w:tc>
          <w:tcPr>
            <w:tcW w:w="1642" w:type="dxa"/>
            <w:tcBorders>
              <w:top w:val="nil"/>
              <w:left w:val="nil"/>
              <w:bottom w:val="nil"/>
              <w:right w:val="single" w:sz="4" w:space="0" w:color="auto"/>
            </w:tcBorders>
          </w:tcPr>
          <w:p w14:paraId="17E5173D" w14:textId="77777777" w:rsidR="003B1AD5" w:rsidRPr="00C72674" w:rsidRDefault="003B1AD5" w:rsidP="001217C9">
            <w:pPr>
              <w:spacing w:after="0"/>
              <w:rPr>
                <w:sz w:val="22"/>
                <w:szCs w:val="22"/>
              </w:rPr>
            </w:pPr>
            <w:r w:rsidRPr="00C72674">
              <w:rPr>
                <w:sz w:val="22"/>
                <w:szCs w:val="22"/>
              </w:rPr>
              <w:t>9</w:t>
            </w:r>
          </w:p>
        </w:tc>
        <w:tc>
          <w:tcPr>
            <w:tcW w:w="1642" w:type="dxa"/>
            <w:tcBorders>
              <w:top w:val="nil"/>
              <w:left w:val="single" w:sz="4" w:space="0" w:color="auto"/>
              <w:bottom w:val="nil"/>
              <w:right w:val="nil"/>
            </w:tcBorders>
          </w:tcPr>
          <w:p w14:paraId="4AB9376E" w14:textId="77777777" w:rsidR="003B1AD5" w:rsidRPr="00C72674" w:rsidRDefault="003B1AD5" w:rsidP="001217C9">
            <w:pPr>
              <w:spacing w:after="0"/>
              <w:jc w:val="right"/>
              <w:rPr>
                <w:sz w:val="22"/>
                <w:szCs w:val="22"/>
              </w:rPr>
            </w:pPr>
            <w:r w:rsidRPr="00C72674">
              <w:rPr>
                <w:sz w:val="22"/>
                <w:szCs w:val="22"/>
              </w:rPr>
              <w:t>52-63   --&gt;</w:t>
            </w:r>
          </w:p>
        </w:tc>
        <w:tc>
          <w:tcPr>
            <w:tcW w:w="1642" w:type="dxa"/>
            <w:tcBorders>
              <w:top w:val="nil"/>
              <w:left w:val="nil"/>
              <w:bottom w:val="nil"/>
              <w:right w:val="single" w:sz="4" w:space="0" w:color="auto"/>
            </w:tcBorders>
          </w:tcPr>
          <w:p w14:paraId="3E90609C" w14:textId="77777777" w:rsidR="003B1AD5" w:rsidRPr="00C72674" w:rsidRDefault="003B1AD5" w:rsidP="001217C9">
            <w:pPr>
              <w:spacing w:after="0"/>
              <w:rPr>
                <w:sz w:val="22"/>
                <w:szCs w:val="22"/>
              </w:rPr>
            </w:pPr>
            <w:r w:rsidRPr="00C72674">
              <w:rPr>
                <w:sz w:val="22"/>
                <w:szCs w:val="22"/>
              </w:rPr>
              <w:t>6</w:t>
            </w:r>
          </w:p>
        </w:tc>
        <w:tc>
          <w:tcPr>
            <w:tcW w:w="1643" w:type="dxa"/>
            <w:tcBorders>
              <w:top w:val="nil"/>
              <w:left w:val="single" w:sz="4" w:space="0" w:color="auto"/>
              <w:bottom w:val="nil"/>
              <w:right w:val="nil"/>
            </w:tcBorders>
          </w:tcPr>
          <w:p w14:paraId="43D71EDB" w14:textId="77777777" w:rsidR="003B1AD5" w:rsidRPr="00C72674" w:rsidRDefault="003B1AD5" w:rsidP="001217C9">
            <w:pPr>
              <w:spacing w:after="0"/>
              <w:jc w:val="right"/>
              <w:rPr>
                <w:sz w:val="22"/>
                <w:szCs w:val="22"/>
              </w:rPr>
            </w:pPr>
            <w:r w:rsidRPr="00C72674">
              <w:rPr>
                <w:sz w:val="22"/>
                <w:szCs w:val="22"/>
              </w:rPr>
              <w:t>99-</w:t>
            </w:r>
            <w:proofErr w:type="gramStart"/>
            <w:r w:rsidRPr="00C72674">
              <w:rPr>
                <w:sz w:val="22"/>
                <w:szCs w:val="22"/>
              </w:rPr>
              <w:t>109  --</w:t>
            </w:r>
            <w:proofErr w:type="gramEnd"/>
            <w:r w:rsidRPr="00C72674">
              <w:rPr>
                <w:sz w:val="22"/>
                <w:szCs w:val="22"/>
              </w:rPr>
              <w:t>&gt;</w:t>
            </w:r>
          </w:p>
        </w:tc>
        <w:tc>
          <w:tcPr>
            <w:tcW w:w="1643" w:type="dxa"/>
            <w:tcBorders>
              <w:top w:val="nil"/>
              <w:left w:val="nil"/>
              <w:bottom w:val="nil"/>
              <w:right w:val="single" w:sz="4" w:space="0" w:color="auto"/>
            </w:tcBorders>
          </w:tcPr>
          <w:p w14:paraId="2EC79DC3" w14:textId="77777777" w:rsidR="003B1AD5" w:rsidRPr="00C72674" w:rsidRDefault="003B1AD5" w:rsidP="001217C9">
            <w:pPr>
              <w:spacing w:after="0"/>
              <w:rPr>
                <w:sz w:val="22"/>
                <w:szCs w:val="22"/>
              </w:rPr>
            </w:pPr>
            <w:r w:rsidRPr="00C72674">
              <w:rPr>
                <w:sz w:val="22"/>
                <w:szCs w:val="22"/>
              </w:rPr>
              <w:t>10</w:t>
            </w:r>
          </w:p>
        </w:tc>
      </w:tr>
      <w:tr w:rsidR="003B1AD5" w:rsidRPr="00AD5E50" w14:paraId="5D3239BB" w14:textId="77777777" w:rsidTr="001217C9">
        <w:tc>
          <w:tcPr>
            <w:tcW w:w="1642" w:type="dxa"/>
            <w:tcBorders>
              <w:top w:val="nil"/>
              <w:left w:val="single" w:sz="4" w:space="0" w:color="auto"/>
              <w:bottom w:val="nil"/>
              <w:right w:val="nil"/>
            </w:tcBorders>
          </w:tcPr>
          <w:p w14:paraId="735A43EB" w14:textId="77777777" w:rsidR="003B1AD5" w:rsidRPr="00C72674" w:rsidRDefault="003B1AD5" w:rsidP="001217C9">
            <w:pPr>
              <w:spacing w:after="0"/>
              <w:jc w:val="right"/>
              <w:rPr>
                <w:sz w:val="22"/>
                <w:szCs w:val="22"/>
              </w:rPr>
            </w:pPr>
            <w:r w:rsidRPr="00C72674">
              <w:rPr>
                <w:sz w:val="22"/>
                <w:szCs w:val="22"/>
              </w:rPr>
              <w:t>68-74   --&gt;</w:t>
            </w:r>
          </w:p>
        </w:tc>
        <w:tc>
          <w:tcPr>
            <w:tcW w:w="1642" w:type="dxa"/>
            <w:tcBorders>
              <w:top w:val="nil"/>
              <w:left w:val="nil"/>
              <w:bottom w:val="nil"/>
              <w:right w:val="single" w:sz="4" w:space="0" w:color="auto"/>
            </w:tcBorders>
          </w:tcPr>
          <w:p w14:paraId="68EC740C" w14:textId="77777777" w:rsidR="003B1AD5" w:rsidRPr="00C72674" w:rsidRDefault="003B1AD5" w:rsidP="001217C9">
            <w:pPr>
              <w:spacing w:after="0"/>
              <w:rPr>
                <w:sz w:val="22"/>
                <w:szCs w:val="22"/>
              </w:rPr>
            </w:pPr>
            <w:r w:rsidRPr="00C72674">
              <w:rPr>
                <w:sz w:val="22"/>
                <w:szCs w:val="22"/>
              </w:rPr>
              <w:t>10</w:t>
            </w:r>
          </w:p>
        </w:tc>
        <w:tc>
          <w:tcPr>
            <w:tcW w:w="1642" w:type="dxa"/>
            <w:tcBorders>
              <w:top w:val="nil"/>
              <w:left w:val="single" w:sz="4" w:space="0" w:color="auto"/>
              <w:bottom w:val="nil"/>
              <w:right w:val="nil"/>
            </w:tcBorders>
          </w:tcPr>
          <w:p w14:paraId="522CDCEE" w14:textId="77777777" w:rsidR="003B1AD5" w:rsidRPr="00C72674" w:rsidRDefault="003B1AD5" w:rsidP="001217C9">
            <w:pPr>
              <w:spacing w:after="0"/>
              <w:jc w:val="right"/>
              <w:rPr>
                <w:sz w:val="22"/>
                <w:szCs w:val="22"/>
              </w:rPr>
            </w:pPr>
            <w:r w:rsidRPr="00C72674">
              <w:rPr>
                <w:sz w:val="22"/>
                <w:szCs w:val="22"/>
              </w:rPr>
              <w:t>64-75   --&gt;</w:t>
            </w:r>
          </w:p>
        </w:tc>
        <w:tc>
          <w:tcPr>
            <w:tcW w:w="1642" w:type="dxa"/>
            <w:tcBorders>
              <w:top w:val="nil"/>
              <w:left w:val="nil"/>
              <w:bottom w:val="nil"/>
              <w:right w:val="single" w:sz="4" w:space="0" w:color="auto"/>
            </w:tcBorders>
          </w:tcPr>
          <w:p w14:paraId="1E2477DF" w14:textId="77777777" w:rsidR="003B1AD5" w:rsidRPr="00C72674" w:rsidRDefault="003B1AD5" w:rsidP="001217C9">
            <w:pPr>
              <w:spacing w:after="0"/>
              <w:rPr>
                <w:sz w:val="22"/>
                <w:szCs w:val="22"/>
              </w:rPr>
            </w:pPr>
            <w:r w:rsidRPr="00C72674">
              <w:rPr>
                <w:sz w:val="22"/>
                <w:szCs w:val="22"/>
              </w:rPr>
              <w:t>7</w:t>
            </w:r>
          </w:p>
        </w:tc>
        <w:tc>
          <w:tcPr>
            <w:tcW w:w="1643" w:type="dxa"/>
            <w:tcBorders>
              <w:top w:val="nil"/>
              <w:left w:val="single" w:sz="4" w:space="0" w:color="auto"/>
              <w:bottom w:val="nil"/>
              <w:right w:val="nil"/>
            </w:tcBorders>
          </w:tcPr>
          <w:p w14:paraId="78175E94" w14:textId="77777777" w:rsidR="003B1AD5" w:rsidRPr="00C72674" w:rsidRDefault="003B1AD5" w:rsidP="001217C9">
            <w:pPr>
              <w:spacing w:after="0"/>
              <w:jc w:val="right"/>
              <w:rPr>
                <w:sz w:val="22"/>
                <w:szCs w:val="22"/>
              </w:rPr>
            </w:pPr>
            <w:r w:rsidRPr="00C72674">
              <w:rPr>
                <w:sz w:val="22"/>
                <w:szCs w:val="22"/>
              </w:rPr>
              <w:t>110-121 --&gt;</w:t>
            </w:r>
          </w:p>
        </w:tc>
        <w:tc>
          <w:tcPr>
            <w:tcW w:w="1643" w:type="dxa"/>
            <w:tcBorders>
              <w:top w:val="nil"/>
              <w:left w:val="nil"/>
              <w:bottom w:val="nil"/>
              <w:right w:val="single" w:sz="4" w:space="0" w:color="auto"/>
            </w:tcBorders>
          </w:tcPr>
          <w:p w14:paraId="3394594A" w14:textId="77777777" w:rsidR="003B1AD5" w:rsidRPr="00C72674" w:rsidRDefault="003B1AD5" w:rsidP="001217C9">
            <w:pPr>
              <w:spacing w:after="0"/>
              <w:rPr>
                <w:sz w:val="22"/>
                <w:szCs w:val="22"/>
              </w:rPr>
            </w:pPr>
            <w:r w:rsidRPr="00C72674">
              <w:rPr>
                <w:sz w:val="22"/>
                <w:szCs w:val="22"/>
              </w:rPr>
              <w:t>11</w:t>
            </w:r>
          </w:p>
        </w:tc>
      </w:tr>
      <w:tr w:rsidR="003B1AD5" w:rsidRPr="00AD5E50" w14:paraId="205B388E" w14:textId="77777777" w:rsidTr="001217C9">
        <w:tc>
          <w:tcPr>
            <w:tcW w:w="1642" w:type="dxa"/>
            <w:tcBorders>
              <w:top w:val="nil"/>
              <w:left w:val="single" w:sz="4" w:space="0" w:color="auto"/>
              <w:bottom w:val="nil"/>
              <w:right w:val="nil"/>
            </w:tcBorders>
          </w:tcPr>
          <w:p w14:paraId="6ADDB092" w14:textId="77777777" w:rsidR="003B1AD5" w:rsidRPr="00C72674" w:rsidRDefault="003B1AD5" w:rsidP="001217C9">
            <w:pPr>
              <w:spacing w:after="0"/>
              <w:jc w:val="right"/>
              <w:rPr>
                <w:sz w:val="22"/>
                <w:szCs w:val="22"/>
              </w:rPr>
            </w:pPr>
            <w:r w:rsidRPr="00C72674">
              <w:rPr>
                <w:sz w:val="22"/>
                <w:szCs w:val="22"/>
              </w:rPr>
              <w:lastRenderedPageBreak/>
              <w:t>75-81   --&gt;</w:t>
            </w:r>
          </w:p>
        </w:tc>
        <w:tc>
          <w:tcPr>
            <w:tcW w:w="1642" w:type="dxa"/>
            <w:tcBorders>
              <w:top w:val="nil"/>
              <w:left w:val="nil"/>
              <w:bottom w:val="nil"/>
              <w:right w:val="single" w:sz="4" w:space="0" w:color="auto"/>
            </w:tcBorders>
          </w:tcPr>
          <w:p w14:paraId="55CBB19F" w14:textId="77777777" w:rsidR="003B1AD5" w:rsidRPr="00C72674" w:rsidRDefault="003B1AD5" w:rsidP="001217C9">
            <w:pPr>
              <w:spacing w:after="0"/>
              <w:rPr>
                <w:sz w:val="22"/>
                <w:szCs w:val="22"/>
              </w:rPr>
            </w:pPr>
            <w:r w:rsidRPr="00C72674">
              <w:rPr>
                <w:sz w:val="22"/>
                <w:szCs w:val="22"/>
              </w:rPr>
              <w:t>11</w:t>
            </w:r>
          </w:p>
        </w:tc>
        <w:tc>
          <w:tcPr>
            <w:tcW w:w="1642" w:type="dxa"/>
            <w:tcBorders>
              <w:top w:val="nil"/>
              <w:left w:val="single" w:sz="4" w:space="0" w:color="auto"/>
              <w:bottom w:val="nil"/>
              <w:right w:val="nil"/>
            </w:tcBorders>
          </w:tcPr>
          <w:p w14:paraId="0269FFDA" w14:textId="77777777" w:rsidR="003B1AD5" w:rsidRPr="00C72674" w:rsidRDefault="003B1AD5" w:rsidP="001217C9">
            <w:pPr>
              <w:spacing w:after="0"/>
              <w:jc w:val="right"/>
              <w:rPr>
                <w:sz w:val="22"/>
                <w:szCs w:val="22"/>
              </w:rPr>
            </w:pPr>
            <w:r w:rsidRPr="00C72674">
              <w:rPr>
                <w:sz w:val="22"/>
                <w:szCs w:val="22"/>
              </w:rPr>
              <w:t>76-86   --&gt;</w:t>
            </w:r>
          </w:p>
        </w:tc>
        <w:tc>
          <w:tcPr>
            <w:tcW w:w="1642" w:type="dxa"/>
            <w:tcBorders>
              <w:top w:val="nil"/>
              <w:left w:val="nil"/>
              <w:bottom w:val="nil"/>
              <w:right w:val="single" w:sz="4" w:space="0" w:color="auto"/>
            </w:tcBorders>
          </w:tcPr>
          <w:p w14:paraId="3788EE91" w14:textId="77777777" w:rsidR="003B1AD5" w:rsidRPr="00C72674" w:rsidRDefault="003B1AD5" w:rsidP="001217C9">
            <w:pPr>
              <w:spacing w:after="0"/>
              <w:rPr>
                <w:sz w:val="22"/>
                <w:szCs w:val="22"/>
              </w:rPr>
            </w:pPr>
            <w:r w:rsidRPr="00C72674">
              <w:rPr>
                <w:sz w:val="22"/>
                <w:szCs w:val="22"/>
              </w:rPr>
              <w:t>8</w:t>
            </w:r>
          </w:p>
        </w:tc>
        <w:tc>
          <w:tcPr>
            <w:tcW w:w="1643" w:type="dxa"/>
            <w:tcBorders>
              <w:top w:val="nil"/>
              <w:left w:val="single" w:sz="4" w:space="0" w:color="auto"/>
              <w:bottom w:val="single" w:sz="4" w:space="0" w:color="auto"/>
              <w:right w:val="nil"/>
            </w:tcBorders>
          </w:tcPr>
          <w:p w14:paraId="1B34F624" w14:textId="77777777" w:rsidR="003B1AD5" w:rsidRPr="00C72674" w:rsidRDefault="003B1AD5" w:rsidP="001217C9">
            <w:pPr>
              <w:spacing w:after="0"/>
              <w:jc w:val="right"/>
              <w:rPr>
                <w:sz w:val="22"/>
                <w:szCs w:val="22"/>
              </w:rPr>
            </w:pPr>
            <w:r w:rsidRPr="00C72674">
              <w:rPr>
                <w:sz w:val="22"/>
                <w:szCs w:val="22"/>
              </w:rPr>
              <w:t>122-127 --&gt;</w:t>
            </w:r>
          </w:p>
        </w:tc>
        <w:tc>
          <w:tcPr>
            <w:tcW w:w="1643" w:type="dxa"/>
            <w:tcBorders>
              <w:top w:val="nil"/>
              <w:left w:val="nil"/>
              <w:bottom w:val="single" w:sz="4" w:space="0" w:color="auto"/>
              <w:right w:val="single" w:sz="4" w:space="0" w:color="auto"/>
            </w:tcBorders>
          </w:tcPr>
          <w:p w14:paraId="59D375CE" w14:textId="77777777" w:rsidR="003B1AD5" w:rsidRPr="00C72674" w:rsidRDefault="003B1AD5" w:rsidP="001217C9">
            <w:pPr>
              <w:spacing w:after="0"/>
              <w:rPr>
                <w:sz w:val="22"/>
                <w:szCs w:val="22"/>
              </w:rPr>
            </w:pPr>
            <w:r w:rsidRPr="00C72674">
              <w:rPr>
                <w:sz w:val="22"/>
                <w:szCs w:val="22"/>
              </w:rPr>
              <w:t>12</w:t>
            </w:r>
          </w:p>
        </w:tc>
      </w:tr>
      <w:tr w:rsidR="003B1AD5" w:rsidRPr="00AD5E50" w14:paraId="1041F7D4" w14:textId="77777777" w:rsidTr="001217C9">
        <w:tc>
          <w:tcPr>
            <w:tcW w:w="1642" w:type="dxa"/>
            <w:tcBorders>
              <w:top w:val="nil"/>
              <w:left w:val="single" w:sz="4" w:space="0" w:color="auto"/>
              <w:bottom w:val="nil"/>
              <w:right w:val="nil"/>
            </w:tcBorders>
          </w:tcPr>
          <w:p w14:paraId="66955575" w14:textId="77777777" w:rsidR="003B1AD5" w:rsidRPr="00C72674" w:rsidRDefault="003B1AD5" w:rsidP="001217C9">
            <w:pPr>
              <w:spacing w:after="0"/>
              <w:jc w:val="right"/>
              <w:rPr>
                <w:sz w:val="22"/>
                <w:szCs w:val="22"/>
              </w:rPr>
            </w:pPr>
            <w:r w:rsidRPr="00C72674">
              <w:rPr>
                <w:sz w:val="22"/>
                <w:szCs w:val="22"/>
              </w:rPr>
              <w:t>82-88   --&gt;</w:t>
            </w:r>
          </w:p>
        </w:tc>
        <w:tc>
          <w:tcPr>
            <w:tcW w:w="1642" w:type="dxa"/>
            <w:tcBorders>
              <w:top w:val="nil"/>
              <w:left w:val="nil"/>
              <w:bottom w:val="nil"/>
              <w:right w:val="single" w:sz="4" w:space="0" w:color="auto"/>
            </w:tcBorders>
          </w:tcPr>
          <w:p w14:paraId="09FC5A59" w14:textId="77777777" w:rsidR="003B1AD5" w:rsidRPr="00C72674" w:rsidRDefault="003B1AD5" w:rsidP="001217C9">
            <w:pPr>
              <w:spacing w:after="0"/>
              <w:rPr>
                <w:sz w:val="22"/>
                <w:szCs w:val="22"/>
              </w:rPr>
            </w:pPr>
            <w:r w:rsidRPr="00C72674">
              <w:rPr>
                <w:sz w:val="22"/>
                <w:szCs w:val="22"/>
              </w:rPr>
              <w:t>12</w:t>
            </w:r>
          </w:p>
        </w:tc>
        <w:tc>
          <w:tcPr>
            <w:tcW w:w="1642" w:type="dxa"/>
            <w:tcBorders>
              <w:top w:val="nil"/>
              <w:left w:val="single" w:sz="4" w:space="0" w:color="auto"/>
              <w:bottom w:val="nil"/>
              <w:right w:val="nil"/>
            </w:tcBorders>
          </w:tcPr>
          <w:p w14:paraId="3122D0F0" w14:textId="77777777" w:rsidR="003B1AD5" w:rsidRPr="00C72674" w:rsidRDefault="003B1AD5" w:rsidP="001217C9">
            <w:pPr>
              <w:spacing w:after="0"/>
              <w:jc w:val="right"/>
              <w:rPr>
                <w:sz w:val="22"/>
                <w:szCs w:val="22"/>
              </w:rPr>
            </w:pPr>
            <w:r w:rsidRPr="00C72674">
              <w:rPr>
                <w:sz w:val="22"/>
                <w:szCs w:val="22"/>
              </w:rPr>
              <w:t>87-98   --&gt;</w:t>
            </w:r>
          </w:p>
        </w:tc>
        <w:tc>
          <w:tcPr>
            <w:tcW w:w="1642" w:type="dxa"/>
            <w:tcBorders>
              <w:top w:val="nil"/>
              <w:left w:val="nil"/>
              <w:bottom w:val="nil"/>
              <w:right w:val="single" w:sz="4" w:space="0" w:color="auto"/>
            </w:tcBorders>
          </w:tcPr>
          <w:p w14:paraId="1FB66167" w14:textId="77777777" w:rsidR="003B1AD5" w:rsidRPr="00C72674" w:rsidRDefault="003B1AD5" w:rsidP="001217C9">
            <w:pPr>
              <w:spacing w:after="0"/>
              <w:rPr>
                <w:sz w:val="22"/>
                <w:szCs w:val="22"/>
              </w:rPr>
            </w:pPr>
            <w:r w:rsidRPr="00C72674">
              <w:rPr>
                <w:sz w:val="22"/>
                <w:szCs w:val="22"/>
              </w:rPr>
              <w:t>9</w:t>
            </w:r>
          </w:p>
        </w:tc>
        <w:tc>
          <w:tcPr>
            <w:tcW w:w="3286" w:type="dxa"/>
            <w:gridSpan w:val="2"/>
            <w:tcBorders>
              <w:top w:val="single" w:sz="4" w:space="0" w:color="auto"/>
              <w:left w:val="single" w:sz="4" w:space="0" w:color="auto"/>
              <w:bottom w:val="single" w:sz="4" w:space="0" w:color="auto"/>
              <w:right w:val="single" w:sz="4" w:space="0" w:color="auto"/>
            </w:tcBorders>
          </w:tcPr>
          <w:p w14:paraId="32C37A92" w14:textId="77777777" w:rsidR="003B1AD5" w:rsidRPr="00C72674" w:rsidRDefault="003B1AD5" w:rsidP="001217C9">
            <w:pPr>
              <w:spacing w:after="0"/>
              <w:jc w:val="center"/>
              <w:rPr>
                <w:b/>
                <w:i/>
                <w:sz w:val="22"/>
                <w:szCs w:val="22"/>
              </w:rPr>
            </w:pPr>
            <w:r w:rsidRPr="00C72674">
              <w:rPr>
                <w:b/>
                <w:i/>
                <w:sz w:val="22"/>
                <w:szCs w:val="22"/>
              </w:rPr>
              <w:t xml:space="preserve">CC#111, </w:t>
            </w:r>
            <w:proofErr w:type="spellStart"/>
            <w:r w:rsidRPr="00C72674">
              <w:rPr>
                <w:b/>
                <w:i/>
                <w:sz w:val="22"/>
                <w:szCs w:val="22"/>
              </w:rPr>
              <w:t>ChordPos</w:t>
            </w:r>
            <w:proofErr w:type="spellEnd"/>
          </w:p>
        </w:tc>
      </w:tr>
      <w:tr w:rsidR="003B1AD5" w:rsidRPr="00AD5E50" w14:paraId="269FDB79" w14:textId="77777777" w:rsidTr="001217C9">
        <w:tc>
          <w:tcPr>
            <w:tcW w:w="1642" w:type="dxa"/>
            <w:tcBorders>
              <w:top w:val="nil"/>
              <w:left w:val="single" w:sz="4" w:space="0" w:color="auto"/>
              <w:bottom w:val="nil"/>
              <w:right w:val="nil"/>
            </w:tcBorders>
          </w:tcPr>
          <w:p w14:paraId="4DCD29C0" w14:textId="77777777" w:rsidR="003B1AD5" w:rsidRPr="00C72674" w:rsidRDefault="003B1AD5" w:rsidP="001217C9">
            <w:pPr>
              <w:spacing w:after="0"/>
              <w:jc w:val="right"/>
              <w:rPr>
                <w:sz w:val="22"/>
                <w:szCs w:val="22"/>
              </w:rPr>
            </w:pPr>
            <w:r w:rsidRPr="00C72674">
              <w:rPr>
                <w:sz w:val="22"/>
                <w:szCs w:val="22"/>
              </w:rPr>
              <w:t>89-95   --&gt;</w:t>
            </w:r>
          </w:p>
        </w:tc>
        <w:tc>
          <w:tcPr>
            <w:tcW w:w="1642" w:type="dxa"/>
            <w:tcBorders>
              <w:top w:val="nil"/>
              <w:left w:val="nil"/>
              <w:bottom w:val="nil"/>
              <w:right w:val="single" w:sz="4" w:space="0" w:color="auto"/>
            </w:tcBorders>
          </w:tcPr>
          <w:p w14:paraId="52C78B42" w14:textId="77777777" w:rsidR="003B1AD5" w:rsidRPr="00C72674" w:rsidRDefault="003B1AD5" w:rsidP="001217C9">
            <w:pPr>
              <w:spacing w:after="0"/>
              <w:rPr>
                <w:sz w:val="22"/>
                <w:szCs w:val="22"/>
              </w:rPr>
            </w:pPr>
            <w:r w:rsidRPr="00C72674">
              <w:rPr>
                <w:sz w:val="22"/>
                <w:szCs w:val="22"/>
              </w:rPr>
              <w:t>13</w:t>
            </w:r>
          </w:p>
        </w:tc>
        <w:tc>
          <w:tcPr>
            <w:tcW w:w="1642" w:type="dxa"/>
            <w:tcBorders>
              <w:top w:val="nil"/>
              <w:left w:val="single" w:sz="4" w:space="0" w:color="auto"/>
              <w:bottom w:val="nil"/>
              <w:right w:val="nil"/>
            </w:tcBorders>
          </w:tcPr>
          <w:p w14:paraId="4C363B04" w14:textId="77777777" w:rsidR="003B1AD5" w:rsidRPr="00C72674" w:rsidRDefault="003B1AD5" w:rsidP="001217C9">
            <w:pPr>
              <w:spacing w:after="0"/>
              <w:jc w:val="right"/>
              <w:rPr>
                <w:sz w:val="22"/>
                <w:szCs w:val="22"/>
              </w:rPr>
            </w:pPr>
            <w:r w:rsidRPr="00C72674">
              <w:rPr>
                <w:sz w:val="22"/>
                <w:szCs w:val="22"/>
              </w:rPr>
              <w:t>99-</w:t>
            </w:r>
            <w:proofErr w:type="gramStart"/>
            <w:r w:rsidRPr="00C72674">
              <w:rPr>
                <w:sz w:val="22"/>
                <w:szCs w:val="22"/>
              </w:rPr>
              <w:t>109  --</w:t>
            </w:r>
            <w:proofErr w:type="gramEnd"/>
            <w:r w:rsidRPr="00C72674">
              <w:rPr>
                <w:sz w:val="22"/>
                <w:szCs w:val="22"/>
              </w:rPr>
              <w:t>&gt;</w:t>
            </w:r>
          </w:p>
        </w:tc>
        <w:tc>
          <w:tcPr>
            <w:tcW w:w="1642" w:type="dxa"/>
            <w:tcBorders>
              <w:top w:val="nil"/>
              <w:left w:val="nil"/>
              <w:bottom w:val="nil"/>
              <w:right w:val="single" w:sz="4" w:space="0" w:color="auto"/>
            </w:tcBorders>
          </w:tcPr>
          <w:p w14:paraId="5782F2B3" w14:textId="77777777" w:rsidR="003B1AD5" w:rsidRPr="00C72674" w:rsidRDefault="003B1AD5" w:rsidP="001217C9">
            <w:pPr>
              <w:spacing w:after="0"/>
              <w:rPr>
                <w:sz w:val="22"/>
                <w:szCs w:val="22"/>
              </w:rPr>
            </w:pPr>
            <w:r w:rsidRPr="00C72674">
              <w:rPr>
                <w:sz w:val="22"/>
                <w:szCs w:val="22"/>
              </w:rPr>
              <w:t>10</w:t>
            </w:r>
          </w:p>
        </w:tc>
        <w:tc>
          <w:tcPr>
            <w:tcW w:w="1643" w:type="dxa"/>
            <w:tcBorders>
              <w:top w:val="single" w:sz="4" w:space="0" w:color="auto"/>
              <w:left w:val="single" w:sz="4" w:space="0" w:color="auto"/>
              <w:bottom w:val="nil"/>
              <w:right w:val="nil"/>
            </w:tcBorders>
          </w:tcPr>
          <w:p w14:paraId="55A5AC98" w14:textId="77777777" w:rsidR="003B1AD5" w:rsidRPr="00C72674" w:rsidRDefault="003B1AD5" w:rsidP="001217C9">
            <w:pPr>
              <w:spacing w:after="0"/>
              <w:jc w:val="right"/>
              <w:rPr>
                <w:sz w:val="22"/>
                <w:szCs w:val="22"/>
              </w:rPr>
            </w:pPr>
            <w:r w:rsidRPr="00C72674">
              <w:rPr>
                <w:sz w:val="22"/>
                <w:szCs w:val="22"/>
              </w:rPr>
              <w:t>0-15    --&gt;</w:t>
            </w:r>
          </w:p>
        </w:tc>
        <w:tc>
          <w:tcPr>
            <w:tcW w:w="1643" w:type="dxa"/>
            <w:tcBorders>
              <w:top w:val="single" w:sz="4" w:space="0" w:color="auto"/>
              <w:left w:val="nil"/>
              <w:bottom w:val="nil"/>
              <w:right w:val="single" w:sz="4" w:space="0" w:color="auto"/>
            </w:tcBorders>
          </w:tcPr>
          <w:p w14:paraId="4FDB2ED1" w14:textId="77777777" w:rsidR="003B1AD5" w:rsidRPr="00C72674" w:rsidRDefault="003B1AD5" w:rsidP="001217C9">
            <w:pPr>
              <w:spacing w:after="0"/>
              <w:rPr>
                <w:sz w:val="22"/>
                <w:szCs w:val="22"/>
              </w:rPr>
            </w:pPr>
            <w:r w:rsidRPr="00C72674">
              <w:rPr>
                <w:sz w:val="22"/>
                <w:szCs w:val="22"/>
              </w:rPr>
              <w:t>I</w:t>
            </w:r>
          </w:p>
        </w:tc>
      </w:tr>
      <w:tr w:rsidR="003B1AD5" w:rsidRPr="00AD5E50" w14:paraId="00947106" w14:textId="77777777" w:rsidTr="001217C9">
        <w:tc>
          <w:tcPr>
            <w:tcW w:w="1642" w:type="dxa"/>
            <w:tcBorders>
              <w:top w:val="nil"/>
              <w:left w:val="single" w:sz="4" w:space="0" w:color="auto"/>
              <w:bottom w:val="nil"/>
              <w:right w:val="nil"/>
            </w:tcBorders>
          </w:tcPr>
          <w:p w14:paraId="5DB378BD" w14:textId="77777777" w:rsidR="003B1AD5" w:rsidRPr="00C72674" w:rsidRDefault="003B1AD5" w:rsidP="001217C9">
            <w:pPr>
              <w:spacing w:after="0"/>
              <w:jc w:val="right"/>
              <w:rPr>
                <w:sz w:val="22"/>
                <w:szCs w:val="22"/>
              </w:rPr>
            </w:pPr>
            <w:r w:rsidRPr="00C72674">
              <w:rPr>
                <w:sz w:val="22"/>
                <w:szCs w:val="22"/>
              </w:rPr>
              <w:t>96-</w:t>
            </w:r>
            <w:proofErr w:type="gramStart"/>
            <w:r w:rsidRPr="00C72674">
              <w:rPr>
                <w:sz w:val="22"/>
                <w:szCs w:val="22"/>
              </w:rPr>
              <w:t>102  --</w:t>
            </w:r>
            <w:proofErr w:type="gramEnd"/>
            <w:r w:rsidRPr="00C72674">
              <w:rPr>
                <w:sz w:val="22"/>
                <w:szCs w:val="22"/>
              </w:rPr>
              <w:t>&gt;</w:t>
            </w:r>
          </w:p>
        </w:tc>
        <w:tc>
          <w:tcPr>
            <w:tcW w:w="1642" w:type="dxa"/>
            <w:tcBorders>
              <w:top w:val="nil"/>
              <w:left w:val="nil"/>
              <w:bottom w:val="nil"/>
              <w:right w:val="single" w:sz="4" w:space="0" w:color="auto"/>
            </w:tcBorders>
          </w:tcPr>
          <w:p w14:paraId="492BC4F3" w14:textId="77777777" w:rsidR="003B1AD5" w:rsidRPr="00C72674" w:rsidRDefault="003B1AD5" w:rsidP="001217C9">
            <w:pPr>
              <w:spacing w:after="0"/>
              <w:rPr>
                <w:sz w:val="22"/>
                <w:szCs w:val="22"/>
              </w:rPr>
            </w:pPr>
            <w:r w:rsidRPr="00C72674">
              <w:rPr>
                <w:sz w:val="22"/>
                <w:szCs w:val="22"/>
              </w:rPr>
              <w:t>14</w:t>
            </w:r>
          </w:p>
        </w:tc>
        <w:tc>
          <w:tcPr>
            <w:tcW w:w="1642" w:type="dxa"/>
            <w:tcBorders>
              <w:top w:val="nil"/>
              <w:left w:val="single" w:sz="4" w:space="0" w:color="auto"/>
              <w:bottom w:val="nil"/>
              <w:right w:val="nil"/>
            </w:tcBorders>
          </w:tcPr>
          <w:p w14:paraId="2F2F7366" w14:textId="77777777" w:rsidR="003B1AD5" w:rsidRPr="00C72674" w:rsidRDefault="003B1AD5" w:rsidP="001217C9">
            <w:pPr>
              <w:spacing w:after="0"/>
              <w:jc w:val="right"/>
              <w:rPr>
                <w:sz w:val="22"/>
                <w:szCs w:val="22"/>
              </w:rPr>
            </w:pPr>
            <w:r w:rsidRPr="00C72674">
              <w:rPr>
                <w:sz w:val="22"/>
                <w:szCs w:val="22"/>
              </w:rPr>
              <w:t>110-121 --&gt;</w:t>
            </w:r>
          </w:p>
        </w:tc>
        <w:tc>
          <w:tcPr>
            <w:tcW w:w="1642" w:type="dxa"/>
            <w:tcBorders>
              <w:top w:val="nil"/>
              <w:left w:val="nil"/>
              <w:bottom w:val="nil"/>
              <w:right w:val="single" w:sz="4" w:space="0" w:color="auto"/>
            </w:tcBorders>
          </w:tcPr>
          <w:p w14:paraId="4A6AD0B8" w14:textId="77777777" w:rsidR="003B1AD5" w:rsidRPr="00C72674" w:rsidRDefault="003B1AD5" w:rsidP="001217C9">
            <w:pPr>
              <w:spacing w:after="0"/>
              <w:rPr>
                <w:sz w:val="22"/>
                <w:szCs w:val="22"/>
              </w:rPr>
            </w:pPr>
            <w:r w:rsidRPr="00C72674">
              <w:rPr>
                <w:sz w:val="22"/>
                <w:szCs w:val="22"/>
              </w:rPr>
              <w:t>11</w:t>
            </w:r>
          </w:p>
        </w:tc>
        <w:tc>
          <w:tcPr>
            <w:tcW w:w="1643" w:type="dxa"/>
            <w:tcBorders>
              <w:top w:val="nil"/>
              <w:left w:val="single" w:sz="4" w:space="0" w:color="auto"/>
              <w:bottom w:val="nil"/>
              <w:right w:val="nil"/>
            </w:tcBorders>
          </w:tcPr>
          <w:p w14:paraId="7ED5F350" w14:textId="77777777" w:rsidR="003B1AD5" w:rsidRPr="00C72674" w:rsidRDefault="003B1AD5" w:rsidP="001217C9">
            <w:pPr>
              <w:spacing w:after="0"/>
              <w:jc w:val="right"/>
              <w:rPr>
                <w:sz w:val="22"/>
                <w:szCs w:val="22"/>
              </w:rPr>
            </w:pPr>
            <w:r w:rsidRPr="00C72674">
              <w:rPr>
                <w:sz w:val="22"/>
                <w:szCs w:val="22"/>
              </w:rPr>
              <w:t>16-47   --&gt;</w:t>
            </w:r>
          </w:p>
        </w:tc>
        <w:tc>
          <w:tcPr>
            <w:tcW w:w="1643" w:type="dxa"/>
            <w:tcBorders>
              <w:top w:val="nil"/>
              <w:left w:val="nil"/>
              <w:bottom w:val="nil"/>
              <w:right w:val="single" w:sz="4" w:space="0" w:color="auto"/>
            </w:tcBorders>
          </w:tcPr>
          <w:p w14:paraId="70E44769" w14:textId="77777777" w:rsidR="003B1AD5" w:rsidRPr="00C72674" w:rsidRDefault="003B1AD5" w:rsidP="001217C9">
            <w:pPr>
              <w:spacing w:after="0"/>
              <w:rPr>
                <w:sz w:val="22"/>
                <w:szCs w:val="22"/>
              </w:rPr>
            </w:pPr>
            <w:r w:rsidRPr="00C72674">
              <w:rPr>
                <w:sz w:val="22"/>
                <w:szCs w:val="22"/>
              </w:rPr>
              <w:t>II</w:t>
            </w:r>
          </w:p>
        </w:tc>
      </w:tr>
      <w:tr w:rsidR="003B1AD5" w:rsidRPr="00AD5E50" w14:paraId="3A59EB3C" w14:textId="77777777" w:rsidTr="001217C9">
        <w:tc>
          <w:tcPr>
            <w:tcW w:w="1642" w:type="dxa"/>
            <w:tcBorders>
              <w:top w:val="nil"/>
              <w:left w:val="single" w:sz="4" w:space="0" w:color="auto"/>
              <w:bottom w:val="nil"/>
              <w:right w:val="nil"/>
            </w:tcBorders>
          </w:tcPr>
          <w:p w14:paraId="59C0999E" w14:textId="77777777" w:rsidR="003B1AD5" w:rsidRPr="00C72674" w:rsidRDefault="003B1AD5" w:rsidP="001217C9">
            <w:pPr>
              <w:spacing w:after="0"/>
              <w:jc w:val="right"/>
              <w:rPr>
                <w:sz w:val="22"/>
                <w:szCs w:val="22"/>
              </w:rPr>
            </w:pPr>
            <w:r w:rsidRPr="00C72674">
              <w:rPr>
                <w:sz w:val="22"/>
                <w:szCs w:val="22"/>
              </w:rPr>
              <w:t>103-109 --&gt;</w:t>
            </w:r>
          </w:p>
        </w:tc>
        <w:tc>
          <w:tcPr>
            <w:tcW w:w="1642" w:type="dxa"/>
            <w:tcBorders>
              <w:top w:val="nil"/>
              <w:left w:val="nil"/>
              <w:bottom w:val="nil"/>
              <w:right w:val="single" w:sz="4" w:space="0" w:color="auto"/>
            </w:tcBorders>
          </w:tcPr>
          <w:p w14:paraId="4CD22335" w14:textId="77777777" w:rsidR="003B1AD5" w:rsidRPr="00C72674" w:rsidRDefault="003B1AD5" w:rsidP="001217C9">
            <w:pPr>
              <w:spacing w:after="0"/>
              <w:rPr>
                <w:sz w:val="22"/>
                <w:szCs w:val="22"/>
              </w:rPr>
            </w:pPr>
            <w:r w:rsidRPr="00C72674">
              <w:rPr>
                <w:sz w:val="22"/>
                <w:szCs w:val="22"/>
              </w:rPr>
              <w:t>15</w:t>
            </w:r>
          </w:p>
        </w:tc>
        <w:tc>
          <w:tcPr>
            <w:tcW w:w="1642" w:type="dxa"/>
            <w:tcBorders>
              <w:top w:val="nil"/>
              <w:left w:val="single" w:sz="4" w:space="0" w:color="auto"/>
              <w:bottom w:val="nil"/>
              <w:right w:val="nil"/>
            </w:tcBorders>
          </w:tcPr>
          <w:p w14:paraId="349D8145" w14:textId="77777777" w:rsidR="003B1AD5" w:rsidRPr="00C72674" w:rsidRDefault="003B1AD5" w:rsidP="001217C9">
            <w:pPr>
              <w:spacing w:after="0"/>
              <w:jc w:val="right"/>
              <w:rPr>
                <w:sz w:val="22"/>
                <w:szCs w:val="22"/>
              </w:rPr>
            </w:pPr>
            <w:r w:rsidRPr="00C72674">
              <w:rPr>
                <w:sz w:val="22"/>
                <w:szCs w:val="22"/>
              </w:rPr>
              <w:t>122-127 --&gt;</w:t>
            </w:r>
          </w:p>
        </w:tc>
        <w:tc>
          <w:tcPr>
            <w:tcW w:w="1642" w:type="dxa"/>
            <w:tcBorders>
              <w:top w:val="nil"/>
              <w:left w:val="nil"/>
              <w:bottom w:val="nil"/>
              <w:right w:val="single" w:sz="4" w:space="0" w:color="auto"/>
            </w:tcBorders>
          </w:tcPr>
          <w:p w14:paraId="197505D1" w14:textId="77777777" w:rsidR="003B1AD5" w:rsidRPr="00C72674" w:rsidRDefault="003B1AD5" w:rsidP="001217C9">
            <w:pPr>
              <w:spacing w:after="0"/>
              <w:rPr>
                <w:sz w:val="22"/>
                <w:szCs w:val="22"/>
              </w:rPr>
            </w:pPr>
            <w:r w:rsidRPr="00C72674">
              <w:rPr>
                <w:sz w:val="22"/>
                <w:szCs w:val="22"/>
              </w:rPr>
              <w:t>12</w:t>
            </w:r>
          </w:p>
        </w:tc>
        <w:tc>
          <w:tcPr>
            <w:tcW w:w="1643" w:type="dxa"/>
            <w:tcBorders>
              <w:top w:val="nil"/>
              <w:left w:val="single" w:sz="4" w:space="0" w:color="auto"/>
              <w:bottom w:val="nil"/>
              <w:right w:val="nil"/>
            </w:tcBorders>
          </w:tcPr>
          <w:p w14:paraId="396CDCEC" w14:textId="77777777" w:rsidR="003B1AD5" w:rsidRPr="00C72674" w:rsidRDefault="003B1AD5" w:rsidP="001217C9">
            <w:pPr>
              <w:spacing w:after="0"/>
              <w:jc w:val="right"/>
              <w:rPr>
                <w:sz w:val="22"/>
                <w:szCs w:val="22"/>
              </w:rPr>
            </w:pPr>
            <w:r w:rsidRPr="00C72674">
              <w:rPr>
                <w:sz w:val="22"/>
                <w:szCs w:val="22"/>
              </w:rPr>
              <w:t>48-79   --&gt;</w:t>
            </w:r>
          </w:p>
        </w:tc>
        <w:tc>
          <w:tcPr>
            <w:tcW w:w="1643" w:type="dxa"/>
            <w:tcBorders>
              <w:top w:val="nil"/>
              <w:left w:val="nil"/>
              <w:bottom w:val="nil"/>
              <w:right w:val="single" w:sz="4" w:space="0" w:color="auto"/>
            </w:tcBorders>
          </w:tcPr>
          <w:p w14:paraId="206413D7" w14:textId="77777777" w:rsidR="003B1AD5" w:rsidRPr="00C72674" w:rsidRDefault="003B1AD5" w:rsidP="001217C9">
            <w:pPr>
              <w:spacing w:after="0"/>
              <w:rPr>
                <w:sz w:val="22"/>
                <w:szCs w:val="22"/>
              </w:rPr>
            </w:pPr>
            <w:r w:rsidRPr="00C72674">
              <w:rPr>
                <w:sz w:val="22"/>
                <w:szCs w:val="22"/>
              </w:rPr>
              <w:t>III</w:t>
            </w:r>
          </w:p>
        </w:tc>
      </w:tr>
      <w:tr w:rsidR="003B1AD5" w:rsidRPr="00AD5E50" w14:paraId="79EFB5CA" w14:textId="77777777" w:rsidTr="001217C9">
        <w:tc>
          <w:tcPr>
            <w:tcW w:w="1642" w:type="dxa"/>
            <w:tcBorders>
              <w:top w:val="nil"/>
              <w:left w:val="single" w:sz="4" w:space="0" w:color="auto"/>
              <w:bottom w:val="nil"/>
              <w:right w:val="nil"/>
            </w:tcBorders>
          </w:tcPr>
          <w:p w14:paraId="26A22541" w14:textId="77777777" w:rsidR="003B1AD5" w:rsidRPr="00C72674" w:rsidRDefault="003B1AD5" w:rsidP="001217C9">
            <w:pPr>
              <w:spacing w:after="0"/>
              <w:jc w:val="right"/>
              <w:rPr>
                <w:sz w:val="22"/>
                <w:szCs w:val="22"/>
              </w:rPr>
            </w:pPr>
            <w:r w:rsidRPr="00C72674">
              <w:rPr>
                <w:sz w:val="22"/>
                <w:szCs w:val="22"/>
              </w:rPr>
              <w:t>110-116 --&gt;</w:t>
            </w:r>
          </w:p>
        </w:tc>
        <w:tc>
          <w:tcPr>
            <w:tcW w:w="1642" w:type="dxa"/>
            <w:tcBorders>
              <w:top w:val="nil"/>
              <w:left w:val="nil"/>
              <w:bottom w:val="nil"/>
              <w:right w:val="single" w:sz="4" w:space="0" w:color="auto"/>
            </w:tcBorders>
          </w:tcPr>
          <w:p w14:paraId="357BFAE4" w14:textId="77777777" w:rsidR="003B1AD5" w:rsidRPr="00C72674" w:rsidRDefault="003B1AD5" w:rsidP="001217C9">
            <w:pPr>
              <w:spacing w:after="0"/>
              <w:rPr>
                <w:sz w:val="22"/>
                <w:szCs w:val="22"/>
              </w:rPr>
            </w:pPr>
            <w:r w:rsidRPr="00C72674">
              <w:rPr>
                <w:sz w:val="22"/>
                <w:szCs w:val="22"/>
              </w:rPr>
              <w:t>16</w:t>
            </w:r>
          </w:p>
        </w:tc>
        <w:tc>
          <w:tcPr>
            <w:tcW w:w="1642" w:type="dxa"/>
            <w:tcBorders>
              <w:top w:val="nil"/>
              <w:left w:val="single" w:sz="4" w:space="0" w:color="auto"/>
              <w:bottom w:val="nil"/>
              <w:right w:val="nil"/>
            </w:tcBorders>
          </w:tcPr>
          <w:p w14:paraId="7054D338" w14:textId="77777777" w:rsidR="003B1AD5" w:rsidRPr="00C72674" w:rsidRDefault="003B1AD5" w:rsidP="001217C9">
            <w:pPr>
              <w:spacing w:after="0"/>
              <w:jc w:val="right"/>
              <w:rPr>
                <w:sz w:val="22"/>
                <w:szCs w:val="22"/>
              </w:rPr>
            </w:pPr>
          </w:p>
        </w:tc>
        <w:tc>
          <w:tcPr>
            <w:tcW w:w="1642" w:type="dxa"/>
            <w:tcBorders>
              <w:top w:val="nil"/>
              <w:left w:val="nil"/>
              <w:bottom w:val="nil"/>
              <w:right w:val="single" w:sz="4" w:space="0" w:color="auto"/>
            </w:tcBorders>
          </w:tcPr>
          <w:p w14:paraId="0137F5BF" w14:textId="77777777" w:rsidR="003B1AD5" w:rsidRPr="00C72674" w:rsidRDefault="003B1AD5" w:rsidP="001217C9">
            <w:pPr>
              <w:spacing w:after="0"/>
              <w:rPr>
                <w:sz w:val="22"/>
                <w:szCs w:val="22"/>
              </w:rPr>
            </w:pPr>
          </w:p>
        </w:tc>
        <w:tc>
          <w:tcPr>
            <w:tcW w:w="1643" w:type="dxa"/>
            <w:tcBorders>
              <w:top w:val="nil"/>
              <w:left w:val="single" w:sz="4" w:space="0" w:color="auto"/>
              <w:bottom w:val="nil"/>
              <w:right w:val="nil"/>
            </w:tcBorders>
          </w:tcPr>
          <w:p w14:paraId="5ADB512A" w14:textId="77777777" w:rsidR="003B1AD5" w:rsidRPr="00C72674" w:rsidRDefault="003B1AD5" w:rsidP="001217C9">
            <w:pPr>
              <w:spacing w:after="0"/>
              <w:jc w:val="right"/>
              <w:rPr>
                <w:sz w:val="22"/>
                <w:szCs w:val="22"/>
              </w:rPr>
            </w:pPr>
            <w:r w:rsidRPr="00C72674">
              <w:rPr>
                <w:sz w:val="22"/>
                <w:szCs w:val="22"/>
              </w:rPr>
              <w:t>80-</w:t>
            </w:r>
            <w:proofErr w:type="gramStart"/>
            <w:r w:rsidRPr="00C72674">
              <w:rPr>
                <w:sz w:val="22"/>
                <w:szCs w:val="22"/>
              </w:rPr>
              <w:t>111  --</w:t>
            </w:r>
            <w:proofErr w:type="gramEnd"/>
            <w:r w:rsidRPr="00C72674">
              <w:rPr>
                <w:sz w:val="22"/>
                <w:szCs w:val="22"/>
              </w:rPr>
              <w:t>&gt;</w:t>
            </w:r>
          </w:p>
        </w:tc>
        <w:tc>
          <w:tcPr>
            <w:tcW w:w="1643" w:type="dxa"/>
            <w:tcBorders>
              <w:top w:val="nil"/>
              <w:left w:val="nil"/>
              <w:bottom w:val="nil"/>
              <w:right w:val="single" w:sz="4" w:space="0" w:color="auto"/>
            </w:tcBorders>
          </w:tcPr>
          <w:p w14:paraId="2AC59B9E" w14:textId="77777777" w:rsidR="003B1AD5" w:rsidRPr="00C72674" w:rsidRDefault="003B1AD5" w:rsidP="001217C9">
            <w:pPr>
              <w:spacing w:after="0"/>
              <w:rPr>
                <w:sz w:val="22"/>
                <w:szCs w:val="22"/>
              </w:rPr>
            </w:pPr>
            <w:r w:rsidRPr="00C72674">
              <w:rPr>
                <w:sz w:val="22"/>
                <w:szCs w:val="22"/>
              </w:rPr>
              <w:t>IV</w:t>
            </w:r>
          </w:p>
        </w:tc>
      </w:tr>
      <w:tr w:rsidR="003B1AD5" w:rsidRPr="00AD5E50" w14:paraId="1ABD4910" w14:textId="77777777" w:rsidTr="001217C9">
        <w:tc>
          <w:tcPr>
            <w:tcW w:w="1642" w:type="dxa"/>
            <w:tcBorders>
              <w:top w:val="nil"/>
              <w:left w:val="single" w:sz="4" w:space="0" w:color="auto"/>
              <w:bottom w:val="nil"/>
              <w:right w:val="nil"/>
            </w:tcBorders>
          </w:tcPr>
          <w:p w14:paraId="7C1E0BD4" w14:textId="77777777" w:rsidR="003B1AD5" w:rsidRPr="00C72674" w:rsidRDefault="003B1AD5" w:rsidP="001217C9">
            <w:pPr>
              <w:spacing w:after="0"/>
              <w:jc w:val="right"/>
              <w:rPr>
                <w:sz w:val="22"/>
                <w:szCs w:val="22"/>
              </w:rPr>
            </w:pPr>
            <w:r w:rsidRPr="00C72674">
              <w:rPr>
                <w:sz w:val="22"/>
                <w:szCs w:val="22"/>
              </w:rPr>
              <w:t>117-123 --&gt;</w:t>
            </w:r>
          </w:p>
        </w:tc>
        <w:tc>
          <w:tcPr>
            <w:tcW w:w="1642" w:type="dxa"/>
            <w:tcBorders>
              <w:top w:val="nil"/>
              <w:left w:val="nil"/>
              <w:bottom w:val="nil"/>
              <w:right w:val="single" w:sz="4" w:space="0" w:color="auto"/>
            </w:tcBorders>
          </w:tcPr>
          <w:p w14:paraId="27B8B130" w14:textId="77777777" w:rsidR="003B1AD5" w:rsidRPr="00C72674" w:rsidRDefault="003B1AD5" w:rsidP="001217C9">
            <w:pPr>
              <w:spacing w:after="0"/>
              <w:rPr>
                <w:sz w:val="22"/>
                <w:szCs w:val="22"/>
              </w:rPr>
            </w:pPr>
            <w:r w:rsidRPr="00C72674">
              <w:rPr>
                <w:sz w:val="22"/>
                <w:szCs w:val="22"/>
              </w:rPr>
              <w:t>17</w:t>
            </w:r>
          </w:p>
        </w:tc>
        <w:tc>
          <w:tcPr>
            <w:tcW w:w="1642" w:type="dxa"/>
            <w:tcBorders>
              <w:top w:val="nil"/>
              <w:left w:val="single" w:sz="4" w:space="0" w:color="auto"/>
              <w:bottom w:val="nil"/>
              <w:right w:val="nil"/>
            </w:tcBorders>
          </w:tcPr>
          <w:p w14:paraId="73724AF0" w14:textId="77777777" w:rsidR="003B1AD5" w:rsidRPr="00C72674" w:rsidRDefault="003B1AD5" w:rsidP="001217C9">
            <w:pPr>
              <w:spacing w:after="0"/>
              <w:jc w:val="right"/>
              <w:rPr>
                <w:sz w:val="22"/>
                <w:szCs w:val="22"/>
              </w:rPr>
            </w:pPr>
          </w:p>
        </w:tc>
        <w:tc>
          <w:tcPr>
            <w:tcW w:w="1642" w:type="dxa"/>
            <w:tcBorders>
              <w:top w:val="nil"/>
              <w:left w:val="nil"/>
              <w:bottom w:val="nil"/>
              <w:right w:val="single" w:sz="4" w:space="0" w:color="auto"/>
            </w:tcBorders>
          </w:tcPr>
          <w:p w14:paraId="02B1C47D" w14:textId="77777777" w:rsidR="003B1AD5" w:rsidRPr="00C72674" w:rsidRDefault="003B1AD5" w:rsidP="001217C9">
            <w:pPr>
              <w:spacing w:after="0"/>
              <w:rPr>
                <w:sz w:val="22"/>
                <w:szCs w:val="22"/>
              </w:rPr>
            </w:pPr>
          </w:p>
        </w:tc>
        <w:tc>
          <w:tcPr>
            <w:tcW w:w="1643" w:type="dxa"/>
            <w:tcBorders>
              <w:top w:val="nil"/>
              <w:left w:val="single" w:sz="4" w:space="0" w:color="auto"/>
              <w:bottom w:val="nil"/>
              <w:right w:val="nil"/>
            </w:tcBorders>
          </w:tcPr>
          <w:p w14:paraId="78CBA714" w14:textId="77777777" w:rsidR="003B1AD5" w:rsidRPr="00C72674" w:rsidRDefault="003B1AD5" w:rsidP="001217C9">
            <w:pPr>
              <w:spacing w:after="0"/>
              <w:jc w:val="right"/>
              <w:rPr>
                <w:sz w:val="22"/>
                <w:szCs w:val="22"/>
              </w:rPr>
            </w:pPr>
            <w:r w:rsidRPr="00C72674">
              <w:rPr>
                <w:sz w:val="22"/>
                <w:szCs w:val="22"/>
              </w:rPr>
              <w:t>112-127 --&gt;</w:t>
            </w:r>
          </w:p>
        </w:tc>
        <w:tc>
          <w:tcPr>
            <w:tcW w:w="1643" w:type="dxa"/>
            <w:tcBorders>
              <w:top w:val="nil"/>
              <w:left w:val="nil"/>
              <w:bottom w:val="nil"/>
              <w:right w:val="single" w:sz="4" w:space="0" w:color="auto"/>
            </w:tcBorders>
          </w:tcPr>
          <w:p w14:paraId="37D5A8E6" w14:textId="77777777" w:rsidR="003B1AD5" w:rsidRPr="00C72674" w:rsidRDefault="003B1AD5" w:rsidP="001217C9">
            <w:pPr>
              <w:spacing w:after="0"/>
              <w:rPr>
                <w:sz w:val="22"/>
                <w:szCs w:val="22"/>
              </w:rPr>
            </w:pPr>
            <w:proofErr w:type="spellStart"/>
            <w:r w:rsidRPr="00C72674">
              <w:rPr>
                <w:sz w:val="22"/>
                <w:szCs w:val="22"/>
              </w:rPr>
              <w:t>Kbrd</w:t>
            </w:r>
            <w:proofErr w:type="spellEnd"/>
          </w:p>
        </w:tc>
      </w:tr>
      <w:tr w:rsidR="003B1AD5" w:rsidRPr="00AD5E50" w14:paraId="6E356C87" w14:textId="77777777" w:rsidTr="001217C9">
        <w:tc>
          <w:tcPr>
            <w:tcW w:w="1642" w:type="dxa"/>
            <w:tcBorders>
              <w:top w:val="nil"/>
              <w:left w:val="single" w:sz="4" w:space="0" w:color="auto"/>
              <w:bottom w:val="single" w:sz="4" w:space="0" w:color="auto"/>
              <w:right w:val="nil"/>
            </w:tcBorders>
          </w:tcPr>
          <w:p w14:paraId="6AA8A58E" w14:textId="77777777" w:rsidR="003B1AD5" w:rsidRPr="00C72674" w:rsidRDefault="003B1AD5" w:rsidP="001217C9">
            <w:pPr>
              <w:spacing w:after="0"/>
              <w:jc w:val="right"/>
              <w:rPr>
                <w:sz w:val="22"/>
                <w:szCs w:val="22"/>
              </w:rPr>
            </w:pPr>
            <w:r w:rsidRPr="00C72674">
              <w:rPr>
                <w:sz w:val="22"/>
                <w:szCs w:val="22"/>
              </w:rPr>
              <w:t>124-127 --&gt;</w:t>
            </w:r>
          </w:p>
        </w:tc>
        <w:tc>
          <w:tcPr>
            <w:tcW w:w="1642" w:type="dxa"/>
            <w:tcBorders>
              <w:top w:val="nil"/>
              <w:left w:val="nil"/>
              <w:bottom w:val="single" w:sz="4" w:space="0" w:color="auto"/>
              <w:right w:val="single" w:sz="4" w:space="0" w:color="auto"/>
            </w:tcBorders>
          </w:tcPr>
          <w:p w14:paraId="62E42202" w14:textId="77777777" w:rsidR="003B1AD5" w:rsidRPr="00C72674" w:rsidRDefault="003B1AD5" w:rsidP="001217C9">
            <w:pPr>
              <w:spacing w:after="0"/>
              <w:rPr>
                <w:sz w:val="22"/>
                <w:szCs w:val="22"/>
              </w:rPr>
            </w:pPr>
            <w:r w:rsidRPr="00C72674">
              <w:rPr>
                <w:sz w:val="22"/>
                <w:szCs w:val="22"/>
              </w:rPr>
              <w:t>18</w:t>
            </w:r>
          </w:p>
        </w:tc>
        <w:tc>
          <w:tcPr>
            <w:tcW w:w="1642" w:type="dxa"/>
            <w:tcBorders>
              <w:top w:val="nil"/>
              <w:left w:val="single" w:sz="4" w:space="0" w:color="auto"/>
              <w:bottom w:val="single" w:sz="4" w:space="0" w:color="auto"/>
              <w:right w:val="nil"/>
            </w:tcBorders>
          </w:tcPr>
          <w:p w14:paraId="64F9965E" w14:textId="77777777" w:rsidR="003B1AD5" w:rsidRPr="00C72674" w:rsidRDefault="003B1AD5" w:rsidP="001217C9">
            <w:pPr>
              <w:spacing w:after="0"/>
              <w:jc w:val="right"/>
              <w:rPr>
                <w:sz w:val="22"/>
                <w:szCs w:val="22"/>
              </w:rPr>
            </w:pPr>
          </w:p>
        </w:tc>
        <w:tc>
          <w:tcPr>
            <w:tcW w:w="1642" w:type="dxa"/>
            <w:tcBorders>
              <w:top w:val="nil"/>
              <w:left w:val="nil"/>
              <w:bottom w:val="single" w:sz="4" w:space="0" w:color="auto"/>
              <w:right w:val="single" w:sz="4" w:space="0" w:color="auto"/>
            </w:tcBorders>
          </w:tcPr>
          <w:p w14:paraId="560A86B6" w14:textId="77777777" w:rsidR="003B1AD5" w:rsidRPr="00C72674" w:rsidRDefault="003B1AD5" w:rsidP="001217C9">
            <w:pPr>
              <w:spacing w:after="0"/>
              <w:rPr>
                <w:sz w:val="22"/>
                <w:szCs w:val="22"/>
              </w:rPr>
            </w:pPr>
          </w:p>
        </w:tc>
        <w:tc>
          <w:tcPr>
            <w:tcW w:w="1643" w:type="dxa"/>
            <w:tcBorders>
              <w:top w:val="nil"/>
              <w:left w:val="single" w:sz="4" w:space="0" w:color="auto"/>
              <w:bottom w:val="single" w:sz="4" w:space="0" w:color="auto"/>
              <w:right w:val="nil"/>
            </w:tcBorders>
          </w:tcPr>
          <w:p w14:paraId="6CDEE9E7" w14:textId="77777777" w:rsidR="003B1AD5" w:rsidRPr="00C72674" w:rsidRDefault="003B1AD5" w:rsidP="001217C9">
            <w:pPr>
              <w:spacing w:after="0"/>
              <w:jc w:val="right"/>
              <w:rPr>
                <w:sz w:val="22"/>
                <w:szCs w:val="22"/>
              </w:rPr>
            </w:pPr>
          </w:p>
        </w:tc>
        <w:tc>
          <w:tcPr>
            <w:tcW w:w="1643" w:type="dxa"/>
            <w:tcBorders>
              <w:top w:val="nil"/>
              <w:left w:val="nil"/>
              <w:bottom w:val="single" w:sz="4" w:space="0" w:color="auto"/>
              <w:right w:val="single" w:sz="4" w:space="0" w:color="auto"/>
            </w:tcBorders>
          </w:tcPr>
          <w:p w14:paraId="3EC03170" w14:textId="77777777" w:rsidR="003B1AD5" w:rsidRPr="00C72674" w:rsidRDefault="003B1AD5" w:rsidP="001217C9">
            <w:pPr>
              <w:spacing w:after="0"/>
              <w:rPr>
                <w:sz w:val="22"/>
                <w:szCs w:val="22"/>
              </w:rPr>
            </w:pPr>
          </w:p>
        </w:tc>
      </w:tr>
    </w:tbl>
    <w:p w14:paraId="129164E4" w14:textId="77777777" w:rsidR="003B1AD5" w:rsidRPr="00CF2529" w:rsidRDefault="00CF161F" w:rsidP="00CF161F">
      <w:pPr>
        <w:pStyle w:val="Heading1"/>
      </w:pPr>
      <w:bookmarkStart w:id="549" w:name="_Toc417404187"/>
      <w:bookmarkStart w:id="550" w:name="_Toc62863305"/>
      <w:bookmarkStart w:id="551" w:name="_Toc62896073"/>
      <w:bookmarkStart w:id="552" w:name="_Toc108456284"/>
      <w:r>
        <w:lastRenderedPageBreak/>
        <w:t xml:space="preserve">Appendix </w:t>
      </w:r>
      <w:r w:rsidR="002D2C55">
        <w:rPr>
          <w:lang w:val="en-US"/>
        </w:rPr>
        <w:t>B</w:t>
      </w:r>
      <w:r>
        <w:t xml:space="preserve">. </w:t>
      </w:r>
      <w:r w:rsidR="003B1AD5">
        <w:t xml:space="preserve">NRPN </w:t>
      </w:r>
      <w:r w:rsidR="003B1AD5" w:rsidRPr="00CF2529">
        <w:t>map</w:t>
      </w:r>
      <w:bookmarkEnd w:id="549"/>
      <w:bookmarkEnd w:id="550"/>
      <w:bookmarkEnd w:id="551"/>
      <w:bookmarkEnd w:id="552"/>
    </w:p>
    <w:p w14:paraId="6ED83D64" w14:textId="77777777" w:rsidR="003B1AD5" w:rsidRPr="00285DDE" w:rsidRDefault="003B1AD5" w:rsidP="003B1AD5">
      <w:pPr>
        <w:spacing w:after="0"/>
      </w:pPr>
      <w:r w:rsidRPr="00285DDE">
        <w:t>Format: (&lt;NRPN MSB&gt;, &lt;NRPN LSB&gt;, &lt;Data Entry MSB</w:t>
      </w:r>
      <w:proofErr w:type="gramStart"/>
      <w:r w:rsidRPr="00285DDE">
        <w:t>&gt;[</w:t>
      </w:r>
      <w:proofErr w:type="gramEnd"/>
      <w:r w:rsidRPr="00285DDE">
        <w:t>, &lt;</w:t>
      </w:r>
      <w:proofErr w:type="spellStart"/>
      <w:r w:rsidRPr="00285DDE">
        <w:t>DataEntry</w:t>
      </w:r>
      <w:proofErr w:type="spellEnd"/>
      <w:r w:rsidRPr="00285DDE">
        <w:t xml:space="preserve"> LSB&gt;]) - &lt;Description&gt;. {&lt;Comment&gt;.}</w:t>
      </w:r>
    </w:p>
    <w:p w14:paraId="78B818DD" w14:textId="77777777" w:rsidR="003B1AD5" w:rsidRPr="00285DDE" w:rsidRDefault="003B1AD5" w:rsidP="003B1AD5">
      <w:pPr>
        <w:spacing w:after="0"/>
      </w:pPr>
      <w:r w:rsidRPr="00285DDE">
        <w:t>----------------------------------------------------------------------------------------------------</w:t>
      </w:r>
    </w:p>
    <w:p w14:paraId="499EDA15" w14:textId="77777777" w:rsidR="003B1AD5" w:rsidRPr="00285DDE" w:rsidRDefault="003B1AD5" w:rsidP="003B1AD5">
      <w:pPr>
        <w:spacing w:after="0"/>
      </w:pPr>
      <w:r w:rsidRPr="00285DDE">
        <w:t xml:space="preserve">(0, key, </w:t>
      </w:r>
      <w:proofErr w:type="spellStart"/>
      <w:r w:rsidRPr="00285DDE">
        <w:t>msb</w:t>
      </w:r>
      <w:proofErr w:type="spellEnd"/>
      <w:r w:rsidRPr="00285DDE">
        <w:t xml:space="preserve">, </w:t>
      </w:r>
      <w:proofErr w:type="spellStart"/>
      <w:r w:rsidRPr="00285DDE">
        <w:t>lsb</w:t>
      </w:r>
      <w:proofErr w:type="spellEnd"/>
      <w:r w:rsidRPr="00285DDE">
        <w:t>) - Set Pitch Bend for the key to ((</w:t>
      </w:r>
      <w:proofErr w:type="spellStart"/>
      <w:r w:rsidRPr="00285DDE">
        <w:t>msb</w:t>
      </w:r>
      <w:proofErr w:type="spellEnd"/>
      <w:r w:rsidRPr="00285DDE">
        <w:t xml:space="preserve">&lt;&lt;7) | </w:t>
      </w:r>
      <w:proofErr w:type="spellStart"/>
      <w:r w:rsidRPr="00285DDE">
        <w:t>lsb</w:t>
      </w:r>
      <w:proofErr w:type="spellEnd"/>
      <w:r w:rsidRPr="00285DDE">
        <w:t xml:space="preserve">)-8192. </w:t>
      </w:r>
    </w:p>
    <w:p w14:paraId="6E2144F2" w14:textId="77777777" w:rsidR="003B1AD5" w:rsidRPr="00285DDE" w:rsidRDefault="003B1AD5" w:rsidP="003B1AD5">
      <w:pPr>
        <w:spacing w:after="0"/>
      </w:pPr>
      <w:r>
        <w:t xml:space="preserve">(1, key, </w:t>
      </w:r>
      <w:proofErr w:type="spellStart"/>
      <w:proofErr w:type="gramStart"/>
      <w:r>
        <w:t>fx</w:t>
      </w:r>
      <w:proofErr w:type="spellEnd"/>
      <w:r>
        <w:t xml:space="preserve">)   </w:t>
      </w:r>
      <w:proofErr w:type="gramEnd"/>
      <w:r w:rsidRPr="00285DDE">
        <w:t xml:space="preserve">- Select FX for the key, sustain pedal or velocity of a stroke. </w:t>
      </w:r>
    </w:p>
    <w:p w14:paraId="0D5EF8A5" w14:textId="77777777" w:rsidR="003B1AD5" w:rsidRPr="00285DDE" w:rsidRDefault="003B1AD5" w:rsidP="003B1AD5">
      <w:pPr>
        <w:spacing w:after="0"/>
      </w:pPr>
      <w:r w:rsidRPr="00285DDE">
        <w:t xml:space="preserve">                     key - key id, see Key Map below.</w:t>
      </w:r>
    </w:p>
    <w:p w14:paraId="0F7587D1" w14:textId="77777777" w:rsidR="003B1AD5" w:rsidRPr="00285DDE" w:rsidRDefault="003B1AD5" w:rsidP="003B1AD5">
      <w:pPr>
        <w:spacing w:after="0"/>
      </w:pPr>
      <w:r w:rsidRPr="00285DDE">
        <w:t xml:space="preserve">                     fx-5 - </w:t>
      </w:r>
      <w:proofErr w:type="spellStart"/>
      <w:r w:rsidRPr="00285DDE">
        <w:t>fx</w:t>
      </w:r>
      <w:proofErr w:type="spellEnd"/>
      <w:r w:rsidRPr="00285DDE">
        <w:t xml:space="preserve"> id, see FX Map below.</w:t>
      </w:r>
    </w:p>
    <w:p w14:paraId="2AE82768" w14:textId="77777777" w:rsidR="003B1AD5" w:rsidRPr="00285DDE" w:rsidRDefault="003B1AD5" w:rsidP="003B1AD5">
      <w:pPr>
        <w:spacing w:after="0"/>
      </w:pPr>
      <w:r>
        <w:t xml:space="preserve">(2, key, </w:t>
      </w:r>
      <w:proofErr w:type="gramStart"/>
      <w:r>
        <w:t xml:space="preserve">on)  </w:t>
      </w:r>
      <w:r w:rsidRPr="00285DDE">
        <w:t>-</w:t>
      </w:r>
      <w:proofErr w:type="gramEnd"/>
      <w:r w:rsidRPr="00285DDE">
        <w:t xml:space="preserve"> Switch the key </w:t>
      </w:r>
      <w:proofErr w:type="spellStart"/>
      <w:r w:rsidRPr="00285DDE">
        <w:t>fx</w:t>
      </w:r>
      <w:proofErr w:type="spellEnd"/>
      <w:r w:rsidRPr="00285DDE">
        <w:t>.</w:t>
      </w:r>
    </w:p>
    <w:p w14:paraId="273C8963" w14:textId="77777777" w:rsidR="003B1AD5" w:rsidRPr="00285DDE" w:rsidRDefault="003B1AD5" w:rsidP="003B1AD5">
      <w:pPr>
        <w:spacing w:after="0"/>
      </w:pPr>
      <w:r w:rsidRPr="00285DDE">
        <w:t xml:space="preserve">                     key - key id, see Key Map below. </w:t>
      </w:r>
    </w:p>
    <w:p w14:paraId="586F752D" w14:textId="77777777" w:rsidR="003B1AD5" w:rsidRPr="00285DDE" w:rsidRDefault="003B1AD5" w:rsidP="003B1AD5">
      <w:pPr>
        <w:spacing w:after="0"/>
      </w:pPr>
      <w:r w:rsidRPr="00285DDE">
        <w:t xml:space="preserve">                     on - 0/1 for Off/On.</w:t>
      </w:r>
    </w:p>
    <w:p w14:paraId="46EF33DC" w14:textId="77777777" w:rsidR="003B1AD5" w:rsidRPr="00285DDE" w:rsidRDefault="003B1AD5" w:rsidP="003B1AD5">
      <w:pPr>
        <w:spacing w:after="0"/>
      </w:pPr>
      <w:r>
        <w:t>(3, key, opt)</w:t>
      </w:r>
      <w:r w:rsidRPr="00285DDE">
        <w:t xml:space="preserve"> - Set options of the key </w:t>
      </w:r>
      <w:proofErr w:type="spellStart"/>
      <w:r w:rsidRPr="00285DDE">
        <w:t>fx</w:t>
      </w:r>
      <w:proofErr w:type="spellEnd"/>
      <w:r w:rsidRPr="00285DDE">
        <w:t>.</w:t>
      </w:r>
    </w:p>
    <w:p w14:paraId="61A56A11" w14:textId="77777777" w:rsidR="003B1AD5" w:rsidRPr="00285DDE" w:rsidRDefault="003B1AD5" w:rsidP="003B1AD5">
      <w:pPr>
        <w:spacing w:after="0"/>
      </w:pPr>
      <w:r w:rsidRPr="00285DDE">
        <w:t xml:space="preserve">                     key - key id, see Key Map below. </w:t>
      </w:r>
    </w:p>
    <w:p w14:paraId="21E304A4" w14:textId="77777777" w:rsidR="003B1AD5" w:rsidRPr="00285DDE" w:rsidRDefault="003B1AD5" w:rsidP="003B1AD5">
      <w:pPr>
        <w:spacing w:after="0"/>
      </w:pPr>
      <w:r w:rsidRPr="00285DDE">
        <w:t xml:space="preserve">                     opt - bit field: &lt;toggle&gt; | (&lt;do sustain&gt; &lt;&lt; 1) | (&lt;play stroke&gt; &lt;&lt; 2)  </w:t>
      </w:r>
    </w:p>
    <w:p w14:paraId="1D35C1BA" w14:textId="77777777" w:rsidR="003B1AD5" w:rsidRPr="00285DDE" w:rsidRDefault="003B1AD5" w:rsidP="003B1AD5">
      <w:pPr>
        <w:spacing w:after="0"/>
      </w:pPr>
      <w:r w:rsidRPr="00285DDE">
        <w:t xml:space="preserve">(4, key, </w:t>
      </w:r>
      <w:proofErr w:type="spellStart"/>
      <w:r w:rsidRPr="00285DDE">
        <w:t>msb</w:t>
      </w:r>
      <w:proofErr w:type="spellEnd"/>
      <w:r w:rsidRPr="00285DDE">
        <w:t xml:space="preserve">, </w:t>
      </w:r>
      <w:proofErr w:type="spellStart"/>
      <w:r w:rsidRPr="00285DDE">
        <w:t>lsb</w:t>
      </w:r>
      <w:proofErr w:type="spellEnd"/>
      <w:r w:rsidRPr="00285DDE">
        <w:t xml:space="preserve">) - Set first parameter of the key </w:t>
      </w:r>
      <w:proofErr w:type="spellStart"/>
      <w:r w:rsidRPr="00285DDE">
        <w:t>fx</w:t>
      </w:r>
      <w:proofErr w:type="spellEnd"/>
      <w:r w:rsidRPr="00285DDE">
        <w:t xml:space="preserve"> if any, ignored otherwise.</w:t>
      </w:r>
    </w:p>
    <w:p w14:paraId="3255AE40" w14:textId="77777777" w:rsidR="003B1AD5" w:rsidRPr="00285DDE" w:rsidRDefault="003B1AD5" w:rsidP="003B1AD5">
      <w:pPr>
        <w:spacing w:after="0"/>
      </w:pPr>
      <w:r w:rsidRPr="00285DDE">
        <w:t xml:space="preserve">                     key - key id, see Key Map below. </w:t>
      </w:r>
    </w:p>
    <w:p w14:paraId="1C0A9123" w14:textId="77777777" w:rsidR="003B1AD5" w:rsidRPr="00285DDE" w:rsidRDefault="003B1AD5" w:rsidP="003B1AD5">
      <w:pPr>
        <w:spacing w:after="0"/>
      </w:pPr>
      <w:r w:rsidRPr="00285DDE">
        <w:t xml:space="preserve">                     ((</w:t>
      </w:r>
      <w:proofErr w:type="spellStart"/>
      <w:r w:rsidRPr="00285DDE">
        <w:t>msb</w:t>
      </w:r>
      <w:proofErr w:type="spellEnd"/>
      <w:r w:rsidRPr="00285DDE">
        <w:t xml:space="preserve">&lt;&lt;7) | </w:t>
      </w:r>
      <w:proofErr w:type="spellStart"/>
      <w:r w:rsidRPr="00285DDE">
        <w:t>lsb</w:t>
      </w:r>
      <w:proofErr w:type="spellEnd"/>
      <w:r w:rsidRPr="00285DDE">
        <w:t>)-8192 - value of the parameter 1.</w:t>
      </w:r>
    </w:p>
    <w:p w14:paraId="5C6EB4EB" w14:textId="77777777" w:rsidR="003B1AD5" w:rsidRPr="00285DDE" w:rsidRDefault="003B1AD5" w:rsidP="003B1AD5">
      <w:pPr>
        <w:spacing w:after="0"/>
      </w:pPr>
      <w:r w:rsidRPr="00285DDE">
        <w:t xml:space="preserve">                     For specific parameter ranges and meanings see FX Map below.</w:t>
      </w:r>
    </w:p>
    <w:p w14:paraId="1E1F86F8" w14:textId="77777777" w:rsidR="003B1AD5" w:rsidRPr="00285DDE" w:rsidRDefault="003B1AD5" w:rsidP="003B1AD5">
      <w:pPr>
        <w:spacing w:after="0"/>
      </w:pPr>
      <w:r w:rsidRPr="00285DDE">
        <w:t xml:space="preserve">(5, key, </w:t>
      </w:r>
      <w:proofErr w:type="spellStart"/>
      <w:r w:rsidRPr="00285DDE">
        <w:t>msb</w:t>
      </w:r>
      <w:proofErr w:type="spellEnd"/>
      <w:r w:rsidRPr="00285DDE">
        <w:t xml:space="preserve">, </w:t>
      </w:r>
      <w:proofErr w:type="spellStart"/>
      <w:r w:rsidRPr="00285DDE">
        <w:t>lsb</w:t>
      </w:r>
      <w:proofErr w:type="spellEnd"/>
      <w:r w:rsidRPr="00285DDE">
        <w:t xml:space="preserve">) - Set second parameter of the key </w:t>
      </w:r>
      <w:proofErr w:type="spellStart"/>
      <w:r w:rsidRPr="00285DDE">
        <w:t>fx</w:t>
      </w:r>
      <w:proofErr w:type="spellEnd"/>
      <w:r w:rsidRPr="00285DDE">
        <w:t xml:space="preserve"> if any, ignored otherwise.</w:t>
      </w:r>
    </w:p>
    <w:p w14:paraId="3A89ABA4" w14:textId="77777777" w:rsidR="003B1AD5" w:rsidRPr="00285DDE" w:rsidRDefault="003B1AD5" w:rsidP="003B1AD5">
      <w:pPr>
        <w:spacing w:after="0"/>
      </w:pPr>
      <w:r w:rsidRPr="00285DDE">
        <w:t xml:space="preserve">                     key - key id, see Key Map below. </w:t>
      </w:r>
    </w:p>
    <w:p w14:paraId="4E8A7A5C" w14:textId="77777777" w:rsidR="003B1AD5" w:rsidRPr="00285DDE" w:rsidRDefault="003B1AD5" w:rsidP="003B1AD5">
      <w:pPr>
        <w:spacing w:after="0"/>
      </w:pPr>
      <w:r w:rsidRPr="00285DDE">
        <w:t xml:space="preserve">                     ((</w:t>
      </w:r>
      <w:proofErr w:type="spellStart"/>
      <w:r w:rsidRPr="00285DDE">
        <w:t>msb</w:t>
      </w:r>
      <w:proofErr w:type="spellEnd"/>
      <w:r w:rsidRPr="00285DDE">
        <w:t xml:space="preserve">&lt;&lt;7) | </w:t>
      </w:r>
      <w:proofErr w:type="spellStart"/>
      <w:r w:rsidRPr="00285DDE">
        <w:t>lsb</w:t>
      </w:r>
      <w:proofErr w:type="spellEnd"/>
      <w:r w:rsidRPr="00285DDE">
        <w:t>)-8192 - value of the parameter 2.</w:t>
      </w:r>
    </w:p>
    <w:p w14:paraId="3184F5B6" w14:textId="77777777" w:rsidR="003B1AD5" w:rsidRPr="00285DDE" w:rsidRDefault="003B1AD5" w:rsidP="003B1AD5">
      <w:pPr>
        <w:spacing w:after="0"/>
      </w:pPr>
      <w:r w:rsidRPr="00285DDE">
        <w:t xml:space="preserve">                     For specific parameter ranges and meanings see FX Map below.</w:t>
      </w:r>
    </w:p>
    <w:p w14:paraId="54D31C3C" w14:textId="77777777" w:rsidR="003B1AD5" w:rsidRPr="00285DDE" w:rsidRDefault="003B1AD5" w:rsidP="003B1AD5">
      <w:r w:rsidRPr="00285DDE">
        <w:t xml:space="preserve">                     </w:t>
      </w:r>
    </w:p>
    <w:p w14:paraId="41EF10D3" w14:textId="77777777" w:rsidR="003B1AD5" w:rsidRDefault="003B1AD5" w:rsidP="00CF161F">
      <w:pPr>
        <w:pStyle w:val="3"/>
      </w:pPr>
      <w:r w:rsidRPr="00216326">
        <w:t>Key Map</w:t>
      </w:r>
      <w:r w:rsidRPr="00285DDE">
        <w:t xml:space="preserve"> </w:t>
      </w:r>
    </w:p>
    <w:p w14:paraId="0B653F21" w14:textId="77777777" w:rsidR="003B1AD5" w:rsidRPr="00285DDE" w:rsidRDefault="003B1AD5" w:rsidP="003B1AD5">
      <w:pPr>
        <w:spacing w:after="0"/>
      </w:pPr>
      <w:r w:rsidRPr="00285DDE">
        <w:t>Format: &lt;key id&gt; - &lt;Description&gt;. {&lt;Comment&gt;.}</w:t>
      </w:r>
    </w:p>
    <w:p w14:paraId="46338B9C" w14:textId="77777777" w:rsidR="003B1AD5" w:rsidRPr="00285DDE" w:rsidRDefault="003B1AD5" w:rsidP="003B1AD5">
      <w:pPr>
        <w:spacing w:after="0"/>
      </w:pPr>
      <w:r w:rsidRPr="00285DDE">
        <w:t>----------------------------------------------------------------------------------------------------</w:t>
      </w:r>
    </w:p>
    <w:p w14:paraId="427FC979" w14:textId="77777777" w:rsidR="003B1AD5" w:rsidRPr="00285DDE" w:rsidRDefault="003B1AD5" w:rsidP="003B1AD5">
      <w:pPr>
        <w:spacing w:after="0"/>
      </w:pPr>
      <w:r w:rsidRPr="00285DDE">
        <w:t xml:space="preserve">0      - Sustain Pedal. Available </w:t>
      </w:r>
      <w:proofErr w:type="spellStart"/>
      <w:r w:rsidRPr="00285DDE">
        <w:t>fxes</w:t>
      </w:r>
      <w:proofErr w:type="spellEnd"/>
      <w:r w:rsidRPr="00285DDE">
        <w:t xml:space="preserve"> -</w:t>
      </w:r>
      <w:proofErr w:type="gramStart"/>
      <w:r w:rsidRPr="00285DDE">
        <w:t>5..</w:t>
      </w:r>
      <w:proofErr w:type="gramEnd"/>
      <w:r w:rsidRPr="00285DDE">
        <w:t>34.</w:t>
      </w:r>
    </w:p>
    <w:p w14:paraId="3B60ECB7" w14:textId="77777777" w:rsidR="003B1AD5" w:rsidRPr="00285DDE" w:rsidRDefault="003B1AD5" w:rsidP="003B1AD5">
      <w:pPr>
        <w:spacing w:after="0"/>
      </w:pPr>
      <w:r w:rsidRPr="00285DDE">
        <w:t xml:space="preserve">1      - Upper velocity zone. Available </w:t>
      </w:r>
      <w:proofErr w:type="spellStart"/>
      <w:r w:rsidRPr="00285DDE">
        <w:t>fxes</w:t>
      </w:r>
      <w:proofErr w:type="spellEnd"/>
      <w:r w:rsidRPr="00285DDE">
        <w:t xml:space="preserve"> </w:t>
      </w:r>
      <w:proofErr w:type="gramStart"/>
      <w:r w:rsidRPr="00285DDE">
        <w:t>0..</w:t>
      </w:r>
      <w:proofErr w:type="gramEnd"/>
      <w:r w:rsidRPr="00285DDE">
        <w:t>34.</w:t>
      </w:r>
    </w:p>
    <w:p w14:paraId="10660672" w14:textId="77777777" w:rsidR="003B1AD5" w:rsidRPr="00285DDE" w:rsidRDefault="003B1AD5" w:rsidP="003B1AD5">
      <w:pPr>
        <w:spacing w:after="0"/>
      </w:pPr>
      <w:r w:rsidRPr="00285DDE">
        <w:t xml:space="preserve">2      - Lower velocity zone. Available </w:t>
      </w:r>
      <w:proofErr w:type="spellStart"/>
      <w:r w:rsidRPr="00285DDE">
        <w:t>fxes</w:t>
      </w:r>
      <w:proofErr w:type="spellEnd"/>
      <w:r w:rsidRPr="00285DDE">
        <w:t xml:space="preserve"> </w:t>
      </w:r>
      <w:proofErr w:type="gramStart"/>
      <w:r w:rsidRPr="00285DDE">
        <w:t>0..</w:t>
      </w:r>
      <w:proofErr w:type="gramEnd"/>
      <w:r w:rsidRPr="00285DDE">
        <w:t>34.</w:t>
      </w:r>
    </w:p>
    <w:p w14:paraId="3511EE59" w14:textId="77777777" w:rsidR="003B1AD5" w:rsidRPr="00285DDE" w:rsidRDefault="003B1AD5" w:rsidP="003B1AD5">
      <w:pPr>
        <w:spacing w:after="0"/>
      </w:pPr>
      <w:r w:rsidRPr="00285DDE">
        <w:t>3..</w:t>
      </w:r>
      <w:proofErr w:type="gramStart"/>
      <w:r w:rsidRPr="00285DDE">
        <w:t>18  -</w:t>
      </w:r>
      <w:proofErr w:type="gramEnd"/>
      <w:r w:rsidRPr="00285DDE">
        <w:t xml:space="preserve"> C0..D#1 Key switches. Available </w:t>
      </w:r>
      <w:proofErr w:type="spellStart"/>
      <w:r w:rsidRPr="00285DDE">
        <w:t>fxes</w:t>
      </w:r>
      <w:proofErr w:type="spellEnd"/>
      <w:r w:rsidRPr="00285DDE">
        <w:t xml:space="preserve"> -</w:t>
      </w:r>
      <w:proofErr w:type="gramStart"/>
      <w:r w:rsidRPr="00285DDE">
        <w:t>2..</w:t>
      </w:r>
      <w:proofErr w:type="gramEnd"/>
      <w:r w:rsidRPr="00285DDE">
        <w:t>34.</w:t>
      </w:r>
    </w:p>
    <w:p w14:paraId="0BF1A93F" w14:textId="77777777" w:rsidR="003B1AD5" w:rsidRPr="00285DDE" w:rsidRDefault="003B1AD5" w:rsidP="003B1AD5">
      <w:pPr>
        <w:spacing w:after="0"/>
      </w:pPr>
      <w:r w:rsidRPr="00285DDE">
        <w:t>19..35 - D#</w:t>
      </w:r>
      <w:proofErr w:type="gramStart"/>
      <w:r w:rsidRPr="00285DDE">
        <w:t>5..</w:t>
      </w:r>
      <w:proofErr w:type="gramEnd"/>
      <w:r w:rsidRPr="00285DDE">
        <w:t xml:space="preserve">G6 Key Switches. Available </w:t>
      </w:r>
      <w:proofErr w:type="spellStart"/>
      <w:r w:rsidRPr="00285DDE">
        <w:t>fxes</w:t>
      </w:r>
      <w:proofErr w:type="spellEnd"/>
      <w:r w:rsidRPr="00285DDE">
        <w:t xml:space="preserve"> -</w:t>
      </w:r>
      <w:proofErr w:type="gramStart"/>
      <w:r w:rsidRPr="00285DDE">
        <w:t>2..</w:t>
      </w:r>
      <w:proofErr w:type="gramEnd"/>
      <w:r w:rsidRPr="00285DDE">
        <w:t>34.</w:t>
      </w:r>
    </w:p>
    <w:p w14:paraId="50F6925A" w14:textId="77777777" w:rsidR="003B1AD5" w:rsidRPr="00285DDE" w:rsidRDefault="003B1AD5" w:rsidP="003B1AD5">
      <w:pPr>
        <w:spacing w:after="0"/>
      </w:pPr>
      <w:r w:rsidRPr="00285DDE">
        <w:t xml:space="preserve">36     - Modulation. Available </w:t>
      </w:r>
      <w:proofErr w:type="spellStart"/>
      <w:r w:rsidRPr="00285DDE">
        <w:t>fxes</w:t>
      </w:r>
      <w:proofErr w:type="spellEnd"/>
      <w:r w:rsidRPr="00285DDE">
        <w:t xml:space="preserve"> -</w:t>
      </w:r>
      <w:proofErr w:type="gramStart"/>
      <w:r w:rsidRPr="00285DDE">
        <w:t>2..</w:t>
      </w:r>
      <w:proofErr w:type="gramEnd"/>
      <w:r w:rsidRPr="00285DDE">
        <w:t>34.</w:t>
      </w:r>
    </w:p>
    <w:p w14:paraId="1E5976F1" w14:textId="77777777" w:rsidR="003B1AD5" w:rsidRPr="00285DDE" w:rsidRDefault="003B1AD5" w:rsidP="003B1AD5"/>
    <w:p w14:paraId="6934B2C5" w14:textId="77777777" w:rsidR="003B1AD5" w:rsidRDefault="003B1AD5" w:rsidP="00CF161F">
      <w:pPr>
        <w:pStyle w:val="3"/>
      </w:pPr>
      <w:r>
        <w:t>FX</w:t>
      </w:r>
      <w:r w:rsidRPr="00216326">
        <w:t xml:space="preserve"> Map</w:t>
      </w:r>
      <w:r w:rsidRPr="00285DDE">
        <w:t xml:space="preserve"> </w:t>
      </w:r>
    </w:p>
    <w:p w14:paraId="25BB2AC0" w14:textId="77777777" w:rsidR="003B1AD5" w:rsidRPr="00285DDE" w:rsidRDefault="003B1AD5" w:rsidP="003B1AD5">
      <w:pPr>
        <w:spacing w:after="0"/>
      </w:pPr>
      <w:r w:rsidRPr="00285DDE">
        <w:t>Fo</w:t>
      </w:r>
      <w:r>
        <w:t>rmat: &lt;</w:t>
      </w:r>
      <w:proofErr w:type="spellStart"/>
      <w:r>
        <w:t>fx</w:t>
      </w:r>
      <w:proofErr w:type="spellEnd"/>
      <w:r>
        <w:t xml:space="preserve"> id&gt;, &lt;name&gt;</w:t>
      </w:r>
      <w:r w:rsidRPr="00285DDE">
        <w:t xml:space="preserve"> [, &lt;par1 </w:t>
      </w:r>
      <w:proofErr w:type="spellStart"/>
      <w:r w:rsidRPr="00285DDE">
        <w:t>rng</w:t>
      </w:r>
      <w:proofErr w:type="spellEnd"/>
      <w:proofErr w:type="gramStart"/>
      <w:r w:rsidRPr="00285DDE">
        <w:t>&gt;[</w:t>
      </w:r>
      <w:proofErr w:type="gramEnd"/>
      <w:r w:rsidRPr="00285DDE">
        <w:t xml:space="preserve">, &lt;par2 </w:t>
      </w:r>
      <w:proofErr w:type="spellStart"/>
      <w:r w:rsidRPr="00285DDE">
        <w:t>rng</w:t>
      </w:r>
      <w:proofErr w:type="spellEnd"/>
      <w:r w:rsidRPr="00285DDE">
        <w:t>&gt;] - &lt;parameters' names&gt;]</w:t>
      </w:r>
    </w:p>
    <w:p w14:paraId="1863D2E8" w14:textId="77777777" w:rsidR="003B1AD5" w:rsidRPr="00285DDE" w:rsidRDefault="003B1AD5" w:rsidP="003B1AD5">
      <w:pPr>
        <w:spacing w:after="0"/>
      </w:pPr>
      <w:r w:rsidRPr="00285DDE">
        <w:t>----------------------------------------------------------------------------------------------------</w:t>
      </w:r>
    </w:p>
    <w:p w14:paraId="489EC8E0" w14:textId="77777777" w:rsidR="003B1AD5" w:rsidRPr="00285DDE" w:rsidRDefault="003B1AD5" w:rsidP="003B1AD5">
      <w:pPr>
        <w:spacing w:after="0"/>
      </w:pPr>
      <w:r w:rsidRPr="00285DDE">
        <w:t>-2, velo upper</w:t>
      </w:r>
    </w:p>
    <w:p w14:paraId="0E8D14DE" w14:textId="77777777" w:rsidR="003B1AD5" w:rsidRPr="00285DDE" w:rsidRDefault="003B1AD5" w:rsidP="003B1AD5">
      <w:pPr>
        <w:spacing w:after="0"/>
      </w:pPr>
      <w:r w:rsidRPr="00285DDE">
        <w:t>-1, velo lower</w:t>
      </w:r>
    </w:p>
    <w:p w14:paraId="556633CE" w14:textId="77777777" w:rsidR="003B1AD5" w:rsidRPr="00285DDE" w:rsidRDefault="003B1AD5" w:rsidP="003B1AD5">
      <w:pPr>
        <w:spacing w:after="0"/>
      </w:pPr>
      <w:r w:rsidRPr="00285DDE">
        <w:t xml:space="preserve"> 0, Tapping</w:t>
      </w:r>
    </w:p>
    <w:p w14:paraId="4CDE57A7" w14:textId="77777777" w:rsidR="003B1AD5" w:rsidRPr="00285DDE" w:rsidRDefault="003B1AD5" w:rsidP="003B1AD5">
      <w:pPr>
        <w:spacing w:after="0"/>
      </w:pPr>
      <w:r w:rsidRPr="00285DDE">
        <w:t xml:space="preserve"> 1, Mute</w:t>
      </w:r>
    </w:p>
    <w:p w14:paraId="08D57824" w14:textId="77777777" w:rsidR="003B1AD5" w:rsidRPr="00285DDE" w:rsidRDefault="003B1AD5" w:rsidP="003B1AD5">
      <w:pPr>
        <w:spacing w:after="0"/>
      </w:pPr>
      <w:r w:rsidRPr="00285DDE">
        <w:t xml:space="preserve"> 2, </w:t>
      </w:r>
      <w:proofErr w:type="spellStart"/>
      <w:r w:rsidRPr="00285DDE">
        <w:t>BridgeMute</w:t>
      </w:r>
      <w:proofErr w:type="spellEnd"/>
      <w:r w:rsidRPr="00285DDE">
        <w:t>,</w:t>
      </w:r>
      <w:r>
        <w:tab/>
      </w:r>
      <w:r>
        <w:tab/>
      </w:r>
      <w:proofErr w:type="gramStart"/>
      <w:r w:rsidRPr="00285DDE">
        <w:t>0..</w:t>
      </w:r>
      <w:proofErr w:type="gramEnd"/>
      <w:r w:rsidRPr="00285DDE">
        <w:t>128, 0..3</w:t>
      </w:r>
      <w:r>
        <w:tab/>
      </w:r>
      <w:r w:rsidRPr="00285DDE">
        <w:t xml:space="preserve">- ctrl </w:t>
      </w:r>
      <w:proofErr w:type="spellStart"/>
      <w:r w:rsidRPr="00285DDE">
        <w:t>val</w:t>
      </w:r>
      <w:proofErr w:type="spellEnd"/>
      <w:r w:rsidRPr="00285DDE">
        <w:t>, velo sensitivity</w:t>
      </w:r>
    </w:p>
    <w:p w14:paraId="006EA1B9" w14:textId="77777777" w:rsidR="003B1AD5" w:rsidRPr="00285DDE" w:rsidRDefault="003B1AD5" w:rsidP="003B1AD5">
      <w:pPr>
        <w:spacing w:after="0"/>
      </w:pPr>
      <w:r w:rsidRPr="00285DDE">
        <w:t xml:space="preserve"> 3, Harmonics</w:t>
      </w:r>
    </w:p>
    <w:p w14:paraId="2F3EE2DE" w14:textId="77777777" w:rsidR="003B1AD5" w:rsidRPr="00285DDE" w:rsidRDefault="003B1AD5" w:rsidP="003B1AD5">
      <w:pPr>
        <w:spacing w:after="0"/>
      </w:pPr>
      <w:r w:rsidRPr="00285DDE">
        <w:lastRenderedPageBreak/>
        <w:t xml:space="preserve"> 4, </w:t>
      </w:r>
      <w:proofErr w:type="spellStart"/>
      <w:r w:rsidRPr="00285DDE">
        <w:t>PinchHarmonics</w:t>
      </w:r>
      <w:proofErr w:type="spellEnd"/>
    </w:p>
    <w:p w14:paraId="1A921C05" w14:textId="77777777" w:rsidR="003B1AD5" w:rsidRPr="00285DDE" w:rsidRDefault="003B1AD5" w:rsidP="003B1AD5">
      <w:pPr>
        <w:spacing w:after="0"/>
      </w:pPr>
      <w:r w:rsidRPr="00285DDE">
        <w:t xml:space="preserve"> 5, Slap</w:t>
      </w:r>
    </w:p>
    <w:p w14:paraId="7249A1B9" w14:textId="77777777" w:rsidR="003B1AD5" w:rsidRPr="00285DDE" w:rsidRDefault="003B1AD5" w:rsidP="003B1AD5">
      <w:pPr>
        <w:spacing w:after="0"/>
      </w:pPr>
      <w:r w:rsidRPr="00285DDE">
        <w:t xml:space="preserve"> 6, Scrapes</w:t>
      </w:r>
    </w:p>
    <w:p w14:paraId="0DCE3DB8" w14:textId="77777777" w:rsidR="003B1AD5" w:rsidRPr="00285DDE" w:rsidRDefault="003B1AD5" w:rsidP="003B1AD5">
      <w:pPr>
        <w:spacing w:after="0"/>
      </w:pPr>
      <w:r w:rsidRPr="00285DDE">
        <w:t xml:space="preserve"> 7, </w:t>
      </w:r>
      <w:proofErr w:type="spellStart"/>
      <w:proofErr w:type="gramStart"/>
      <w:r w:rsidRPr="00285DDE">
        <w:t>HammerOn</w:t>
      </w:r>
      <w:proofErr w:type="spellEnd"/>
      <w:r w:rsidRPr="00285DDE">
        <w:t>(</w:t>
      </w:r>
      <w:proofErr w:type="gramEnd"/>
      <w:r w:rsidRPr="00285DDE">
        <w:t>Legato),</w:t>
      </w:r>
      <w:r>
        <w:tab/>
      </w:r>
      <w:r w:rsidRPr="00285DDE">
        <w:t>0..48</w:t>
      </w:r>
      <w:r>
        <w:tab/>
      </w:r>
      <w:r>
        <w:tab/>
      </w:r>
      <w:r w:rsidRPr="00285DDE">
        <w:t>- range</w:t>
      </w:r>
    </w:p>
    <w:p w14:paraId="3C226F52" w14:textId="77777777" w:rsidR="003B1AD5" w:rsidRPr="00285DDE" w:rsidRDefault="003B1AD5" w:rsidP="003B1AD5">
      <w:pPr>
        <w:spacing w:after="0"/>
      </w:pPr>
      <w:r w:rsidRPr="00285DDE">
        <w:t xml:space="preserve"> 8, </w:t>
      </w:r>
      <w:proofErr w:type="gramStart"/>
      <w:r w:rsidRPr="00285DDE">
        <w:t>Slide(</w:t>
      </w:r>
      <w:proofErr w:type="gramEnd"/>
      <w:r w:rsidRPr="00285DDE">
        <w:t>Legato),</w:t>
      </w:r>
      <w:r>
        <w:tab/>
      </w:r>
      <w:r>
        <w:tab/>
        <w:t>0..48,  30..150</w:t>
      </w:r>
      <w:r>
        <w:tab/>
      </w:r>
      <w:r w:rsidRPr="00285DDE">
        <w:t>- range, time</w:t>
      </w:r>
    </w:p>
    <w:p w14:paraId="10156E77" w14:textId="77777777" w:rsidR="003B1AD5" w:rsidRPr="00285DDE" w:rsidRDefault="003B1AD5" w:rsidP="003B1AD5">
      <w:pPr>
        <w:spacing w:after="0"/>
      </w:pPr>
      <w:r w:rsidRPr="00285DDE">
        <w:t xml:space="preserve">10, </w:t>
      </w:r>
      <w:proofErr w:type="gramStart"/>
      <w:r w:rsidRPr="00285DDE">
        <w:t>Repeat(</w:t>
      </w:r>
      <w:proofErr w:type="spellStart"/>
      <w:proofErr w:type="gramEnd"/>
      <w:r w:rsidRPr="00285DDE">
        <w:t>NoteOff</w:t>
      </w:r>
      <w:proofErr w:type="spellEnd"/>
      <w:r>
        <w:t>)</w:t>
      </w:r>
    </w:p>
    <w:p w14:paraId="213B7E42" w14:textId="77777777" w:rsidR="003B1AD5" w:rsidRPr="00285DDE" w:rsidRDefault="003B1AD5" w:rsidP="003B1AD5">
      <w:pPr>
        <w:spacing w:after="0"/>
      </w:pPr>
      <w:r w:rsidRPr="00285DDE">
        <w:t xml:space="preserve">11, </w:t>
      </w:r>
      <w:proofErr w:type="spellStart"/>
      <w:r w:rsidRPr="00285DDE">
        <w:t>ChuckaFull</w:t>
      </w:r>
      <w:proofErr w:type="spellEnd"/>
    </w:p>
    <w:p w14:paraId="02677835" w14:textId="77777777" w:rsidR="003B1AD5" w:rsidRPr="00285DDE" w:rsidRDefault="003B1AD5" w:rsidP="003B1AD5">
      <w:pPr>
        <w:spacing w:after="0"/>
      </w:pPr>
      <w:r w:rsidRPr="00285DDE">
        <w:t xml:space="preserve">12, </w:t>
      </w:r>
      <w:proofErr w:type="spellStart"/>
      <w:r w:rsidRPr="00285DDE">
        <w:t>ChuckaMuteKeys</w:t>
      </w:r>
      <w:proofErr w:type="spellEnd"/>
    </w:p>
    <w:p w14:paraId="567B2EA4" w14:textId="77777777" w:rsidR="003B1AD5" w:rsidRPr="00285DDE" w:rsidRDefault="003B1AD5" w:rsidP="003B1AD5">
      <w:pPr>
        <w:spacing w:after="0"/>
      </w:pPr>
      <w:r w:rsidRPr="00285DDE">
        <w:t>13, Tremolo,</w:t>
      </w:r>
      <w:r>
        <w:tab/>
      </w:r>
      <w:r>
        <w:tab/>
      </w:r>
      <w:r>
        <w:tab/>
      </w:r>
      <w:proofErr w:type="gramStart"/>
      <w:r w:rsidRPr="00285DDE">
        <w:t>0..</w:t>
      </w:r>
      <w:proofErr w:type="gramEnd"/>
      <w:r w:rsidRPr="00285DDE">
        <w:t>9</w:t>
      </w:r>
      <w:r>
        <w:tab/>
      </w:r>
      <w:r>
        <w:tab/>
      </w:r>
      <w:r w:rsidRPr="00285DDE">
        <w:t>- duration id (see Duration Map)</w:t>
      </w:r>
    </w:p>
    <w:p w14:paraId="4EB93BEC" w14:textId="77777777" w:rsidR="003B1AD5" w:rsidRPr="00285DDE" w:rsidRDefault="003B1AD5" w:rsidP="003B1AD5">
      <w:pPr>
        <w:spacing w:after="0"/>
      </w:pPr>
      <w:r w:rsidRPr="00285DDE">
        <w:t>14, Tremolo 1 beat,</w:t>
      </w:r>
      <w:r>
        <w:tab/>
      </w:r>
      <w:r>
        <w:tab/>
      </w:r>
      <w:proofErr w:type="gramStart"/>
      <w:r w:rsidRPr="00285DDE">
        <w:t>0..</w:t>
      </w:r>
      <w:proofErr w:type="gramEnd"/>
      <w:r w:rsidRPr="00285DDE">
        <w:t>9</w:t>
      </w:r>
      <w:r>
        <w:tab/>
      </w:r>
      <w:r>
        <w:tab/>
      </w:r>
      <w:r w:rsidRPr="00285DDE">
        <w:t>- duration id (see Duration Map)</w:t>
      </w:r>
    </w:p>
    <w:p w14:paraId="333C9E42" w14:textId="77777777" w:rsidR="003B1AD5" w:rsidRPr="00285DDE" w:rsidRDefault="003B1AD5" w:rsidP="003B1AD5">
      <w:pPr>
        <w:spacing w:after="0"/>
      </w:pPr>
      <w:r w:rsidRPr="00285DDE">
        <w:t>15, Trill,</w:t>
      </w:r>
      <w:r>
        <w:tab/>
      </w:r>
      <w:r>
        <w:tab/>
      </w:r>
      <w:r>
        <w:tab/>
      </w:r>
      <w:proofErr w:type="gramStart"/>
      <w:r>
        <w:t>1..</w:t>
      </w:r>
      <w:proofErr w:type="gramEnd"/>
      <w:r>
        <w:t>12,   0..9</w:t>
      </w:r>
      <w:r>
        <w:tab/>
      </w:r>
      <w:r w:rsidRPr="00285DDE">
        <w:t>- interval, duration id (see Duration Map)</w:t>
      </w:r>
    </w:p>
    <w:p w14:paraId="3790156E" w14:textId="77777777" w:rsidR="003B1AD5" w:rsidRPr="00285DDE" w:rsidRDefault="003B1AD5" w:rsidP="003B1AD5">
      <w:pPr>
        <w:spacing w:after="0"/>
      </w:pPr>
      <w:r w:rsidRPr="00285DDE">
        <w:t>16, Trill 1 shot,</w:t>
      </w:r>
      <w:r>
        <w:tab/>
      </w:r>
      <w:r>
        <w:tab/>
      </w:r>
      <w:proofErr w:type="gramStart"/>
      <w:r>
        <w:t>1..</w:t>
      </w:r>
      <w:proofErr w:type="gramEnd"/>
      <w:r>
        <w:t>12,   0..9</w:t>
      </w:r>
      <w:r>
        <w:tab/>
      </w:r>
      <w:r w:rsidRPr="00285DDE">
        <w:t>- interval, duration id (see Duration Map)</w:t>
      </w:r>
    </w:p>
    <w:p w14:paraId="2D92F36E" w14:textId="77777777" w:rsidR="003B1AD5" w:rsidRPr="00285DDE" w:rsidRDefault="003B1AD5" w:rsidP="003B1AD5">
      <w:pPr>
        <w:spacing w:after="0"/>
      </w:pPr>
      <w:r w:rsidRPr="00285DDE">
        <w:t xml:space="preserve">17, </w:t>
      </w:r>
      <w:proofErr w:type="spellStart"/>
      <w:r w:rsidRPr="00285DDE">
        <w:t>SlideUp</w:t>
      </w:r>
      <w:proofErr w:type="spellEnd"/>
      <w:r w:rsidRPr="00285DDE">
        <w:t>,</w:t>
      </w:r>
      <w:r>
        <w:tab/>
      </w:r>
      <w:r>
        <w:tab/>
      </w:r>
      <w:r>
        <w:tab/>
      </w:r>
      <w:proofErr w:type="gramStart"/>
      <w:r>
        <w:t>1..</w:t>
      </w:r>
      <w:proofErr w:type="gramEnd"/>
      <w:r>
        <w:t>12,  40..500</w:t>
      </w:r>
      <w:r>
        <w:tab/>
      </w:r>
      <w:r w:rsidRPr="00285DDE">
        <w:t>- range, time (</w:t>
      </w:r>
      <w:proofErr w:type="spellStart"/>
      <w:r w:rsidRPr="00285DDE">
        <w:t>ms</w:t>
      </w:r>
      <w:proofErr w:type="spellEnd"/>
      <w:r w:rsidRPr="00285DDE">
        <w:t>)</w:t>
      </w:r>
    </w:p>
    <w:p w14:paraId="79918DF6" w14:textId="77777777" w:rsidR="003B1AD5" w:rsidRPr="00285DDE" w:rsidRDefault="003B1AD5" w:rsidP="003B1AD5">
      <w:pPr>
        <w:spacing w:after="0"/>
      </w:pPr>
      <w:r w:rsidRPr="00285DDE">
        <w:t xml:space="preserve">18, </w:t>
      </w:r>
      <w:proofErr w:type="spellStart"/>
      <w:r w:rsidRPr="00285DDE">
        <w:t>SlideUpTrig</w:t>
      </w:r>
      <w:proofErr w:type="spellEnd"/>
      <w:r w:rsidRPr="00285DDE">
        <w:t>,</w:t>
      </w:r>
      <w:r>
        <w:tab/>
      </w:r>
      <w:r>
        <w:tab/>
      </w:r>
      <w:proofErr w:type="gramStart"/>
      <w:r>
        <w:t>1..</w:t>
      </w:r>
      <w:proofErr w:type="gramEnd"/>
      <w:r>
        <w:t>12,  40..500</w:t>
      </w:r>
      <w:r>
        <w:tab/>
      </w:r>
      <w:r w:rsidRPr="00285DDE">
        <w:t>- range, time (</w:t>
      </w:r>
      <w:proofErr w:type="spellStart"/>
      <w:r w:rsidRPr="00285DDE">
        <w:t>ms</w:t>
      </w:r>
      <w:proofErr w:type="spellEnd"/>
      <w:r w:rsidRPr="00285DDE">
        <w:t>)</w:t>
      </w:r>
    </w:p>
    <w:p w14:paraId="60000FC0" w14:textId="77777777" w:rsidR="003B1AD5" w:rsidRPr="00285DDE" w:rsidRDefault="003B1AD5" w:rsidP="003B1AD5">
      <w:pPr>
        <w:spacing w:after="0"/>
      </w:pPr>
      <w:r w:rsidRPr="00285DDE">
        <w:t xml:space="preserve">19, </w:t>
      </w:r>
      <w:proofErr w:type="spellStart"/>
      <w:r w:rsidRPr="00285DDE">
        <w:t>SlideDown</w:t>
      </w:r>
      <w:proofErr w:type="spellEnd"/>
      <w:r w:rsidRPr="00285DDE">
        <w:t>,</w:t>
      </w:r>
      <w:r>
        <w:tab/>
      </w:r>
      <w:r>
        <w:tab/>
      </w:r>
      <w:proofErr w:type="gramStart"/>
      <w:r>
        <w:t>1..</w:t>
      </w:r>
      <w:proofErr w:type="gramEnd"/>
      <w:r>
        <w:t>12,  40..500</w:t>
      </w:r>
      <w:r>
        <w:tab/>
      </w:r>
      <w:r w:rsidRPr="00285DDE">
        <w:t>- range, time (</w:t>
      </w:r>
      <w:proofErr w:type="spellStart"/>
      <w:r w:rsidRPr="00285DDE">
        <w:t>ms</w:t>
      </w:r>
      <w:proofErr w:type="spellEnd"/>
      <w:r w:rsidRPr="00285DDE">
        <w:t>)</w:t>
      </w:r>
    </w:p>
    <w:p w14:paraId="7D691C7A" w14:textId="77777777" w:rsidR="003B1AD5" w:rsidRPr="00285DDE" w:rsidRDefault="003B1AD5" w:rsidP="003B1AD5">
      <w:pPr>
        <w:spacing w:after="0"/>
      </w:pPr>
      <w:r w:rsidRPr="00285DDE">
        <w:t xml:space="preserve">20, </w:t>
      </w:r>
      <w:proofErr w:type="spellStart"/>
      <w:r w:rsidRPr="00285DDE">
        <w:t>SlideDownTrig</w:t>
      </w:r>
      <w:proofErr w:type="spellEnd"/>
      <w:r w:rsidRPr="00285DDE">
        <w:t>,</w:t>
      </w:r>
      <w:r>
        <w:tab/>
      </w:r>
      <w:r>
        <w:tab/>
      </w:r>
      <w:proofErr w:type="gramStart"/>
      <w:r>
        <w:t>1..</w:t>
      </w:r>
      <w:proofErr w:type="gramEnd"/>
      <w:r>
        <w:t>12,  40..500</w:t>
      </w:r>
      <w:r>
        <w:tab/>
      </w:r>
      <w:r w:rsidRPr="00285DDE">
        <w:t>- range, time (</w:t>
      </w:r>
      <w:proofErr w:type="spellStart"/>
      <w:r w:rsidRPr="00285DDE">
        <w:t>ms</w:t>
      </w:r>
      <w:proofErr w:type="spellEnd"/>
      <w:r w:rsidRPr="00285DDE">
        <w:t>)</w:t>
      </w:r>
    </w:p>
    <w:p w14:paraId="44766B75" w14:textId="77777777" w:rsidR="003B1AD5" w:rsidRPr="00285DDE" w:rsidRDefault="003B1AD5" w:rsidP="003B1AD5">
      <w:pPr>
        <w:spacing w:after="0"/>
      </w:pPr>
      <w:r w:rsidRPr="00285DDE">
        <w:t>21, Bend,</w:t>
      </w:r>
      <w:r>
        <w:tab/>
      </w:r>
      <w:r>
        <w:tab/>
      </w:r>
      <w:r>
        <w:tab/>
      </w:r>
      <w:proofErr w:type="gramStart"/>
      <w:r>
        <w:t>1..</w:t>
      </w:r>
      <w:proofErr w:type="gramEnd"/>
      <w:r>
        <w:t>2,  100..800</w:t>
      </w:r>
      <w:r>
        <w:tab/>
      </w:r>
      <w:r w:rsidRPr="00285DDE">
        <w:t>- interval, time (</w:t>
      </w:r>
      <w:proofErr w:type="spellStart"/>
      <w:r w:rsidRPr="00285DDE">
        <w:t>ms</w:t>
      </w:r>
      <w:proofErr w:type="spellEnd"/>
      <w:r w:rsidRPr="00285DDE">
        <w:t>)</w:t>
      </w:r>
    </w:p>
    <w:p w14:paraId="0E053A27" w14:textId="77777777" w:rsidR="003B1AD5" w:rsidRPr="00285DDE" w:rsidRDefault="003B1AD5" w:rsidP="003B1AD5">
      <w:pPr>
        <w:spacing w:after="0"/>
      </w:pPr>
      <w:r w:rsidRPr="00285DDE">
        <w:t xml:space="preserve">22, </w:t>
      </w:r>
      <w:proofErr w:type="spellStart"/>
      <w:r w:rsidRPr="00285DDE">
        <w:t>ReverseBend</w:t>
      </w:r>
      <w:proofErr w:type="spellEnd"/>
      <w:r w:rsidRPr="00285DDE">
        <w:t>,</w:t>
      </w:r>
      <w:r>
        <w:tab/>
      </w:r>
      <w:r>
        <w:tab/>
      </w:r>
      <w:proofErr w:type="gramStart"/>
      <w:r>
        <w:t>1..</w:t>
      </w:r>
      <w:proofErr w:type="gramEnd"/>
      <w:r>
        <w:t>2,  100..800</w:t>
      </w:r>
      <w:r>
        <w:tab/>
      </w:r>
      <w:r w:rsidRPr="00285DDE">
        <w:t>- interval, time (</w:t>
      </w:r>
      <w:proofErr w:type="spellStart"/>
      <w:r w:rsidRPr="00285DDE">
        <w:t>ms</w:t>
      </w:r>
      <w:proofErr w:type="spellEnd"/>
      <w:r w:rsidRPr="00285DDE">
        <w:t>)</w:t>
      </w:r>
    </w:p>
    <w:p w14:paraId="7994AB0D" w14:textId="77777777" w:rsidR="003B1AD5" w:rsidRPr="00285DDE" w:rsidRDefault="003B1AD5" w:rsidP="003B1AD5">
      <w:pPr>
        <w:spacing w:after="0"/>
      </w:pPr>
      <w:r w:rsidRPr="00285DDE">
        <w:t xml:space="preserve">23, </w:t>
      </w:r>
      <w:proofErr w:type="spellStart"/>
      <w:r w:rsidRPr="00285DDE">
        <w:t>UnisonBend</w:t>
      </w:r>
      <w:proofErr w:type="spellEnd"/>
      <w:r w:rsidRPr="00285DDE">
        <w:t>,</w:t>
      </w:r>
      <w:r>
        <w:tab/>
      </w:r>
      <w:r>
        <w:tab/>
      </w:r>
      <w:proofErr w:type="gramStart"/>
      <w:r>
        <w:t>1..</w:t>
      </w:r>
      <w:proofErr w:type="gramEnd"/>
      <w:r>
        <w:t>2,  100..800</w:t>
      </w:r>
      <w:r>
        <w:tab/>
      </w:r>
      <w:r w:rsidRPr="00285DDE">
        <w:t>- interval, time (</w:t>
      </w:r>
      <w:proofErr w:type="spellStart"/>
      <w:r w:rsidRPr="00285DDE">
        <w:t>ms</w:t>
      </w:r>
      <w:proofErr w:type="spellEnd"/>
      <w:r w:rsidRPr="00285DDE">
        <w:t>)</w:t>
      </w:r>
    </w:p>
    <w:p w14:paraId="57731D76" w14:textId="77777777" w:rsidR="003B1AD5" w:rsidRPr="00285DDE" w:rsidRDefault="003B1AD5" w:rsidP="003B1AD5">
      <w:pPr>
        <w:spacing w:after="0"/>
      </w:pPr>
      <w:r w:rsidRPr="00285DDE">
        <w:t>25, Hold</w:t>
      </w:r>
    </w:p>
    <w:p w14:paraId="763E2EED" w14:textId="77777777" w:rsidR="003B1AD5" w:rsidRPr="00285DDE" w:rsidRDefault="003B1AD5" w:rsidP="003B1AD5">
      <w:pPr>
        <w:spacing w:after="0"/>
      </w:pPr>
      <w:r w:rsidRPr="00285DDE">
        <w:t xml:space="preserve">27, </w:t>
      </w:r>
      <w:proofErr w:type="spellStart"/>
      <w:r w:rsidRPr="00285DDE">
        <w:t>Sustainer</w:t>
      </w:r>
      <w:proofErr w:type="spellEnd"/>
      <w:r w:rsidRPr="00285DDE">
        <w:t>(trigger)</w:t>
      </w:r>
    </w:p>
    <w:p w14:paraId="4A9B2BFD" w14:textId="77777777" w:rsidR="003B1AD5" w:rsidRPr="00285DDE" w:rsidRDefault="003B1AD5" w:rsidP="003B1AD5">
      <w:pPr>
        <w:spacing w:after="0"/>
      </w:pPr>
      <w:r w:rsidRPr="00285DDE">
        <w:t xml:space="preserve">28, </w:t>
      </w:r>
      <w:proofErr w:type="spellStart"/>
      <w:r w:rsidRPr="00285DDE">
        <w:t>Violining</w:t>
      </w:r>
      <w:proofErr w:type="spellEnd"/>
      <w:r w:rsidRPr="00285DDE">
        <w:t>,</w:t>
      </w:r>
      <w:r>
        <w:tab/>
      </w:r>
      <w:r>
        <w:tab/>
      </w:r>
      <w:proofErr w:type="gramStart"/>
      <w:r w:rsidRPr="00285DDE">
        <w:t>300..</w:t>
      </w:r>
      <w:proofErr w:type="gramEnd"/>
      <w:r w:rsidRPr="00285DDE">
        <w:t>2000</w:t>
      </w:r>
      <w:r>
        <w:tab/>
      </w:r>
      <w:r w:rsidRPr="00285DDE">
        <w:t>- time (</w:t>
      </w:r>
      <w:proofErr w:type="spellStart"/>
      <w:r w:rsidRPr="00285DDE">
        <w:t>ms</w:t>
      </w:r>
      <w:proofErr w:type="spellEnd"/>
      <w:r w:rsidRPr="00285DDE">
        <w:t>)</w:t>
      </w:r>
    </w:p>
    <w:p w14:paraId="3DF36659" w14:textId="77777777" w:rsidR="003B1AD5" w:rsidRPr="00285DDE" w:rsidRDefault="003B1AD5" w:rsidP="003B1AD5">
      <w:pPr>
        <w:spacing w:after="0"/>
      </w:pPr>
      <w:r w:rsidRPr="00285DDE">
        <w:t>29, Interval,</w:t>
      </w:r>
      <w:r>
        <w:tab/>
      </w:r>
      <w:r>
        <w:tab/>
      </w:r>
      <w:r>
        <w:tab/>
      </w:r>
      <w:proofErr w:type="gramStart"/>
      <w:r w:rsidRPr="00285DDE">
        <w:t>0..</w:t>
      </w:r>
      <w:proofErr w:type="gramEnd"/>
      <w:r w:rsidRPr="00285DDE">
        <w:t>8</w:t>
      </w:r>
      <w:r>
        <w:tab/>
      </w:r>
      <w:r>
        <w:tab/>
      </w:r>
      <w:r w:rsidRPr="00285DDE">
        <w:t>- interval id (see Interval Map)</w:t>
      </w:r>
    </w:p>
    <w:p w14:paraId="3DAA2B37" w14:textId="77777777" w:rsidR="003B1AD5" w:rsidRPr="00285DDE" w:rsidRDefault="003B1AD5" w:rsidP="003B1AD5">
      <w:pPr>
        <w:spacing w:after="0"/>
      </w:pPr>
      <w:r w:rsidRPr="00285DDE">
        <w:t xml:space="preserve">30, </w:t>
      </w:r>
      <w:proofErr w:type="spellStart"/>
      <w:r w:rsidRPr="00285DDE">
        <w:t>FretPosition</w:t>
      </w:r>
      <w:proofErr w:type="spellEnd"/>
      <w:r w:rsidRPr="00285DDE">
        <w:t>,</w:t>
      </w:r>
      <w:r>
        <w:tab/>
      </w:r>
      <w:r>
        <w:tab/>
      </w:r>
      <w:r w:rsidRPr="00285DDE">
        <w:t>-</w:t>
      </w:r>
      <w:proofErr w:type="gramStart"/>
      <w:r w:rsidRPr="00285DDE">
        <w:t>1..</w:t>
      </w:r>
      <w:proofErr w:type="gramEnd"/>
      <w:r w:rsidRPr="00285DDE">
        <w:t>20</w:t>
      </w:r>
      <w:r>
        <w:tab/>
      </w:r>
      <w:r>
        <w:tab/>
      </w:r>
      <w:r w:rsidRPr="00285DDE">
        <w:t>- fret position id (see Fret Position Map)</w:t>
      </w:r>
    </w:p>
    <w:p w14:paraId="4448B060" w14:textId="77777777" w:rsidR="003B1AD5" w:rsidRPr="00285DDE" w:rsidRDefault="003B1AD5" w:rsidP="003B1AD5">
      <w:pPr>
        <w:spacing w:after="0"/>
      </w:pPr>
      <w:r w:rsidRPr="00285DDE">
        <w:t xml:space="preserve">31, </w:t>
      </w:r>
      <w:proofErr w:type="spellStart"/>
      <w:r w:rsidRPr="00285DDE">
        <w:t>PickPosition</w:t>
      </w:r>
      <w:proofErr w:type="spellEnd"/>
      <w:r w:rsidRPr="00285DDE">
        <w:t>,</w:t>
      </w:r>
      <w:r>
        <w:tab/>
      </w:r>
      <w:r>
        <w:tab/>
      </w:r>
      <w:r w:rsidRPr="00285DDE">
        <w:t>-</w:t>
      </w:r>
      <w:proofErr w:type="gramStart"/>
      <w:r w:rsidRPr="00285DDE">
        <w:t>7..</w:t>
      </w:r>
      <w:proofErr w:type="gramEnd"/>
      <w:r w:rsidRPr="00285DDE">
        <w:t>+7</w:t>
      </w:r>
      <w:r>
        <w:tab/>
      </w:r>
      <w:r>
        <w:tab/>
      </w:r>
      <w:r w:rsidRPr="00285DDE">
        <w:t>- pickup position</w:t>
      </w:r>
    </w:p>
    <w:p w14:paraId="33A33316" w14:textId="77777777" w:rsidR="003B1AD5" w:rsidRPr="00285DDE" w:rsidRDefault="003B1AD5" w:rsidP="003B1AD5">
      <w:pPr>
        <w:spacing w:after="0"/>
      </w:pPr>
      <w:r w:rsidRPr="00285DDE">
        <w:t>32, Wah-Wah,</w:t>
      </w:r>
      <w:r>
        <w:tab/>
      </w:r>
      <w:r>
        <w:tab/>
      </w:r>
      <w:proofErr w:type="gramStart"/>
      <w:r w:rsidRPr="00285DDE">
        <w:t>0..</w:t>
      </w:r>
      <w:proofErr w:type="gramEnd"/>
      <w:r w:rsidRPr="00285DDE">
        <w:t>3</w:t>
      </w:r>
      <w:r>
        <w:tab/>
      </w:r>
      <w:r>
        <w:tab/>
      </w:r>
      <w:r w:rsidRPr="00285DDE">
        <w:t>- wah-wah mode id (see Wah-Wah Mode Map)</w:t>
      </w:r>
    </w:p>
    <w:p w14:paraId="16EB8F2A" w14:textId="77777777" w:rsidR="003B1AD5" w:rsidRPr="00285DDE" w:rsidRDefault="003B1AD5" w:rsidP="003B1AD5">
      <w:pPr>
        <w:spacing w:after="0"/>
      </w:pPr>
      <w:r w:rsidRPr="00285DDE">
        <w:t xml:space="preserve">33, </w:t>
      </w:r>
      <w:proofErr w:type="spellStart"/>
      <w:r w:rsidRPr="00285DDE">
        <w:t>FeedBack</w:t>
      </w:r>
      <w:proofErr w:type="spellEnd"/>
      <w:r w:rsidRPr="00285DDE">
        <w:t>(trigger),</w:t>
      </w:r>
      <w:r>
        <w:tab/>
      </w:r>
      <w:proofErr w:type="gramStart"/>
      <w:r w:rsidRPr="00285DDE">
        <w:t>0..</w:t>
      </w:r>
      <w:proofErr w:type="gramEnd"/>
      <w:r w:rsidRPr="00285DDE">
        <w:t>5</w:t>
      </w:r>
      <w:r>
        <w:tab/>
      </w:r>
      <w:r>
        <w:tab/>
      </w:r>
      <w:r w:rsidRPr="00285DDE">
        <w:t>- feedback interval id (see Feedback Interval Map)</w:t>
      </w:r>
    </w:p>
    <w:p w14:paraId="65DFEC43" w14:textId="77777777" w:rsidR="003B1AD5" w:rsidRPr="00285DDE" w:rsidRDefault="003B1AD5" w:rsidP="003B1AD5">
      <w:pPr>
        <w:spacing w:after="0"/>
      </w:pPr>
      <w:r w:rsidRPr="00285DDE">
        <w:t xml:space="preserve">34, </w:t>
      </w:r>
      <w:proofErr w:type="spellStart"/>
      <w:r w:rsidRPr="00285DDE">
        <w:t>ChuckaVeloLayer</w:t>
      </w:r>
      <w:proofErr w:type="spellEnd"/>
    </w:p>
    <w:p w14:paraId="5A77B469" w14:textId="77777777" w:rsidR="003B1AD5" w:rsidRPr="00285DDE" w:rsidRDefault="003B1AD5" w:rsidP="003B1AD5">
      <w:pPr>
        <w:spacing w:after="0"/>
      </w:pPr>
      <w:r w:rsidRPr="00285DDE">
        <w:t xml:space="preserve">35, </w:t>
      </w:r>
      <w:proofErr w:type="spellStart"/>
      <w:r w:rsidRPr="00285DDE">
        <w:t>VeloMute</w:t>
      </w:r>
      <w:proofErr w:type="spellEnd"/>
      <w:r>
        <w:tab/>
      </w:r>
      <w:r>
        <w:tab/>
      </w:r>
      <w:r>
        <w:tab/>
      </w:r>
      <w:proofErr w:type="gramStart"/>
      <w:r w:rsidRPr="00285DDE">
        <w:t>1..</w:t>
      </w:r>
      <w:proofErr w:type="gramEnd"/>
      <w:r w:rsidRPr="00285DDE">
        <w:t>127</w:t>
      </w:r>
      <w:r>
        <w:tab/>
      </w:r>
      <w:r>
        <w:tab/>
      </w:r>
      <w:r w:rsidRPr="00285DDE">
        <w:t>- velocity</w:t>
      </w:r>
    </w:p>
    <w:p w14:paraId="3D50F377" w14:textId="77777777" w:rsidR="003B1AD5" w:rsidRPr="00285DDE" w:rsidRDefault="003B1AD5" w:rsidP="003B1AD5">
      <w:pPr>
        <w:spacing w:after="0"/>
      </w:pPr>
      <w:r w:rsidRPr="00285DDE">
        <w:t>36, Legato</w:t>
      </w:r>
    </w:p>
    <w:p w14:paraId="6598F578" w14:textId="77777777" w:rsidR="003B1AD5" w:rsidRPr="00285DDE" w:rsidRDefault="003B1AD5" w:rsidP="003B1AD5">
      <w:pPr>
        <w:spacing w:after="0"/>
      </w:pPr>
      <w:r w:rsidRPr="00285DDE">
        <w:t>37, String</w:t>
      </w:r>
      <w:r>
        <w:tab/>
      </w:r>
      <w:r>
        <w:tab/>
      </w:r>
      <w:r>
        <w:tab/>
      </w:r>
      <w:proofErr w:type="gramStart"/>
      <w:r w:rsidRPr="00285DDE">
        <w:t>0..</w:t>
      </w:r>
      <w:proofErr w:type="gramEnd"/>
      <w:r w:rsidRPr="00285DDE">
        <w:t>8</w:t>
      </w:r>
      <w:r>
        <w:tab/>
      </w:r>
      <w:r>
        <w:tab/>
      </w:r>
      <w:r w:rsidRPr="00285DDE">
        <w:t>- 0..7</w:t>
      </w:r>
      <w:r>
        <w:t xml:space="preserve"> </w:t>
      </w:r>
      <w:r w:rsidRPr="00285DDE">
        <w:t xml:space="preserve">- string 1..8, 8 - auto </w:t>
      </w:r>
    </w:p>
    <w:p w14:paraId="380DE33F" w14:textId="77777777" w:rsidR="003B1AD5" w:rsidRPr="00285DDE" w:rsidRDefault="003B1AD5" w:rsidP="003B1AD5">
      <w:pPr>
        <w:spacing w:after="0"/>
      </w:pPr>
      <w:r w:rsidRPr="00285DDE">
        <w:t xml:space="preserve">39, </w:t>
      </w:r>
      <w:proofErr w:type="spellStart"/>
      <w:r w:rsidRPr="00285DDE">
        <w:t>FretNoi</w:t>
      </w:r>
      <w:r>
        <w:t>se</w:t>
      </w:r>
      <w:proofErr w:type="spellEnd"/>
      <w:r>
        <w:tab/>
      </w:r>
      <w:r>
        <w:tab/>
      </w:r>
      <w:r>
        <w:tab/>
      </w:r>
      <w:r>
        <w:tab/>
      </w:r>
      <w:r>
        <w:tab/>
      </w:r>
      <w:r w:rsidRPr="00285DDE">
        <w:t>- Fret Noise</w:t>
      </w:r>
    </w:p>
    <w:p w14:paraId="07D3BBE3" w14:textId="77777777" w:rsidR="003B1AD5" w:rsidRPr="00285DDE" w:rsidRDefault="003B1AD5" w:rsidP="003B1AD5"/>
    <w:p w14:paraId="60DB9854" w14:textId="77777777" w:rsidR="003B1AD5" w:rsidRDefault="003B1AD5" w:rsidP="00CF161F">
      <w:pPr>
        <w:pStyle w:val="3"/>
      </w:pPr>
      <w:r>
        <w:t>Duration</w:t>
      </w:r>
      <w:r w:rsidRPr="00216326">
        <w:t xml:space="preserve"> Map</w:t>
      </w:r>
      <w:r w:rsidRPr="00285DDE">
        <w:t xml:space="preserve"> </w:t>
      </w:r>
    </w:p>
    <w:p w14:paraId="636FB670" w14:textId="77777777" w:rsidR="003B1AD5" w:rsidRPr="00285DDE" w:rsidRDefault="003B1AD5" w:rsidP="003B1AD5">
      <w:pPr>
        <w:spacing w:after="0"/>
      </w:pPr>
      <w:r w:rsidRPr="00285DDE">
        <w:t>Format: &lt;duration id&gt;, &lt;description&gt;</w:t>
      </w:r>
    </w:p>
    <w:p w14:paraId="4FB6E46B" w14:textId="77777777" w:rsidR="003B1AD5" w:rsidRPr="00285DDE" w:rsidRDefault="003B1AD5" w:rsidP="003B1AD5">
      <w:pPr>
        <w:spacing w:after="0"/>
      </w:pPr>
      <w:r w:rsidRPr="00285DDE">
        <w:t>----------------------------------------------------------------------------------------------------</w:t>
      </w:r>
    </w:p>
    <w:p w14:paraId="3665AEC5" w14:textId="77777777" w:rsidR="003B1AD5" w:rsidRPr="00285DDE" w:rsidRDefault="003B1AD5" w:rsidP="003B1AD5">
      <w:pPr>
        <w:spacing w:after="0"/>
      </w:pPr>
      <w:r w:rsidRPr="00285DDE">
        <w:t>0, 4th</w:t>
      </w:r>
    </w:p>
    <w:p w14:paraId="75EE837F" w14:textId="77777777" w:rsidR="003B1AD5" w:rsidRPr="00285DDE" w:rsidRDefault="003B1AD5" w:rsidP="003B1AD5">
      <w:pPr>
        <w:spacing w:after="0"/>
      </w:pPr>
      <w:r w:rsidRPr="00285DDE">
        <w:t>1, 4T</w:t>
      </w:r>
    </w:p>
    <w:p w14:paraId="5A37875C" w14:textId="77777777" w:rsidR="003B1AD5" w:rsidRPr="00285DDE" w:rsidRDefault="003B1AD5" w:rsidP="003B1AD5">
      <w:pPr>
        <w:spacing w:after="0"/>
      </w:pPr>
      <w:r w:rsidRPr="00285DDE">
        <w:t>2, 8th</w:t>
      </w:r>
    </w:p>
    <w:p w14:paraId="1F50C7BD" w14:textId="77777777" w:rsidR="003B1AD5" w:rsidRPr="00285DDE" w:rsidRDefault="003B1AD5" w:rsidP="003B1AD5">
      <w:pPr>
        <w:spacing w:after="0"/>
      </w:pPr>
      <w:r w:rsidRPr="00285DDE">
        <w:t>3, 8T</w:t>
      </w:r>
    </w:p>
    <w:p w14:paraId="790B660A" w14:textId="77777777" w:rsidR="003B1AD5" w:rsidRPr="00285DDE" w:rsidRDefault="003B1AD5" w:rsidP="003B1AD5">
      <w:pPr>
        <w:spacing w:after="0"/>
      </w:pPr>
      <w:r w:rsidRPr="00285DDE">
        <w:t>4, 16th</w:t>
      </w:r>
    </w:p>
    <w:p w14:paraId="4556794E" w14:textId="77777777" w:rsidR="003B1AD5" w:rsidRPr="00285DDE" w:rsidRDefault="003B1AD5" w:rsidP="003B1AD5">
      <w:pPr>
        <w:spacing w:after="0"/>
      </w:pPr>
      <w:r w:rsidRPr="00285DDE">
        <w:t>5, 16T</w:t>
      </w:r>
    </w:p>
    <w:p w14:paraId="21787FED" w14:textId="77777777" w:rsidR="003B1AD5" w:rsidRPr="00285DDE" w:rsidRDefault="003B1AD5" w:rsidP="003B1AD5">
      <w:pPr>
        <w:spacing w:after="0"/>
      </w:pPr>
      <w:r w:rsidRPr="00285DDE">
        <w:lastRenderedPageBreak/>
        <w:t>6, 32nd</w:t>
      </w:r>
    </w:p>
    <w:p w14:paraId="26D071BA" w14:textId="77777777" w:rsidR="003B1AD5" w:rsidRPr="00285DDE" w:rsidRDefault="003B1AD5" w:rsidP="003B1AD5">
      <w:pPr>
        <w:spacing w:after="0"/>
      </w:pPr>
      <w:r w:rsidRPr="00285DDE">
        <w:t>7, 32T</w:t>
      </w:r>
    </w:p>
    <w:p w14:paraId="25A7C31D" w14:textId="77777777" w:rsidR="003B1AD5" w:rsidRPr="00285DDE" w:rsidRDefault="003B1AD5" w:rsidP="003B1AD5">
      <w:pPr>
        <w:spacing w:after="0"/>
      </w:pPr>
      <w:r w:rsidRPr="00285DDE">
        <w:t>8, 64th</w:t>
      </w:r>
    </w:p>
    <w:p w14:paraId="2FF50182" w14:textId="77777777" w:rsidR="003B1AD5" w:rsidRPr="00285DDE" w:rsidRDefault="003B1AD5" w:rsidP="003B1AD5">
      <w:pPr>
        <w:spacing w:after="0"/>
      </w:pPr>
      <w:r w:rsidRPr="00285DDE">
        <w:t>9, 64T</w:t>
      </w:r>
    </w:p>
    <w:p w14:paraId="6547A720" w14:textId="77777777" w:rsidR="003B1AD5" w:rsidRPr="00285DDE" w:rsidRDefault="003B1AD5" w:rsidP="003B1AD5"/>
    <w:p w14:paraId="08E35ABC" w14:textId="77777777" w:rsidR="003B1AD5" w:rsidRDefault="003B1AD5" w:rsidP="00CF161F">
      <w:pPr>
        <w:pStyle w:val="3"/>
      </w:pPr>
      <w:r>
        <w:t>Interval</w:t>
      </w:r>
      <w:r w:rsidRPr="00216326">
        <w:t xml:space="preserve"> Map</w:t>
      </w:r>
      <w:r w:rsidRPr="00285DDE">
        <w:t xml:space="preserve"> </w:t>
      </w:r>
    </w:p>
    <w:p w14:paraId="151C8530" w14:textId="77777777" w:rsidR="003B1AD5" w:rsidRPr="00285DDE" w:rsidRDefault="003B1AD5" w:rsidP="003B1AD5">
      <w:pPr>
        <w:spacing w:after="0"/>
      </w:pPr>
      <w:r w:rsidRPr="00285DDE">
        <w:t>Format: &lt;interval id&gt;, &lt;description&gt;</w:t>
      </w:r>
    </w:p>
    <w:p w14:paraId="022E4055" w14:textId="77777777" w:rsidR="003B1AD5" w:rsidRPr="00285DDE" w:rsidRDefault="003B1AD5" w:rsidP="003B1AD5">
      <w:pPr>
        <w:spacing w:after="0"/>
      </w:pPr>
      <w:r w:rsidRPr="00285DDE">
        <w:t>----------------------------------------------------------------------------------------------------</w:t>
      </w:r>
    </w:p>
    <w:p w14:paraId="4366B1B4" w14:textId="77777777" w:rsidR="003B1AD5" w:rsidRPr="00285DDE" w:rsidRDefault="003B1AD5" w:rsidP="003B1AD5">
      <w:pPr>
        <w:spacing w:after="0"/>
      </w:pPr>
      <w:r w:rsidRPr="00285DDE">
        <w:t>0, mono</w:t>
      </w:r>
    </w:p>
    <w:p w14:paraId="55BC2267" w14:textId="77777777" w:rsidR="003B1AD5" w:rsidRPr="00285DDE" w:rsidRDefault="003B1AD5" w:rsidP="003B1AD5">
      <w:pPr>
        <w:spacing w:after="0"/>
      </w:pPr>
      <w:r w:rsidRPr="00285DDE">
        <w:t>1, 4th down</w:t>
      </w:r>
    </w:p>
    <w:p w14:paraId="2D80BC5C" w14:textId="77777777" w:rsidR="003B1AD5" w:rsidRPr="00285DDE" w:rsidRDefault="003B1AD5" w:rsidP="003B1AD5">
      <w:pPr>
        <w:spacing w:after="0"/>
      </w:pPr>
      <w:r w:rsidRPr="00285DDE">
        <w:t>2, 5th up</w:t>
      </w:r>
    </w:p>
    <w:p w14:paraId="3EC6E153" w14:textId="77777777" w:rsidR="003B1AD5" w:rsidRPr="00285DDE" w:rsidRDefault="003B1AD5" w:rsidP="003B1AD5">
      <w:pPr>
        <w:spacing w:after="0"/>
      </w:pPr>
      <w:r w:rsidRPr="00285DDE">
        <w:t>3, Octave</w:t>
      </w:r>
    </w:p>
    <w:p w14:paraId="6EBF0710" w14:textId="77777777" w:rsidR="003B1AD5" w:rsidRPr="00285DDE" w:rsidRDefault="003B1AD5" w:rsidP="003B1AD5">
      <w:pPr>
        <w:spacing w:after="0"/>
      </w:pPr>
      <w:r w:rsidRPr="00285DDE">
        <w:t>4, Power</w:t>
      </w:r>
    </w:p>
    <w:p w14:paraId="317EEFD1" w14:textId="77777777" w:rsidR="003B1AD5" w:rsidRPr="00285DDE" w:rsidRDefault="003B1AD5" w:rsidP="003B1AD5">
      <w:pPr>
        <w:spacing w:after="0"/>
      </w:pPr>
      <w:r w:rsidRPr="00285DDE">
        <w:t>5, Power2</w:t>
      </w:r>
    </w:p>
    <w:p w14:paraId="6DC2FA44" w14:textId="77777777" w:rsidR="003B1AD5" w:rsidRPr="00285DDE" w:rsidRDefault="003B1AD5" w:rsidP="003B1AD5">
      <w:pPr>
        <w:spacing w:after="0"/>
      </w:pPr>
      <w:r w:rsidRPr="00285DDE">
        <w:t>6, 2 Octaves</w:t>
      </w:r>
    </w:p>
    <w:p w14:paraId="6C07FEA2" w14:textId="77777777" w:rsidR="003B1AD5" w:rsidRPr="00285DDE" w:rsidRDefault="003B1AD5" w:rsidP="003B1AD5">
      <w:pPr>
        <w:spacing w:after="0"/>
      </w:pPr>
      <w:r w:rsidRPr="00285DDE">
        <w:t xml:space="preserve">7, </w:t>
      </w:r>
      <w:proofErr w:type="spellStart"/>
      <w:r w:rsidRPr="00285DDE">
        <w:t>Pwr</w:t>
      </w:r>
      <w:proofErr w:type="spellEnd"/>
      <w:r w:rsidRPr="00285DDE">
        <w:t xml:space="preserve"> Oct</w:t>
      </w:r>
    </w:p>
    <w:p w14:paraId="09C0777A" w14:textId="77777777" w:rsidR="003B1AD5" w:rsidRPr="00285DDE" w:rsidRDefault="003B1AD5" w:rsidP="003B1AD5">
      <w:pPr>
        <w:spacing w:after="0"/>
      </w:pPr>
      <w:r w:rsidRPr="00285DDE">
        <w:t xml:space="preserve">8, </w:t>
      </w:r>
      <w:proofErr w:type="spellStart"/>
      <w:r w:rsidRPr="00285DDE">
        <w:t>Pwr</w:t>
      </w:r>
      <w:proofErr w:type="spellEnd"/>
      <w:r w:rsidRPr="00285DDE">
        <w:t xml:space="preserve"> 2 Oct</w:t>
      </w:r>
    </w:p>
    <w:p w14:paraId="37B44914" w14:textId="77777777" w:rsidR="003B1AD5" w:rsidRPr="00285DDE" w:rsidRDefault="003B1AD5" w:rsidP="003B1AD5"/>
    <w:p w14:paraId="1A64623A" w14:textId="77777777" w:rsidR="003B1AD5" w:rsidRDefault="003B1AD5" w:rsidP="00CF161F">
      <w:pPr>
        <w:pStyle w:val="3"/>
      </w:pPr>
      <w:r>
        <w:t>Fret Position</w:t>
      </w:r>
      <w:r w:rsidRPr="00216326">
        <w:t xml:space="preserve"> Map</w:t>
      </w:r>
      <w:r w:rsidRPr="00285DDE">
        <w:t xml:space="preserve"> </w:t>
      </w:r>
    </w:p>
    <w:p w14:paraId="18191C5F" w14:textId="77777777" w:rsidR="003B1AD5" w:rsidRPr="00285DDE" w:rsidRDefault="003B1AD5" w:rsidP="003B1AD5">
      <w:pPr>
        <w:spacing w:after="0"/>
      </w:pPr>
      <w:r w:rsidRPr="00285DDE">
        <w:t xml:space="preserve">Format: &lt;fret position </w:t>
      </w:r>
      <w:r>
        <w:t>id&gt;, &lt;description&gt;</w:t>
      </w:r>
    </w:p>
    <w:p w14:paraId="16621F10" w14:textId="77777777" w:rsidR="003B1AD5" w:rsidRPr="00285DDE" w:rsidRDefault="003B1AD5" w:rsidP="003B1AD5">
      <w:pPr>
        <w:spacing w:after="0"/>
      </w:pPr>
      <w:r w:rsidRPr="00285DDE">
        <w:t>----------------------------------------------------------------------------------------------------</w:t>
      </w:r>
    </w:p>
    <w:p w14:paraId="4D4E6547" w14:textId="77777777" w:rsidR="003B1AD5" w:rsidRPr="00285DDE" w:rsidRDefault="003B1AD5" w:rsidP="003B1AD5">
      <w:pPr>
        <w:spacing w:after="0"/>
      </w:pPr>
      <w:r>
        <w:t>-1, D#</w:t>
      </w:r>
      <w:proofErr w:type="gramStart"/>
      <w:r>
        <w:t>5..</w:t>
      </w:r>
      <w:proofErr w:type="gramEnd"/>
      <w:r>
        <w:t>C6</w:t>
      </w:r>
    </w:p>
    <w:p w14:paraId="53904509" w14:textId="77777777" w:rsidR="003B1AD5" w:rsidRPr="00285DDE" w:rsidRDefault="003B1AD5" w:rsidP="003B1AD5">
      <w:pPr>
        <w:spacing w:after="0"/>
      </w:pPr>
      <w:r w:rsidRPr="00285DDE">
        <w:t xml:space="preserve"> 0, Open</w:t>
      </w:r>
    </w:p>
    <w:p w14:paraId="60B547DA" w14:textId="77777777" w:rsidR="003B1AD5" w:rsidRPr="00285DDE" w:rsidRDefault="003B1AD5" w:rsidP="003B1AD5">
      <w:pPr>
        <w:spacing w:after="0"/>
      </w:pPr>
      <w:r w:rsidRPr="00285DDE">
        <w:t xml:space="preserve"> 1, Fret 1</w:t>
      </w:r>
    </w:p>
    <w:p w14:paraId="25927161" w14:textId="77777777" w:rsidR="003B1AD5" w:rsidRPr="00285DDE" w:rsidRDefault="003B1AD5" w:rsidP="003B1AD5">
      <w:pPr>
        <w:spacing w:after="0"/>
      </w:pPr>
      <w:r w:rsidRPr="00285DDE">
        <w:t xml:space="preserve"> 2, Fret 2</w:t>
      </w:r>
    </w:p>
    <w:p w14:paraId="7E146163" w14:textId="77777777" w:rsidR="003B1AD5" w:rsidRPr="00285DDE" w:rsidRDefault="003B1AD5" w:rsidP="003B1AD5">
      <w:pPr>
        <w:spacing w:after="0"/>
      </w:pPr>
      <w:r w:rsidRPr="00285DDE">
        <w:t xml:space="preserve"> 3, Fret 3   *</w:t>
      </w:r>
    </w:p>
    <w:p w14:paraId="6EE91A48" w14:textId="77777777" w:rsidR="003B1AD5" w:rsidRPr="00285DDE" w:rsidRDefault="003B1AD5" w:rsidP="003B1AD5">
      <w:pPr>
        <w:spacing w:after="0"/>
      </w:pPr>
      <w:r w:rsidRPr="00285DDE">
        <w:t xml:space="preserve"> 4, Fret 4</w:t>
      </w:r>
    </w:p>
    <w:p w14:paraId="7FA23E27" w14:textId="77777777" w:rsidR="003B1AD5" w:rsidRPr="00F70F4F" w:rsidRDefault="003B1AD5" w:rsidP="003B1AD5">
      <w:pPr>
        <w:spacing w:after="0"/>
      </w:pPr>
      <w:r w:rsidRPr="00285DDE">
        <w:t xml:space="preserve"> </w:t>
      </w:r>
      <w:r w:rsidRPr="00F70F4F">
        <w:t>5, Fret 5   *</w:t>
      </w:r>
    </w:p>
    <w:p w14:paraId="0E376411" w14:textId="77777777" w:rsidR="003B1AD5" w:rsidRPr="00F70F4F" w:rsidRDefault="003B1AD5" w:rsidP="003B1AD5">
      <w:pPr>
        <w:spacing w:after="0"/>
      </w:pPr>
      <w:r w:rsidRPr="00F70F4F">
        <w:t xml:space="preserve"> 6, Fret 6</w:t>
      </w:r>
    </w:p>
    <w:p w14:paraId="7E06AA6D" w14:textId="77777777" w:rsidR="003B1AD5" w:rsidRPr="00285DDE" w:rsidRDefault="003B1AD5" w:rsidP="003B1AD5">
      <w:pPr>
        <w:spacing w:after="0"/>
      </w:pPr>
      <w:r w:rsidRPr="00285DDE">
        <w:t xml:space="preserve"> 7, Fret 7   *</w:t>
      </w:r>
    </w:p>
    <w:p w14:paraId="60C51806" w14:textId="77777777" w:rsidR="003B1AD5" w:rsidRPr="00285DDE" w:rsidRDefault="003B1AD5" w:rsidP="003B1AD5">
      <w:pPr>
        <w:spacing w:after="0"/>
      </w:pPr>
      <w:r w:rsidRPr="00285DDE">
        <w:t xml:space="preserve"> 8, Fret 8</w:t>
      </w:r>
    </w:p>
    <w:p w14:paraId="043784E9" w14:textId="77777777" w:rsidR="003B1AD5" w:rsidRPr="00285DDE" w:rsidRDefault="003B1AD5" w:rsidP="003B1AD5">
      <w:pPr>
        <w:spacing w:after="0"/>
      </w:pPr>
      <w:r w:rsidRPr="00285DDE">
        <w:t xml:space="preserve"> 9, Fret 9   *</w:t>
      </w:r>
    </w:p>
    <w:p w14:paraId="60F2933E" w14:textId="77777777" w:rsidR="003B1AD5" w:rsidRPr="00285DDE" w:rsidRDefault="003B1AD5" w:rsidP="003B1AD5">
      <w:pPr>
        <w:spacing w:after="0"/>
      </w:pPr>
      <w:r w:rsidRPr="00285DDE">
        <w:t>10, Fret 10</w:t>
      </w:r>
    </w:p>
    <w:p w14:paraId="55079EFE" w14:textId="77777777" w:rsidR="003B1AD5" w:rsidRPr="00285DDE" w:rsidRDefault="003B1AD5" w:rsidP="003B1AD5">
      <w:pPr>
        <w:spacing w:after="0"/>
      </w:pPr>
      <w:r w:rsidRPr="00285DDE">
        <w:t>11, Fret 11</w:t>
      </w:r>
    </w:p>
    <w:p w14:paraId="206B5E93" w14:textId="77777777" w:rsidR="003B1AD5" w:rsidRPr="00285DDE" w:rsidRDefault="003B1AD5" w:rsidP="003B1AD5">
      <w:pPr>
        <w:spacing w:after="0"/>
      </w:pPr>
      <w:r w:rsidRPr="00285DDE">
        <w:t>12, Fret 12 * *</w:t>
      </w:r>
    </w:p>
    <w:p w14:paraId="5218013F" w14:textId="77777777" w:rsidR="003B1AD5" w:rsidRPr="00285DDE" w:rsidRDefault="003B1AD5" w:rsidP="003B1AD5">
      <w:pPr>
        <w:spacing w:after="0"/>
      </w:pPr>
      <w:r w:rsidRPr="00285DDE">
        <w:t xml:space="preserve">13, Fret 13     </w:t>
      </w:r>
    </w:p>
    <w:p w14:paraId="7DF4B18A" w14:textId="77777777" w:rsidR="003B1AD5" w:rsidRPr="00285DDE" w:rsidRDefault="003B1AD5" w:rsidP="003B1AD5">
      <w:pPr>
        <w:spacing w:after="0"/>
      </w:pPr>
      <w:r w:rsidRPr="00285DDE">
        <w:t xml:space="preserve">14, Fret 14     </w:t>
      </w:r>
    </w:p>
    <w:p w14:paraId="2F4BEB4D" w14:textId="77777777" w:rsidR="003B1AD5" w:rsidRPr="00285DDE" w:rsidRDefault="003B1AD5" w:rsidP="003B1AD5">
      <w:pPr>
        <w:spacing w:after="0"/>
      </w:pPr>
      <w:r w:rsidRPr="00285DDE">
        <w:t xml:space="preserve">15, Fret </w:t>
      </w:r>
      <w:proofErr w:type="gramStart"/>
      <w:r w:rsidRPr="00285DDE">
        <w:t>15  *</w:t>
      </w:r>
      <w:proofErr w:type="gramEnd"/>
      <w:r w:rsidRPr="00285DDE">
        <w:t xml:space="preserve">  </w:t>
      </w:r>
    </w:p>
    <w:p w14:paraId="0E8EBFAB" w14:textId="77777777" w:rsidR="003B1AD5" w:rsidRPr="00285DDE" w:rsidRDefault="003B1AD5" w:rsidP="003B1AD5">
      <w:pPr>
        <w:spacing w:after="0"/>
      </w:pPr>
      <w:r w:rsidRPr="00285DDE">
        <w:t xml:space="preserve">16, Fret 16     </w:t>
      </w:r>
    </w:p>
    <w:p w14:paraId="155BBCAB" w14:textId="77777777" w:rsidR="003B1AD5" w:rsidRPr="00285DDE" w:rsidRDefault="003B1AD5" w:rsidP="003B1AD5">
      <w:pPr>
        <w:spacing w:after="0"/>
      </w:pPr>
      <w:r w:rsidRPr="00285DDE">
        <w:t xml:space="preserve">17, Fret </w:t>
      </w:r>
      <w:proofErr w:type="gramStart"/>
      <w:r w:rsidRPr="00285DDE">
        <w:t>17  *</w:t>
      </w:r>
      <w:proofErr w:type="gramEnd"/>
      <w:r w:rsidRPr="00285DDE">
        <w:t xml:space="preserve">  </w:t>
      </w:r>
    </w:p>
    <w:p w14:paraId="7B61B2C6" w14:textId="77777777" w:rsidR="003B1AD5" w:rsidRPr="00285DDE" w:rsidRDefault="003B1AD5" w:rsidP="003B1AD5">
      <w:pPr>
        <w:spacing w:after="0"/>
      </w:pPr>
      <w:r w:rsidRPr="00285DDE">
        <w:t xml:space="preserve">18, Fret 18     </w:t>
      </w:r>
    </w:p>
    <w:p w14:paraId="6E146125" w14:textId="77777777" w:rsidR="003B1AD5" w:rsidRPr="00285DDE" w:rsidRDefault="003B1AD5" w:rsidP="003B1AD5">
      <w:pPr>
        <w:spacing w:after="0"/>
      </w:pPr>
      <w:r w:rsidRPr="00285DDE">
        <w:t xml:space="preserve">19, Fret </w:t>
      </w:r>
      <w:proofErr w:type="gramStart"/>
      <w:r w:rsidRPr="00285DDE">
        <w:t>19  *</w:t>
      </w:r>
      <w:proofErr w:type="gramEnd"/>
      <w:r w:rsidRPr="00285DDE">
        <w:t xml:space="preserve">  </w:t>
      </w:r>
    </w:p>
    <w:p w14:paraId="1EDFB52A" w14:textId="77777777" w:rsidR="003B1AD5" w:rsidRPr="00285DDE" w:rsidRDefault="003B1AD5" w:rsidP="003B1AD5">
      <w:pPr>
        <w:spacing w:after="0"/>
      </w:pPr>
      <w:r w:rsidRPr="00285DDE">
        <w:t xml:space="preserve">20, Fret 20     </w:t>
      </w:r>
    </w:p>
    <w:p w14:paraId="0735D551" w14:textId="77777777" w:rsidR="003B1AD5" w:rsidRPr="00285DDE" w:rsidRDefault="003B1AD5" w:rsidP="003B1AD5"/>
    <w:p w14:paraId="37453BB9" w14:textId="77777777" w:rsidR="003B1AD5" w:rsidRDefault="003B1AD5" w:rsidP="00CF161F">
      <w:pPr>
        <w:pStyle w:val="3"/>
      </w:pPr>
      <w:r>
        <w:t>Wah-Wah Mode</w:t>
      </w:r>
      <w:r w:rsidRPr="00216326">
        <w:t xml:space="preserve"> Map</w:t>
      </w:r>
      <w:r w:rsidRPr="00285DDE">
        <w:t xml:space="preserve"> </w:t>
      </w:r>
    </w:p>
    <w:p w14:paraId="761103FE" w14:textId="77777777" w:rsidR="003B1AD5" w:rsidRPr="00285DDE" w:rsidRDefault="003B1AD5" w:rsidP="003B1AD5">
      <w:pPr>
        <w:spacing w:after="0"/>
      </w:pPr>
      <w:r w:rsidRPr="00285DDE">
        <w:t>Format: &lt;wah-wah mode id&gt;, &lt;description&gt;</w:t>
      </w:r>
    </w:p>
    <w:p w14:paraId="05D314AC" w14:textId="77777777" w:rsidR="003B1AD5" w:rsidRPr="00285DDE" w:rsidRDefault="003B1AD5" w:rsidP="003B1AD5">
      <w:pPr>
        <w:spacing w:after="0"/>
      </w:pPr>
      <w:r w:rsidRPr="00285DDE">
        <w:t>----------------------------------------------------------------------------------------------------</w:t>
      </w:r>
    </w:p>
    <w:p w14:paraId="0DCCC575" w14:textId="77777777" w:rsidR="003B1AD5" w:rsidRPr="00285DDE" w:rsidRDefault="003B1AD5" w:rsidP="003B1AD5">
      <w:pPr>
        <w:spacing w:after="0"/>
      </w:pPr>
      <w:r w:rsidRPr="00285DDE">
        <w:t>0, MIDI Control</w:t>
      </w:r>
    </w:p>
    <w:p w14:paraId="03BFCB1C" w14:textId="77777777" w:rsidR="003B1AD5" w:rsidRPr="00285DDE" w:rsidRDefault="003B1AD5" w:rsidP="003B1AD5">
      <w:pPr>
        <w:spacing w:after="0"/>
      </w:pPr>
      <w:r w:rsidRPr="00285DDE">
        <w:t>1, Auto Positive</w:t>
      </w:r>
    </w:p>
    <w:p w14:paraId="6FDFAE16" w14:textId="77777777" w:rsidR="003B1AD5" w:rsidRPr="00285DDE" w:rsidRDefault="003B1AD5" w:rsidP="003B1AD5">
      <w:pPr>
        <w:spacing w:after="0"/>
      </w:pPr>
      <w:r w:rsidRPr="00285DDE">
        <w:t>2, Auto Negative</w:t>
      </w:r>
    </w:p>
    <w:p w14:paraId="732675AE" w14:textId="77777777" w:rsidR="003B1AD5" w:rsidRPr="00285DDE" w:rsidRDefault="003B1AD5" w:rsidP="003B1AD5">
      <w:pPr>
        <w:spacing w:after="0"/>
      </w:pPr>
      <w:r w:rsidRPr="00285DDE">
        <w:t>3, Modulation</w:t>
      </w:r>
    </w:p>
    <w:p w14:paraId="257D7F6F" w14:textId="77777777" w:rsidR="003B1AD5" w:rsidRPr="00285DDE" w:rsidRDefault="003B1AD5" w:rsidP="003B1AD5"/>
    <w:p w14:paraId="5A8E9C77" w14:textId="77777777" w:rsidR="003B1AD5" w:rsidRDefault="003B1AD5" w:rsidP="00CF161F">
      <w:pPr>
        <w:pStyle w:val="3"/>
      </w:pPr>
      <w:r>
        <w:t>Feedback Interval</w:t>
      </w:r>
      <w:r w:rsidRPr="00216326">
        <w:t xml:space="preserve"> Map</w:t>
      </w:r>
      <w:r w:rsidRPr="00285DDE">
        <w:t xml:space="preserve"> </w:t>
      </w:r>
    </w:p>
    <w:p w14:paraId="2C156496" w14:textId="77777777" w:rsidR="003B1AD5" w:rsidRPr="00285DDE" w:rsidRDefault="003B1AD5" w:rsidP="003B1AD5">
      <w:pPr>
        <w:spacing w:after="0"/>
      </w:pPr>
      <w:r w:rsidRPr="00285DDE">
        <w:t>Format: &lt;feedback interval id&gt;, &lt;description&gt;</w:t>
      </w:r>
    </w:p>
    <w:p w14:paraId="4BC0A2C9" w14:textId="77777777" w:rsidR="003B1AD5" w:rsidRPr="00285DDE" w:rsidRDefault="003B1AD5" w:rsidP="003B1AD5">
      <w:pPr>
        <w:spacing w:after="0"/>
      </w:pPr>
      <w:r w:rsidRPr="00285DDE">
        <w:t>----------------------------------------------------------------------------------------------------</w:t>
      </w:r>
    </w:p>
    <w:p w14:paraId="3831E01F" w14:textId="77777777" w:rsidR="003B1AD5" w:rsidRPr="00216326" w:rsidRDefault="003B1AD5" w:rsidP="003B1AD5">
      <w:pPr>
        <w:spacing w:after="0"/>
      </w:pPr>
      <w:r w:rsidRPr="00216326">
        <w:t>0, 8</w:t>
      </w:r>
    </w:p>
    <w:p w14:paraId="6C6FDCB3" w14:textId="77777777" w:rsidR="003B1AD5" w:rsidRPr="00216326" w:rsidRDefault="003B1AD5" w:rsidP="003B1AD5">
      <w:pPr>
        <w:spacing w:after="0"/>
      </w:pPr>
      <w:r w:rsidRPr="00216326">
        <w:t>1, 5'</w:t>
      </w:r>
    </w:p>
    <w:p w14:paraId="1A72BE42" w14:textId="77777777" w:rsidR="003B1AD5" w:rsidRPr="00216326" w:rsidRDefault="003B1AD5" w:rsidP="003B1AD5">
      <w:pPr>
        <w:spacing w:after="0"/>
      </w:pPr>
      <w:r w:rsidRPr="00216326">
        <w:t>2, 8'</w:t>
      </w:r>
    </w:p>
    <w:p w14:paraId="3EF9ADF0" w14:textId="77777777" w:rsidR="003B1AD5" w:rsidRPr="00216326" w:rsidRDefault="003B1AD5" w:rsidP="003B1AD5">
      <w:pPr>
        <w:spacing w:after="0"/>
      </w:pPr>
      <w:r w:rsidRPr="00216326">
        <w:t>3, 5''</w:t>
      </w:r>
    </w:p>
    <w:p w14:paraId="0B92A05D" w14:textId="77777777" w:rsidR="003B1AD5" w:rsidRPr="00216326" w:rsidRDefault="003B1AD5" w:rsidP="003B1AD5">
      <w:pPr>
        <w:spacing w:after="0"/>
      </w:pPr>
      <w:r w:rsidRPr="00216326">
        <w:t>4, 8''</w:t>
      </w:r>
    </w:p>
    <w:p w14:paraId="131ED0E7" w14:textId="77777777" w:rsidR="003B1AD5" w:rsidRDefault="003B1AD5" w:rsidP="003B1AD5">
      <w:pPr>
        <w:spacing w:after="0"/>
        <w:rPr>
          <w:b/>
          <w:bCs/>
          <w:sz w:val="36"/>
          <w:szCs w:val="36"/>
          <w:lang w:eastAsia="x-none"/>
        </w:rPr>
      </w:pPr>
      <w:r w:rsidRPr="00216326">
        <w:t>5, 5'''</w:t>
      </w:r>
    </w:p>
    <w:p w14:paraId="2040DB7A" w14:textId="77777777" w:rsidR="003B1AD5" w:rsidRPr="00CF2529" w:rsidRDefault="003B1AD5" w:rsidP="00D3631E">
      <w:pPr>
        <w:spacing w:before="120"/>
      </w:pPr>
    </w:p>
    <w:p w14:paraId="73309B94" w14:textId="77777777" w:rsidR="00CF40DC" w:rsidRPr="00CF2529" w:rsidRDefault="00CF40DC" w:rsidP="003A4508">
      <w:pPr>
        <w:pStyle w:val="Heading1"/>
      </w:pPr>
      <w:bookmarkStart w:id="553" w:name="_Toc308107007"/>
      <w:bookmarkStart w:id="554" w:name="_Toc62863306"/>
      <w:bookmarkStart w:id="555" w:name="_Toc62896074"/>
      <w:bookmarkStart w:id="556" w:name="_Toc108456285"/>
      <w:bookmarkEnd w:id="272"/>
      <w:bookmarkEnd w:id="273"/>
      <w:bookmarkEnd w:id="424"/>
      <w:bookmarkEnd w:id="425"/>
      <w:bookmarkEnd w:id="426"/>
      <w:bookmarkEnd w:id="427"/>
      <w:r w:rsidRPr="00CF2529">
        <w:lastRenderedPageBreak/>
        <w:t>Contacting MusicLab</w:t>
      </w:r>
      <w:bookmarkEnd w:id="553"/>
      <w:bookmarkEnd w:id="554"/>
      <w:bookmarkEnd w:id="555"/>
      <w:bookmarkEnd w:id="556"/>
    </w:p>
    <w:p w14:paraId="2ACD68D0" w14:textId="77777777" w:rsidR="00CF40DC" w:rsidRPr="00CF2529" w:rsidRDefault="00CF40DC" w:rsidP="00CF40DC">
      <w:r w:rsidRPr="00CF2529">
        <w:rPr>
          <w:b/>
          <w:bCs/>
        </w:rPr>
        <w:t>Web site:</w:t>
      </w:r>
      <w:r w:rsidRPr="00CF2529">
        <w:t xml:space="preserve"> </w:t>
      </w:r>
      <w:hyperlink r:id="rId166" w:history="1">
        <w:r w:rsidRPr="00442A4C">
          <w:rPr>
            <w:rStyle w:val="Hyperlink"/>
            <w:i/>
          </w:rPr>
          <w:t>http://www.musiclab.com</w:t>
        </w:r>
      </w:hyperlink>
    </w:p>
    <w:p w14:paraId="253ACAB5" w14:textId="77777777" w:rsidR="00CF40DC" w:rsidRPr="00187046" w:rsidRDefault="00CF40DC" w:rsidP="00CF40DC">
      <w:pPr>
        <w:spacing w:after="200"/>
      </w:pPr>
      <w:r w:rsidRPr="00CF2529">
        <w:rPr>
          <w:b/>
          <w:bCs/>
        </w:rPr>
        <w:t>Technical support:</w:t>
      </w:r>
      <w:r w:rsidRPr="00CF2529">
        <w:t xml:space="preserve"> </w:t>
      </w:r>
      <w:hyperlink r:id="rId167" w:history="1">
        <w:r w:rsidR="008F1655" w:rsidRPr="00442A4C">
          <w:rPr>
            <w:rStyle w:val="Hyperlink"/>
            <w:i/>
          </w:rPr>
          <w:t>supportbox@musiclab.com</w:t>
        </w:r>
      </w:hyperlink>
    </w:p>
    <w:sectPr w:rsidR="00CF40DC" w:rsidRPr="00187046" w:rsidSect="00630221">
      <w:footerReference w:type="even" r:id="rId168"/>
      <w:footerReference w:type="default" r:id="rId169"/>
      <w:pgSz w:w="11906" w:h="16838"/>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5889A8" w14:textId="77777777" w:rsidR="00626AC0" w:rsidRDefault="00626AC0">
      <w:r>
        <w:separator/>
      </w:r>
    </w:p>
  </w:endnote>
  <w:endnote w:type="continuationSeparator" w:id="0">
    <w:p w14:paraId="3558C1F4" w14:textId="77777777" w:rsidR="00626AC0" w:rsidRDefault="00626A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Light">
    <w:altName w:val="Montserrat Light"/>
    <w:charset w:val="CC"/>
    <w:family w:val="auto"/>
    <w:pitch w:val="variable"/>
    <w:sig w:usb0="2000020F" w:usb1="00000003" w:usb2="00000000" w:usb3="00000000" w:csb0="00000197" w:csb1="00000000"/>
  </w:font>
  <w:font w:name="Montserrat SemiBold">
    <w:charset w:val="CC"/>
    <w:family w:val="auto"/>
    <w:pitch w:val="variable"/>
    <w:sig w:usb0="2000020F" w:usb1="00000003" w:usb2="00000000" w:usb3="00000000" w:csb0="00000197" w:csb1="00000000"/>
  </w:font>
  <w:font w:name="Montserrat Medium">
    <w:charset w:val="CC"/>
    <w:family w:val="auto"/>
    <w:pitch w:val="variable"/>
    <w:sig w:usb0="2000020F" w:usb1="00000003" w:usb2="00000000" w:usb3="00000000" w:csb0="00000197" w:csb1="00000000"/>
  </w:font>
  <w:font w:name="Arial">
    <w:panose1 w:val="020B0604020202020204"/>
    <w:charset w:val="CC"/>
    <w:family w:val="swiss"/>
    <w:pitch w:val="variable"/>
    <w:sig w:usb0="E0002EFF" w:usb1="C000785B" w:usb2="00000009" w:usb3="00000000" w:csb0="000001FF" w:csb1="00000000"/>
  </w:font>
  <w:font w:name="Montserrat">
    <w:charset w:val="CC"/>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CC"/>
    <w:family w:val="modern"/>
    <w:pitch w:val="fixed"/>
    <w:sig w:usb0="E00006FF" w:usb1="0000FCFF" w:usb2="00000001" w:usb3="00000000" w:csb0="0000019F" w:csb1="00000000"/>
  </w:font>
  <w:font w:name="Lucida Grande">
    <w:charset w:val="00"/>
    <w:family w:val="auto"/>
    <w:pitch w:val="variable"/>
    <w:sig w:usb0="E1000AEF" w:usb1="5000A1FF" w:usb2="00000000" w:usb3="00000000" w:csb0="000001BF" w:csb1="00000000"/>
  </w:font>
  <w:font w:name="Palatino">
    <w:altName w:val="Segoe UI Historic"/>
    <w:charset w:val="00"/>
    <w:family w:val="auto"/>
    <w:pitch w:val="variable"/>
    <w:sig w:usb0="A00002FF" w:usb1="7800205A" w:usb2="14600000" w:usb3="00000000" w:csb0="00000193" w:csb1="00000000"/>
  </w:font>
  <w:font w:name="Calibri Light">
    <w:panose1 w:val="020F0302020204030204"/>
    <w:charset w:val="CC"/>
    <w:family w:val="swiss"/>
    <w:pitch w:val="variable"/>
    <w:sig w:usb0="E4002EFF" w:usb1="C000247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BookAntiqua">
    <w:charset w:val="00"/>
    <w:family w:val="auto"/>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51A82C" w14:textId="77777777" w:rsidR="003E1337" w:rsidRDefault="003E1337" w:rsidP="00AD2043">
    <w:pPr>
      <w:framePr w:wrap="around" w:vAnchor="text" w:hAnchor="margin" w:xAlign="right" w:y="1"/>
    </w:pPr>
    <w:r>
      <w:fldChar w:fldCharType="begin"/>
    </w:r>
    <w:r>
      <w:instrText xml:space="preserve">PAGE  </w:instrText>
    </w:r>
    <w:r>
      <w:fldChar w:fldCharType="end"/>
    </w:r>
  </w:p>
  <w:p w14:paraId="70AD8609" w14:textId="77777777" w:rsidR="003E1337" w:rsidRDefault="003E1337" w:rsidP="00630221">
    <w:pP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42268A" w14:textId="77777777" w:rsidR="003E1337" w:rsidRDefault="003E1337" w:rsidP="00AD2043">
    <w:pPr>
      <w:framePr w:wrap="around" w:vAnchor="text" w:hAnchor="margin" w:xAlign="right" w:y="1"/>
    </w:pPr>
    <w:r>
      <w:fldChar w:fldCharType="begin"/>
    </w:r>
    <w:r>
      <w:instrText xml:space="preserve">PAGE  </w:instrText>
    </w:r>
    <w:r>
      <w:fldChar w:fldCharType="separate"/>
    </w:r>
    <w:r>
      <w:rPr>
        <w:noProof/>
      </w:rPr>
      <w:t>3</w:t>
    </w:r>
    <w:r>
      <w:fldChar w:fldCharType="end"/>
    </w:r>
  </w:p>
  <w:p w14:paraId="53CD396C" w14:textId="77777777" w:rsidR="003E1337" w:rsidRDefault="003E1337" w:rsidP="00630221">
    <w:pP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138171" w14:textId="77777777" w:rsidR="00626AC0" w:rsidRDefault="00626AC0">
      <w:r>
        <w:separator/>
      </w:r>
    </w:p>
  </w:footnote>
  <w:footnote w:type="continuationSeparator" w:id="0">
    <w:p w14:paraId="6B468D1C" w14:textId="77777777" w:rsidR="00626AC0" w:rsidRDefault="00626AC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C2B37"/>
    <w:multiLevelType w:val="hybridMultilevel"/>
    <w:tmpl w:val="1436BA54"/>
    <w:lvl w:ilvl="0" w:tplc="08090003">
      <w:start w:val="1"/>
      <w:numFmt w:val="bullet"/>
      <w:lvlText w:val="o"/>
      <w:lvlJc w:val="left"/>
      <w:pPr>
        <w:ind w:left="1070" w:hanging="360"/>
      </w:pPr>
      <w:rPr>
        <w:rFonts w:ascii="Courier New" w:hAnsi="Courier New" w:cs="Courier New" w:hint="default"/>
      </w:r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1" w15:restartNumberingAfterBreak="0">
    <w:nsid w:val="03C53D55"/>
    <w:multiLevelType w:val="hybridMultilevel"/>
    <w:tmpl w:val="5A025180"/>
    <w:lvl w:ilvl="0" w:tplc="04190001">
      <w:start w:val="1"/>
      <w:numFmt w:val="bullet"/>
      <w:lvlText w:val=""/>
      <w:lvlJc w:val="left"/>
      <w:pPr>
        <w:tabs>
          <w:tab w:val="num" w:pos="720"/>
        </w:tabs>
        <w:ind w:left="720" w:hanging="360"/>
      </w:pPr>
      <w:rPr>
        <w:rFonts w:ascii="Symbol" w:hAnsi="Symbol" w:hint="default"/>
      </w:rPr>
    </w:lvl>
    <w:lvl w:ilvl="1" w:tplc="04190001">
      <w:start w:val="1"/>
      <w:numFmt w:val="bullet"/>
      <w:lvlText w:val=""/>
      <w:lvlJc w:val="left"/>
      <w:pPr>
        <w:tabs>
          <w:tab w:val="num" w:pos="1440"/>
        </w:tabs>
        <w:ind w:left="1440" w:hanging="360"/>
      </w:pPr>
      <w:rPr>
        <w:rFonts w:ascii="Symbol" w:hAnsi="Symbol" w:hint="default"/>
      </w:rPr>
    </w:lvl>
    <w:lvl w:ilvl="2" w:tplc="04190001">
      <w:start w:val="1"/>
      <w:numFmt w:val="bullet"/>
      <w:lvlText w:val=""/>
      <w:lvlJc w:val="left"/>
      <w:pPr>
        <w:tabs>
          <w:tab w:val="num" w:pos="2340"/>
        </w:tabs>
        <w:ind w:left="2340" w:hanging="360"/>
      </w:pPr>
      <w:rPr>
        <w:rFonts w:ascii="Symbol" w:hAnsi="Symbol"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15:restartNumberingAfterBreak="0">
    <w:nsid w:val="04CA68DC"/>
    <w:multiLevelType w:val="hybridMultilevel"/>
    <w:tmpl w:val="F96E8382"/>
    <w:lvl w:ilvl="0" w:tplc="04090001">
      <w:start w:val="1"/>
      <w:numFmt w:val="bullet"/>
      <w:lvlText w:val=""/>
      <w:lvlJc w:val="left"/>
      <w:pPr>
        <w:ind w:left="643"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88658C"/>
    <w:multiLevelType w:val="hybridMultilevel"/>
    <w:tmpl w:val="FF449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7672BFE"/>
    <w:multiLevelType w:val="hybridMultilevel"/>
    <w:tmpl w:val="17A6AD3E"/>
    <w:lvl w:ilvl="0" w:tplc="8DC0A190">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C2A638F"/>
    <w:multiLevelType w:val="hybridMultilevel"/>
    <w:tmpl w:val="20908E30"/>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lvl>
    <w:lvl w:ilvl="2" w:tplc="04190001">
      <w:start w:val="1"/>
      <w:numFmt w:val="bullet"/>
      <w:lvlText w:val=""/>
      <w:lvlJc w:val="left"/>
      <w:pPr>
        <w:tabs>
          <w:tab w:val="num" w:pos="2340"/>
        </w:tabs>
        <w:ind w:left="2340" w:hanging="360"/>
      </w:pPr>
      <w:rPr>
        <w:rFonts w:ascii="Symbol" w:hAnsi="Symbol"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 w15:restartNumberingAfterBreak="0">
    <w:nsid w:val="0CE61767"/>
    <w:multiLevelType w:val="hybridMultilevel"/>
    <w:tmpl w:val="124071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F654836"/>
    <w:multiLevelType w:val="hybridMultilevel"/>
    <w:tmpl w:val="EA90537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4AA7851"/>
    <w:multiLevelType w:val="hybridMultilevel"/>
    <w:tmpl w:val="2B246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62A0B10"/>
    <w:multiLevelType w:val="hybridMultilevel"/>
    <w:tmpl w:val="0BF2C65E"/>
    <w:lvl w:ilvl="0" w:tplc="08505E42">
      <w:start w:val="1"/>
      <w:numFmt w:val="decimal"/>
      <w:lvlText w:val="%1."/>
      <w:lvlJc w:val="left"/>
      <w:pPr>
        <w:tabs>
          <w:tab w:val="num" w:pos="720"/>
        </w:tabs>
        <w:ind w:left="720" w:hanging="360"/>
      </w:pPr>
      <w:rPr>
        <w:rFonts w:hint="default"/>
      </w:rPr>
    </w:lvl>
    <w:lvl w:ilvl="1" w:tplc="04190001">
      <w:start w:val="1"/>
      <w:numFmt w:val="bullet"/>
      <w:lvlText w:val=""/>
      <w:lvlJc w:val="left"/>
      <w:pPr>
        <w:tabs>
          <w:tab w:val="num" w:pos="1440"/>
        </w:tabs>
        <w:ind w:left="1440" w:hanging="360"/>
      </w:pPr>
      <w:rPr>
        <w:rFonts w:ascii="Symbol" w:hAnsi="Symbol" w:hint="default"/>
      </w:rPr>
    </w:lvl>
    <w:lvl w:ilvl="2" w:tplc="C1845D70">
      <w:start w:val="3"/>
      <w:numFmt w:val="bullet"/>
      <w:lvlText w:val="-"/>
      <w:lvlJc w:val="left"/>
      <w:pPr>
        <w:ind w:left="2340" w:hanging="360"/>
      </w:pPr>
      <w:rPr>
        <w:rFonts w:ascii="Times New Roman" w:eastAsia="Times New Roman" w:hAnsi="Times New Roman" w:cs="Times New Roman"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181803A4"/>
    <w:multiLevelType w:val="hybridMultilevel"/>
    <w:tmpl w:val="D5441F4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 w15:restartNumberingAfterBreak="0">
    <w:nsid w:val="1A380A23"/>
    <w:multiLevelType w:val="hybridMultilevel"/>
    <w:tmpl w:val="26144F0A"/>
    <w:lvl w:ilvl="0" w:tplc="04190001">
      <w:start w:val="1"/>
      <w:numFmt w:val="bullet"/>
      <w:lvlText w:val=""/>
      <w:lvlJc w:val="left"/>
      <w:pPr>
        <w:tabs>
          <w:tab w:val="num" w:pos="720"/>
        </w:tabs>
        <w:ind w:left="720" w:hanging="360"/>
      </w:pPr>
      <w:rPr>
        <w:rFonts w:ascii="Symbol" w:hAnsi="Symbol" w:hint="default"/>
      </w:rPr>
    </w:lvl>
    <w:lvl w:ilvl="1" w:tplc="04190001">
      <w:start w:val="1"/>
      <w:numFmt w:val="bullet"/>
      <w:lvlText w:val=""/>
      <w:lvlJc w:val="left"/>
      <w:pPr>
        <w:tabs>
          <w:tab w:val="num" w:pos="1440"/>
        </w:tabs>
        <w:ind w:left="1440" w:hanging="360"/>
      </w:pPr>
      <w:rPr>
        <w:rFonts w:ascii="Symbol" w:hAnsi="Symbol" w:hint="default"/>
      </w:rPr>
    </w:lvl>
    <w:lvl w:ilvl="2" w:tplc="04190001">
      <w:start w:val="1"/>
      <w:numFmt w:val="bullet"/>
      <w:lvlText w:val=""/>
      <w:lvlJc w:val="left"/>
      <w:pPr>
        <w:tabs>
          <w:tab w:val="num" w:pos="2340"/>
        </w:tabs>
        <w:ind w:left="2340" w:hanging="360"/>
      </w:pPr>
      <w:rPr>
        <w:rFonts w:ascii="Symbol" w:hAnsi="Symbol"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1A6415CD"/>
    <w:multiLevelType w:val="hybridMultilevel"/>
    <w:tmpl w:val="20908E30"/>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lvl>
    <w:lvl w:ilvl="2" w:tplc="04190001">
      <w:start w:val="1"/>
      <w:numFmt w:val="bullet"/>
      <w:lvlText w:val=""/>
      <w:lvlJc w:val="left"/>
      <w:pPr>
        <w:tabs>
          <w:tab w:val="num" w:pos="2340"/>
        </w:tabs>
        <w:ind w:left="2340" w:hanging="360"/>
      </w:pPr>
      <w:rPr>
        <w:rFonts w:ascii="Symbol" w:hAnsi="Symbol"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1B233670"/>
    <w:multiLevelType w:val="hybridMultilevel"/>
    <w:tmpl w:val="444098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B401115"/>
    <w:multiLevelType w:val="hybridMultilevel"/>
    <w:tmpl w:val="E75EAF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B4142B6"/>
    <w:multiLevelType w:val="hybridMultilevel"/>
    <w:tmpl w:val="20908E30"/>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lvl>
    <w:lvl w:ilvl="2" w:tplc="04190001">
      <w:start w:val="1"/>
      <w:numFmt w:val="bullet"/>
      <w:lvlText w:val=""/>
      <w:lvlJc w:val="left"/>
      <w:pPr>
        <w:tabs>
          <w:tab w:val="num" w:pos="2340"/>
        </w:tabs>
        <w:ind w:left="2340" w:hanging="360"/>
      </w:pPr>
      <w:rPr>
        <w:rFonts w:ascii="Symbol" w:hAnsi="Symbol"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15:restartNumberingAfterBreak="0">
    <w:nsid w:val="1BF95B42"/>
    <w:multiLevelType w:val="hybridMultilevel"/>
    <w:tmpl w:val="878EE4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C035102"/>
    <w:multiLevelType w:val="hybridMultilevel"/>
    <w:tmpl w:val="13F01D5A"/>
    <w:lvl w:ilvl="0" w:tplc="0419000F">
      <w:start w:val="1"/>
      <w:numFmt w:val="decimal"/>
      <w:lvlText w:val="%1."/>
      <w:lvlJc w:val="left"/>
      <w:pPr>
        <w:tabs>
          <w:tab w:val="num" w:pos="1077"/>
        </w:tabs>
        <w:ind w:left="1077" w:hanging="360"/>
      </w:pPr>
    </w:lvl>
    <w:lvl w:ilvl="1" w:tplc="04190019" w:tentative="1">
      <w:start w:val="1"/>
      <w:numFmt w:val="lowerLetter"/>
      <w:lvlText w:val="%2."/>
      <w:lvlJc w:val="left"/>
      <w:pPr>
        <w:tabs>
          <w:tab w:val="num" w:pos="1797"/>
        </w:tabs>
        <w:ind w:left="1797" w:hanging="360"/>
      </w:pPr>
    </w:lvl>
    <w:lvl w:ilvl="2" w:tplc="0419001B" w:tentative="1">
      <w:start w:val="1"/>
      <w:numFmt w:val="lowerRoman"/>
      <w:lvlText w:val="%3."/>
      <w:lvlJc w:val="right"/>
      <w:pPr>
        <w:tabs>
          <w:tab w:val="num" w:pos="2517"/>
        </w:tabs>
        <w:ind w:left="2517" w:hanging="180"/>
      </w:pPr>
    </w:lvl>
    <w:lvl w:ilvl="3" w:tplc="0419000F" w:tentative="1">
      <w:start w:val="1"/>
      <w:numFmt w:val="decimal"/>
      <w:lvlText w:val="%4."/>
      <w:lvlJc w:val="left"/>
      <w:pPr>
        <w:tabs>
          <w:tab w:val="num" w:pos="3237"/>
        </w:tabs>
        <w:ind w:left="3237" w:hanging="360"/>
      </w:pPr>
    </w:lvl>
    <w:lvl w:ilvl="4" w:tplc="04190019" w:tentative="1">
      <w:start w:val="1"/>
      <w:numFmt w:val="lowerLetter"/>
      <w:lvlText w:val="%5."/>
      <w:lvlJc w:val="left"/>
      <w:pPr>
        <w:tabs>
          <w:tab w:val="num" w:pos="3957"/>
        </w:tabs>
        <w:ind w:left="3957" w:hanging="360"/>
      </w:pPr>
    </w:lvl>
    <w:lvl w:ilvl="5" w:tplc="0419001B" w:tentative="1">
      <w:start w:val="1"/>
      <w:numFmt w:val="lowerRoman"/>
      <w:lvlText w:val="%6."/>
      <w:lvlJc w:val="right"/>
      <w:pPr>
        <w:tabs>
          <w:tab w:val="num" w:pos="4677"/>
        </w:tabs>
        <w:ind w:left="4677" w:hanging="180"/>
      </w:pPr>
    </w:lvl>
    <w:lvl w:ilvl="6" w:tplc="0419000F" w:tentative="1">
      <w:start w:val="1"/>
      <w:numFmt w:val="decimal"/>
      <w:lvlText w:val="%7."/>
      <w:lvlJc w:val="left"/>
      <w:pPr>
        <w:tabs>
          <w:tab w:val="num" w:pos="5397"/>
        </w:tabs>
        <w:ind w:left="5397" w:hanging="360"/>
      </w:pPr>
    </w:lvl>
    <w:lvl w:ilvl="7" w:tplc="04190019" w:tentative="1">
      <w:start w:val="1"/>
      <w:numFmt w:val="lowerLetter"/>
      <w:lvlText w:val="%8."/>
      <w:lvlJc w:val="left"/>
      <w:pPr>
        <w:tabs>
          <w:tab w:val="num" w:pos="6117"/>
        </w:tabs>
        <w:ind w:left="6117" w:hanging="360"/>
      </w:pPr>
    </w:lvl>
    <w:lvl w:ilvl="8" w:tplc="0419001B" w:tentative="1">
      <w:start w:val="1"/>
      <w:numFmt w:val="lowerRoman"/>
      <w:lvlText w:val="%9."/>
      <w:lvlJc w:val="right"/>
      <w:pPr>
        <w:tabs>
          <w:tab w:val="num" w:pos="6837"/>
        </w:tabs>
        <w:ind w:left="6837" w:hanging="180"/>
      </w:pPr>
    </w:lvl>
  </w:abstractNum>
  <w:abstractNum w:abstractNumId="18" w15:restartNumberingAfterBreak="0">
    <w:nsid w:val="1D6859F6"/>
    <w:multiLevelType w:val="hybridMultilevel"/>
    <w:tmpl w:val="F536C1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EF14C1D"/>
    <w:multiLevelType w:val="hybridMultilevel"/>
    <w:tmpl w:val="5CDAAF6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00D3A4F"/>
    <w:multiLevelType w:val="hybridMultilevel"/>
    <w:tmpl w:val="5754C57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1" w15:restartNumberingAfterBreak="0">
    <w:nsid w:val="21BB3BE9"/>
    <w:multiLevelType w:val="hybridMultilevel"/>
    <w:tmpl w:val="2DC41B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1D10B9F"/>
    <w:multiLevelType w:val="hybridMultilevel"/>
    <w:tmpl w:val="0CC0A5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75F242D"/>
    <w:multiLevelType w:val="hybridMultilevel"/>
    <w:tmpl w:val="2AEA9BF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7F22C14"/>
    <w:multiLevelType w:val="hybridMultilevel"/>
    <w:tmpl w:val="5BA07DA4"/>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B2B5BD8"/>
    <w:multiLevelType w:val="hybridMultilevel"/>
    <w:tmpl w:val="7862C5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C8A6678"/>
    <w:multiLevelType w:val="hybridMultilevel"/>
    <w:tmpl w:val="E82A56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1083855"/>
    <w:multiLevelType w:val="hybridMultilevel"/>
    <w:tmpl w:val="9296E9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271489A"/>
    <w:multiLevelType w:val="hybridMultilevel"/>
    <w:tmpl w:val="64B03F40"/>
    <w:lvl w:ilvl="0" w:tplc="04190001">
      <w:start w:val="1"/>
      <w:numFmt w:val="bullet"/>
      <w:lvlText w:val=""/>
      <w:lvlJc w:val="left"/>
      <w:pPr>
        <w:tabs>
          <w:tab w:val="num" w:pos="720"/>
        </w:tabs>
        <w:ind w:left="720" w:hanging="360"/>
      </w:pPr>
      <w:rPr>
        <w:rFonts w:ascii="Symbol" w:hAnsi="Symbol" w:hint="default"/>
      </w:rPr>
    </w:lvl>
    <w:lvl w:ilvl="1" w:tplc="08505E42">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15:restartNumberingAfterBreak="0">
    <w:nsid w:val="3BC70244"/>
    <w:multiLevelType w:val="hybridMultilevel"/>
    <w:tmpl w:val="30F244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C71061C"/>
    <w:multiLevelType w:val="hybridMultilevel"/>
    <w:tmpl w:val="3760AA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F2A6AC4"/>
    <w:multiLevelType w:val="hybridMultilevel"/>
    <w:tmpl w:val="8444A3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02454EA"/>
    <w:multiLevelType w:val="hybridMultilevel"/>
    <w:tmpl w:val="BD88B2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1A77070"/>
    <w:multiLevelType w:val="hybridMultilevel"/>
    <w:tmpl w:val="B73AA8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1A802DB"/>
    <w:multiLevelType w:val="hybridMultilevel"/>
    <w:tmpl w:val="78E8EF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5DF3FF1"/>
    <w:multiLevelType w:val="hybridMultilevel"/>
    <w:tmpl w:val="A0F8C8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60D247B"/>
    <w:multiLevelType w:val="hybridMultilevel"/>
    <w:tmpl w:val="92287D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9A90F3D"/>
    <w:multiLevelType w:val="multilevel"/>
    <w:tmpl w:val="69A8B4E6"/>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8" w15:restartNumberingAfterBreak="0">
    <w:nsid w:val="49C01EE9"/>
    <w:multiLevelType w:val="hybridMultilevel"/>
    <w:tmpl w:val="0C2C63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1527B98"/>
    <w:multiLevelType w:val="hybridMultilevel"/>
    <w:tmpl w:val="B5F89E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3D31C17"/>
    <w:multiLevelType w:val="hybridMultilevel"/>
    <w:tmpl w:val="B4525D4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5422767F"/>
    <w:multiLevelType w:val="hybridMultilevel"/>
    <w:tmpl w:val="559225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547F5D9D"/>
    <w:multiLevelType w:val="hybridMultilevel"/>
    <w:tmpl w:val="4546F58C"/>
    <w:lvl w:ilvl="0" w:tplc="0419000F">
      <w:start w:val="1"/>
      <w:numFmt w:val="decimal"/>
      <w:lvlText w:val="%1."/>
      <w:lvlJc w:val="left"/>
      <w:pPr>
        <w:tabs>
          <w:tab w:val="num" w:pos="720"/>
        </w:tabs>
        <w:ind w:left="720" w:hanging="360"/>
      </w:pPr>
    </w:lvl>
    <w:lvl w:ilvl="1" w:tplc="29C82D92">
      <w:start w:val="1"/>
      <w:numFmt w:val="bullet"/>
      <w:lvlText w:val="-"/>
      <w:lvlJc w:val="left"/>
      <w:pPr>
        <w:tabs>
          <w:tab w:val="num" w:pos="1470"/>
        </w:tabs>
        <w:ind w:left="1470" w:hanging="390"/>
      </w:pPr>
      <w:rPr>
        <w:rFonts w:ascii="Times New Roman" w:eastAsia="Times New Roman" w:hAnsi="Times New Roman" w:cs="Times New Roman"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59F317F7"/>
    <w:multiLevelType w:val="hybridMultilevel"/>
    <w:tmpl w:val="37D2EA6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5CC07456"/>
    <w:multiLevelType w:val="hybridMultilevel"/>
    <w:tmpl w:val="9BB893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E647F7D"/>
    <w:multiLevelType w:val="hybridMultilevel"/>
    <w:tmpl w:val="67521AD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60D51B82"/>
    <w:multiLevelType w:val="hybridMultilevel"/>
    <w:tmpl w:val="3834B4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21F07A6"/>
    <w:multiLevelType w:val="hybridMultilevel"/>
    <w:tmpl w:val="5738681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63A86A67"/>
    <w:multiLevelType w:val="hybridMultilevel"/>
    <w:tmpl w:val="8188B5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4B65AF1"/>
    <w:multiLevelType w:val="hybridMultilevel"/>
    <w:tmpl w:val="0FA453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78D4779"/>
    <w:multiLevelType w:val="hybridMultilevel"/>
    <w:tmpl w:val="7368B9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BA4391D"/>
    <w:multiLevelType w:val="hybridMultilevel"/>
    <w:tmpl w:val="B4768A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BF264E8"/>
    <w:multiLevelType w:val="hybridMultilevel"/>
    <w:tmpl w:val="A496A6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D522FC6"/>
    <w:multiLevelType w:val="hybridMultilevel"/>
    <w:tmpl w:val="1AE2D4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E475DD7"/>
    <w:multiLevelType w:val="hybridMultilevel"/>
    <w:tmpl w:val="74508C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EF6185C"/>
    <w:multiLevelType w:val="hybridMultilevel"/>
    <w:tmpl w:val="9AD438A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6" w15:restartNumberingAfterBreak="0">
    <w:nsid w:val="700C5E14"/>
    <w:multiLevelType w:val="hybridMultilevel"/>
    <w:tmpl w:val="F4B205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736C3780"/>
    <w:multiLevelType w:val="hybridMultilevel"/>
    <w:tmpl w:val="D2EA1A7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7A5151E8"/>
    <w:multiLevelType w:val="hybridMultilevel"/>
    <w:tmpl w:val="002E66A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7C8C5900"/>
    <w:multiLevelType w:val="hybridMultilevel"/>
    <w:tmpl w:val="3F5050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EC65550"/>
    <w:multiLevelType w:val="hybridMultilevel"/>
    <w:tmpl w:val="66E853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7FCE64EF"/>
    <w:multiLevelType w:val="hybridMultilevel"/>
    <w:tmpl w:val="D7D6C2A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16cid:durableId="565645620">
    <w:abstractNumId w:val="9"/>
  </w:num>
  <w:num w:numId="2" w16cid:durableId="106430751">
    <w:abstractNumId w:val="7"/>
  </w:num>
  <w:num w:numId="3" w16cid:durableId="1141658126">
    <w:abstractNumId w:val="43"/>
  </w:num>
  <w:num w:numId="4" w16cid:durableId="1075861300">
    <w:abstractNumId w:val="12"/>
  </w:num>
  <w:num w:numId="5" w16cid:durableId="1927497420">
    <w:abstractNumId w:val="15"/>
  </w:num>
  <w:num w:numId="6" w16cid:durableId="552430604">
    <w:abstractNumId w:val="5"/>
  </w:num>
  <w:num w:numId="7" w16cid:durableId="1595744500">
    <w:abstractNumId w:val="57"/>
  </w:num>
  <w:num w:numId="8" w16cid:durableId="868295880">
    <w:abstractNumId w:val="42"/>
  </w:num>
  <w:num w:numId="9" w16cid:durableId="1197041891">
    <w:abstractNumId w:val="28"/>
  </w:num>
  <w:num w:numId="10" w16cid:durableId="578440850">
    <w:abstractNumId w:val="61"/>
  </w:num>
  <w:num w:numId="11" w16cid:durableId="1865244182">
    <w:abstractNumId w:val="17"/>
  </w:num>
  <w:num w:numId="12" w16cid:durableId="355082956">
    <w:abstractNumId w:val="45"/>
  </w:num>
  <w:num w:numId="13" w16cid:durableId="2001076859">
    <w:abstractNumId w:val="19"/>
  </w:num>
  <w:num w:numId="14" w16cid:durableId="1884709982">
    <w:abstractNumId w:val="47"/>
  </w:num>
  <w:num w:numId="15" w16cid:durableId="798842180">
    <w:abstractNumId w:val="58"/>
  </w:num>
  <w:num w:numId="16" w16cid:durableId="2060858213">
    <w:abstractNumId w:val="55"/>
  </w:num>
  <w:num w:numId="17" w16cid:durableId="689600917">
    <w:abstractNumId w:val="23"/>
  </w:num>
  <w:num w:numId="18" w16cid:durableId="944269866">
    <w:abstractNumId w:val="40"/>
  </w:num>
  <w:num w:numId="19" w16cid:durableId="1891334119">
    <w:abstractNumId w:val="46"/>
  </w:num>
  <w:num w:numId="20" w16cid:durableId="1537158683">
    <w:abstractNumId w:val="60"/>
  </w:num>
  <w:num w:numId="21" w16cid:durableId="1969236649">
    <w:abstractNumId w:val="13"/>
  </w:num>
  <w:num w:numId="22" w16cid:durableId="1815944292">
    <w:abstractNumId w:val="8"/>
  </w:num>
  <w:num w:numId="23" w16cid:durableId="971792574">
    <w:abstractNumId w:val="18"/>
  </w:num>
  <w:num w:numId="24" w16cid:durableId="529688867">
    <w:abstractNumId w:val="53"/>
  </w:num>
  <w:num w:numId="25" w16cid:durableId="88625632">
    <w:abstractNumId w:val="3"/>
  </w:num>
  <w:num w:numId="26" w16cid:durableId="2017464323">
    <w:abstractNumId w:val="34"/>
  </w:num>
  <w:num w:numId="27" w16cid:durableId="1005202986">
    <w:abstractNumId w:val="52"/>
  </w:num>
  <w:num w:numId="28" w16cid:durableId="517239501">
    <w:abstractNumId w:val="27"/>
  </w:num>
  <w:num w:numId="29" w16cid:durableId="1178232331">
    <w:abstractNumId w:val="32"/>
  </w:num>
  <w:num w:numId="30" w16cid:durableId="43020505">
    <w:abstractNumId w:val="30"/>
  </w:num>
  <w:num w:numId="31" w16cid:durableId="629670938">
    <w:abstractNumId w:val="50"/>
  </w:num>
  <w:num w:numId="32" w16cid:durableId="1196771291">
    <w:abstractNumId w:val="51"/>
  </w:num>
  <w:num w:numId="33" w16cid:durableId="375471608">
    <w:abstractNumId w:val="31"/>
  </w:num>
  <w:num w:numId="34" w16cid:durableId="187760836">
    <w:abstractNumId w:val="59"/>
  </w:num>
  <w:num w:numId="35" w16cid:durableId="881330285">
    <w:abstractNumId w:val="44"/>
  </w:num>
  <w:num w:numId="36" w16cid:durableId="2065251957">
    <w:abstractNumId w:val="4"/>
  </w:num>
  <w:num w:numId="37" w16cid:durableId="724571947">
    <w:abstractNumId w:val="16"/>
  </w:num>
  <w:num w:numId="38" w16cid:durableId="726420170">
    <w:abstractNumId w:val="25"/>
  </w:num>
  <w:num w:numId="39" w16cid:durableId="1324552994">
    <w:abstractNumId w:val="39"/>
  </w:num>
  <w:num w:numId="40" w16cid:durableId="1787844615">
    <w:abstractNumId w:val="49"/>
  </w:num>
  <w:num w:numId="41" w16cid:durableId="1862821648">
    <w:abstractNumId w:val="14"/>
  </w:num>
  <w:num w:numId="42" w16cid:durableId="708801962">
    <w:abstractNumId w:val="38"/>
  </w:num>
  <w:num w:numId="43" w16cid:durableId="2086756096">
    <w:abstractNumId w:val="41"/>
  </w:num>
  <w:num w:numId="44" w16cid:durableId="1181504012">
    <w:abstractNumId w:val="29"/>
  </w:num>
  <w:num w:numId="45" w16cid:durableId="910046322">
    <w:abstractNumId w:val="48"/>
  </w:num>
  <w:num w:numId="46" w16cid:durableId="370154089">
    <w:abstractNumId w:val="35"/>
  </w:num>
  <w:num w:numId="47" w16cid:durableId="1822042944">
    <w:abstractNumId w:val="33"/>
  </w:num>
  <w:num w:numId="48" w16cid:durableId="2111122988">
    <w:abstractNumId w:val="2"/>
  </w:num>
  <w:num w:numId="49" w16cid:durableId="851455204">
    <w:abstractNumId w:val="56"/>
  </w:num>
  <w:num w:numId="50" w16cid:durableId="863833204">
    <w:abstractNumId w:val="26"/>
  </w:num>
  <w:num w:numId="51" w16cid:durableId="2076202347">
    <w:abstractNumId w:val="22"/>
  </w:num>
  <w:num w:numId="52" w16cid:durableId="369187170">
    <w:abstractNumId w:val="36"/>
  </w:num>
  <w:num w:numId="53" w16cid:durableId="1720742563">
    <w:abstractNumId w:val="54"/>
  </w:num>
  <w:num w:numId="54" w16cid:durableId="1477796725">
    <w:abstractNumId w:val="21"/>
  </w:num>
  <w:num w:numId="55" w16cid:durableId="1416442663">
    <w:abstractNumId w:val="6"/>
  </w:num>
  <w:num w:numId="56" w16cid:durableId="98917153">
    <w:abstractNumId w:val="0"/>
  </w:num>
  <w:num w:numId="57" w16cid:durableId="251548717">
    <w:abstractNumId w:val="24"/>
  </w:num>
  <w:num w:numId="58" w16cid:durableId="1240091099">
    <w:abstractNumId w:val="10"/>
  </w:num>
  <w:num w:numId="59" w16cid:durableId="1601646913">
    <w:abstractNumId w:val="20"/>
  </w:num>
  <w:num w:numId="60" w16cid:durableId="696350120">
    <w:abstractNumId w:val="11"/>
  </w:num>
  <w:num w:numId="61" w16cid:durableId="2007853806">
    <w:abstractNumId w:val="1"/>
  </w:num>
  <w:num w:numId="62" w16cid:durableId="372458748">
    <w:abstractNumId w:val="37"/>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en-US" w:vendorID="64" w:dllVersion="6" w:nlCheck="1" w:checkStyle="1"/>
  <w:activeWritingStyle w:appName="MSWord" w:lang="ru-RU" w:vendorID="64" w:dllVersion="6" w:nlCheck="1" w:checkStyle="0"/>
  <w:activeWritingStyle w:appName="MSWord" w:lang="en-US" w:vendorID="64" w:dllVersion="4096" w:nlCheck="1" w:checkStyle="0"/>
  <w:activeWritingStyle w:appName="MSWord" w:lang="ru-RU" w:vendorID="64" w:dllVersion="4096" w:nlCheck="1" w:checkStyle="0"/>
  <w:activeWritingStyle w:appName="MSWord" w:lang="en-GB" w:vendorID="64" w:dllVersion="4096" w:nlCheck="1" w:checkStyle="0"/>
  <w:activeWritingStyle w:appName="MSWord" w:lang="ru-RU" w:vendorID="1" w:dllVersion="512" w:checkStyle="1"/>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drawingGridHorizontalSpacing w:val="323"/>
  <w:drawingGridVerticalSpacing w:val="227"/>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7825"/>
    <w:rsid w:val="000004FC"/>
    <w:rsid w:val="00000DAB"/>
    <w:rsid w:val="0000107C"/>
    <w:rsid w:val="0000263B"/>
    <w:rsid w:val="000053AB"/>
    <w:rsid w:val="000066EB"/>
    <w:rsid w:val="00007BCA"/>
    <w:rsid w:val="000111AD"/>
    <w:rsid w:val="00011667"/>
    <w:rsid w:val="000120D2"/>
    <w:rsid w:val="00012232"/>
    <w:rsid w:val="00014987"/>
    <w:rsid w:val="00015BC3"/>
    <w:rsid w:val="000164F7"/>
    <w:rsid w:val="00016BAB"/>
    <w:rsid w:val="00023D03"/>
    <w:rsid w:val="00024F3D"/>
    <w:rsid w:val="00024FEF"/>
    <w:rsid w:val="0002592C"/>
    <w:rsid w:val="00026441"/>
    <w:rsid w:val="0003001B"/>
    <w:rsid w:val="00031AB8"/>
    <w:rsid w:val="00031FB7"/>
    <w:rsid w:val="00037689"/>
    <w:rsid w:val="00037E61"/>
    <w:rsid w:val="00037F56"/>
    <w:rsid w:val="00040F07"/>
    <w:rsid w:val="000418E3"/>
    <w:rsid w:val="000418FC"/>
    <w:rsid w:val="00041F79"/>
    <w:rsid w:val="00044DB6"/>
    <w:rsid w:val="0004624F"/>
    <w:rsid w:val="000473BD"/>
    <w:rsid w:val="000479E1"/>
    <w:rsid w:val="00050B15"/>
    <w:rsid w:val="00051C36"/>
    <w:rsid w:val="00053FD8"/>
    <w:rsid w:val="000548FA"/>
    <w:rsid w:val="00056B39"/>
    <w:rsid w:val="00060286"/>
    <w:rsid w:val="00063436"/>
    <w:rsid w:val="000642A5"/>
    <w:rsid w:val="000654D2"/>
    <w:rsid w:val="000661B8"/>
    <w:rsid w:val="000667F4"/>
    <w:rsid w:val="00066E7B"/>
    <w:rsid w:val="00067AB8"/>
    <w:rsid w:val="00071605"/>
    <w:rsid w:val="00073356"/>
    <w:rsid w:val="00075477"/>
    <w:rsid w:val="000758DB"/>
    <w:rsid w:val="0007761F"/>
    <w:rsid w:val="00081038"/>
    <w:rsid w:val="00084AD8"/>
    <w:rsid w:val="00086A8A"/>
    <w:rsid w:val="00087B58"/>
    <w:rsid w:val="000900CA"/>
    <w:rsid w:val="00090AC2"/>
    <w:rsid w:val="000918D7"/>
    <w:rsid w:val="000919A4"/>
    <w:rsid w:val="00091C83"/>
    <w:rsid w:val="00091FC5"/>
    <w:rsid w:val="00092428"/>
    <w:rsid w:val="000927E7"/>
    <w:rsid w:val="000939F3"/>
    <w:rsid w:val="00093F54"/>
    <w:rsid w:val="00094520"/>
    <w:rsid w:val="00094BA0"/>
    <w:rsid w:val="00097010"/>
    <w:rsid w:val="00097822"/>
    <w:rsid w:val="000A080D"/>
    <w:rsid w:val="000A16A7"/>
    <w:rsid w:val="000A279B"/>
    <w:rsid w:val="000A3057"/>
    <w:rsid w:val="000A3239"/>
    <w:rsid w:val="000A4A89"/>
    <w:rsid w:val="000A4EEF"/>
    <w:rsid w:val="000A58BA"/>
    <w:rsid w:val="000A633D"/>
    <w:rsid w:val="000A6341"/>
    <w:rsid w:val="000A6A2D"/>
    <w:rsid w:val="000A6F81"/>
    <w:rsid w:val="000B00D8"/>
    <w:rsid w:val="000B3C06"/>
    <w:rsid w:val="000B4E89"/>
    <w:rsid w:val="000B5698"/>
    <w:rsid w:val="000B5B8F"/>
    <w:rsid w:val="000B6469"/>
    <w:rsid w:val="000B6632"/>
    <w:rsid w:val="000B7B81"/>
    <w:rsid w:val="000C0A2B"/>
    <w:rsid w:val="000C1491"/>
    <w:rsid w:val="000C276D"/>
    <w:rsid w:val="000D2F7E"/>
    <w:rsid w:val="000D3F87"/>
    <w:rsid w:val="000D49E9"/>
    <w:rsid w:val="000D52C6"/>
    <w:rsid w:val="000D6926"/>
    <w:rsid w:val="000E027F"/>
    <w:rsid w:val="000E1C19"/>
    <w:rsid w:val="000E1C1A"/>
    <w:rsid w:val="000E2A34"/>
    <w:rsid w:val="000E3650"/>
    <w:rsid w:val="000E7EC7"/>
    <w:rsid w:val="000F0796"/>
    <w:rsid w:val="000F09A5"/>
    <w:rsid w:val="000F1795"/>
    <w:rsid w:val="000F70F1"/>
    <w:rsid w:val="001001BF"/>
    <w:rsid w:val="00100694"/>
    <w:rsid w:val="00101E1C"/>
    <w:rsid w:val="00102DB9"/>
    <w:rsid w:val="00106235"/>
    <w:rsid w:val="00106776"/>
    <w:rsid w:val="00107D89"/>
    <w:rsid w:val="00110177"/>
    <w:rsid w:val="0011141B"/>
    <w:rsid w:val="0011192E"/>
    <w:rsid w:val="0011501A"/>
    <w:rsid w:val="0011574C"/>
    <w:rsid w:val="00115B4F"/>
    <w:rsid w:val="001167BA"/>
    <w:rsid w:val="00120E01"/>
    <w:rsid w:val="001211E5"/>
    <w:rsid w:val="001217C9"/>
    <w:rsid w:val="001218AB"/>
    <w:rsid w:val="00121D0E"/>
    <w:rsid w:val="00121DA7"/>
    <w:rsid w:val="00122049"/>
    <w:rsid w:val="00123AED"/>
    <w:rsid w:val="00124CFA"/>
    <w:rsid w:val="001327F9"/>
    <w:rsid w:val="00134FBF"/>
    <w:rsid w:val="00140036"/>
    <w:rsid w:val="001408B2"/>
    <w:rsid w:val="00140BA9"/>
    <w:rsid w:val="00141ED9"/>
    <w:rsid w:val="00143778"/>
    <w:rsid w:val="0014481A"/>
    <w:rsid w:val="00144910"/>
    <w:rsid w:val="00144E0C"/>
    <w:rsid w:val="00145601"/>
    <w:rsid w:val="00147DA6"/>
    <w:rsid w:val="00150FB2"/>
    <w:rsid w:val="00152CDF"/>
    <w:rsid w:val="00152DD7"/>
    <w:rsid w:val="00153DE0"/>
    <w:rsid w:val="00154D7E"/>
    <w:rsid w:val="00155A0F"/>
    <w:rsid w:val="0016061A"/>
    <w:rsid w:val="001606CF"/>
    <w:rsid w:val="001620EE"/>
    <w:rsid w:val="00164D00"/>
    <w:rsid w:val="001652A9"/>
    <w:rsid w:val="00166413"/>
    <w:rsid w:val="00167553"/>
    <w:rsid w:val="00170CFB"/>
    <w:rsid w:val="0017129D"/>
    <w:rsid w:val="00172660"/>
    <w:rsid w:val="00174624"/>
    <w:rsid w:val="001769E8"/>
    <w:rsid w:val="001804D9"/>
    <w:rsid w:val="00183641"/>
    <w:rsid w:val="00183B00"/>
    <w:rsid w:val="00183DD5"/>
    <w:rsid w:val="00185F38"/>
    <w:rsid w:val="00186ADF"/>
    <w:rsid w:val="00187046"/>
    <w:rsid w:val="0018732E"/>
    <w:rsid w:val="00187852"/>
    <w:rsid w:val="001917B0"/>
    <w:rsid w:val="0019275C"/>
    <w:rsid w:val="00192860"/>
    <w:rsid w:val="00192BD5"/>
    <w:rsid w:val="00193F6D"/>
    <w:rsid w:val="00193FEA"/>
    <w:rsid w:val="0019437B"/>
    <w:rsid w:val="00194DF6"/>
    <w:rsid w:val="00196A05"/>
    <w:rsid w:val="00197417"/>
    <w:rsid w:val="001A14CD"/>
    <w:rsid w:val="001A1E3F"/>
    <w:rsid w:val="001A64D6"/>
    <w:rsid w:val="001A6572"/>
    <w:rsid w:val="001A67F2"/>
    <w:rsid w:val="001A7550"/>
    <w:rsid w:val="001B0798"/>
    <w:rsid w:val="001B0AC4"/>
    <w:rsid w:val="001B12AD"/>
    <w:rsid w:val="001B2709"/>
    <w:rsid w:val="001B2FD4"/>
    <w:rsid w:val="001B3C4C"/>
    <w:rsid w:val="001B3FFF"/>
    <w:rsid w:val="001B50A9"/>
    <w:rsid w:val="001B717F"/>
    <w:rsid w:val="001B7988"/>
    <w:rsid w:val="001C013B"/>
    <w:rsid w:val="001C3C7F"/>
    <w:rsid w:val="001C46BD"/>
    <w:rsid w:val="001C52D9"/>
    <w:rsid w:val="001C743C"/>
    <w:rsid w:val="001D0727"/>
    <w:rsid w:val="001D0775"/>
    <w:rsid w:val="001D2C8A"/>
    <w:rsid w:val="001D2EB7"/>
    <w:rsid w:val="001D32FA"/>
    <w:rsid w:val="001D34FD"/>
    <w:rsid w:val="001D40F7"/>
    <w:rsid w:val="001D5AD3"/>
    <w:rsid w:val="001E1D43"/>
    <w:rsid w:val="001E4B10"/>
    <w:rsid w:val="001E4C42"/>
    <w:rsid w:val="001F00E3"/>
    <w:rsid w:val="001F038F"/>
    <w:rsid w:val="001F1269"/>
    <w:rsid w:val="001F1C4B"/>
    <w:rsid w:val="001F4410"/>
    <w:rsid w:val="001F6469"/>
    <w:rsid w:val="001F7A69"/>
    <w:rsid w:val="00202A74"/>
    <w:rsid w:val="0020469F"/>
    <w:rsid w:val="00207311"/>
    <w:rsid w:val="00211251"/>
    <w:rsid w:val="00211747"/>
    <w:rsid w:val="0021386C"/>
    <w:rsid w:val="00213A61"/>
    <w:rsid w:val="00214C27"/>
    <w:rsid w:val="00215E3B"/>
    <w:rsid w:val="002174B1"/>
    <w:rsid w:val="00217E73"/>
    <w:rsid w:val="0022255E"/>
    <w:rsid w:val="00223146"/>
    <w:rsid w:val="0022488C"/>
    <w:rsid w:val="00224E61"/>
    <w:rsid w:val="0022526C"/>
    <w:rsid w:val="00225DFF"/>
    <w:rsid w:val="0022700A"/>
    <w:rsid w:val="0022724D"/>
    <w:rsid w:val="00230D3A"/>
    <w:rsid w:val="00230D50"/>
    <w:rsid w:val="00230D66"/>
    <w:rsid w:val="00231EB6"/>
    <w:rsid w:val="002321BF"/>
    <w:rsid w:val="0023338E"/>
    <w:rsid w:val="00235A3A"/>
    <w:rsid w:val="00235FFA"/>
    <w:rsid w:val="00237B24"/>
    <w:rsid w:val="00237E04"/>
    <w:rsid w:val="00241998"/>
    <w:rsid w:val="002430A3"/>
    <w:rsid w:val="00243CB1"/>
    <w:rsid w:val="00244C1B"/>
    <w:rsid w:val="002537A9"/>
    <w:rsid w:val="00257301"/>
    <w:rsid w:val="00260A82"/>
    <w:rsid w:val="00262ADD"/>
    <w:rsid w:val="00263FDB"/>
    <w:rsid w:val="00265096"/>
    <w:rsid w:val="002650FB"/>
    <w:rsid w:val="00267334"/>
    <w:rsid w:val="0026752D"/>
    <w:rsid w:val="0026759A"/>
    <w:rsid w:val="00272898"/>
    <w:rsid w:val="002741DB"/>
    <w:rsid w:val="00274F50"/>
    <w:rsid w:val="00275645"/>
    <w:rsid w:val="00276ED8"/>
    <w:rsid w:val="002777E8"/>
    <w:rsid w:val="00280C8F"/>
    <w:rsid w:val="002850F5"/>
    <w:rsid w:val="00285B2B"/>
    <w:rsid w:val="00285BC8"/>
    <w:rsid w:val="002874CC"/>
    <w:rsid w:val="00287940"/>
    <w:rsid w:val="00290C30"/>
    <w:rsid w:val="00292062"/>
    <w:rsid w:val="002960A2"/>
    <w:rsid w:val="00296302"/>
    <w:rsid w:val="00297737"/>
    <w:rsid w:val="002A1C56"/>
    <w:rsid w:val="002A23A6"/>
    <w:rsid w:val="002A36A8"/>
    <w:rsid w:val="002A4267"/>
    <w:rsid w:val="002A4377"/>
    <w:rsid w:val="002A5E47"/>
    <w:rsid w:val="002B0150"/>
    <w:rsid w:val="002B1F9F"/>
    <w:rsid w:val="002B3263"/>
    <w:rsid w:val="002B4114"/>
    <w:rsid w:val="002B4DF0"/>
    <w:rsid w:val="002B5283"/>
    <w:rsid w:val="002B5484"/>
    <w:rsid w:val="002B5DD6"/>
    <w:rsid w:val="002B6860"/>
    <w:rsid w:val="002C0EC2"/>
    <w:rsid w:val="002C11E1"/>
    <w:rsid w:val="002C20B1"/>
    <w:rsid w:val="002C2774"/>
    <w:rsid w:val="002C3DA2"/>
    <w:rsid w:val="002C4F1D"/>
    <w:rsid w:val="002C5917"/>
    <w:rsid w:val="002C70E5"/>
    <w:rsid w:val="002C7A04"/>
    <w:rsid w:val="002C7C69"/>
    <w:rsid w:val="002D1EFE"/>
    <w:rsid w:val="002D2C55"/>
    <w:rsid w:val="002D375D"/>
    <w:rsid w:val="002D3E8E"/>
    <w:rsid w:val="002D73C3"/>
    <w:rsid w:val="002D7EEB"/>
    <w:rsid w:val="002E138F"/>
    <w:rsid w:val="002F0418"/>
    <w:rsid w:val="002F0674"/>
    <w:rsid w:val="002F1916"/>
    <w:rsid w:val="002F2D00"/>
    <w:rsid w:val="0030040E"/>
    <w:rsid w:val="00301F93"/>
    <w:rsid w:val="00302FA8"/>
    <w:rsid w:val="003031EE"/>
    <w:rsid w:val="00304667"/>
    <w:rsid w:val="0031653D"/>
    <w:rsid w:val="003227CC"/>
    <w:rsid w:val="003247ED"/>
    <w:rsid w:val="00331D70"/>
    <w:rsid w:val="003330F7"/>
    <w:rsid w:val="00334E0C"/>
    <w:rsid w:val="00336100"/>
    <w:rsid w:val="0033655D"/>
    <w:rsid w:val="00342096"/>
    <w:rsid w:val="00345537"/>
    <w:rsid w:val="00346EFB"/>
    <w:rsid w:val="00350208"/>
    <w:rsid w:val="00352E1D"/>
    <w:rsid w:val="00354ADE"/>
    <w:rsid w:val="00355926"/>
    <w:rsid w:val="00355A8F"/>
    <w:rsid w:val="00355C0F"/>
    <w:rsid w:val="00355E52"/>
    <w:rsid w:val="003563E2"/>
    <w:rsid w:val="00356FBA"/>
    <w:rsid w:val="00357506"/>
    <w:rsid w:val="003629A5"/>
    <w:rsid w:val="00362CEE"/>
    <w:rsid w:val="003648A5"/>
    <w:rsid w:val="00364938"/>
    <w:rsid w:val="00365605"/>
    <w:rsid w:val="00365932"/>
    <w:rsid w:val="00371DDC"/>
    <w:rsid w:val="00372405"/>
    <w:rsid w:val="00372961"/>
    <w:rsid w:val="0037452F"/>
    <w:rsid w:val="00375F52"/>
    <w:rsid w:val="00380959"/>
    <w:rsid w:val="00380BC0"/>
    <w:rsid w:val="00390794"/>
    <w:rsid w:val="00390F75"/>
    <w:rsid w:val="00393226"/>
    <w:rsid w:val="003943B5"/>
    <w:rsid w:val="00394AA8"/>
    <w:rsid w:val="00397100"/>
    <w:rsid w:val="003A0B09"/>
    <w:rsid w:val="003A2667"/>
    <w:rsid w:val="003A36C4"/>
    <w:rsid w:val="003A3E9E"/>
    <w:rsid w:val="003A44BB"/>
    <w:rsid w:val="003A4508"/>
    <w:rsid w:val="003A77BB"/>
    <w:rsid w:val="003B05A3"/>
    <w:rsid w:val="003B0C07"/>
    <w:rsid w:val="003B1AD5"/>
    <w:rsid w:val="003B1D30"/>
    <w:rsid w:val="003B3604"/>
    <w:rsid w:val="003B52D0"/>
    <w:rsid w:val="003B6D2E"/>
    <w:rsid w:val="003C0DFD"/>
    <w:rsid w:val="003C22EA"/>
    <w:rsid w:val="003C2370"/>
    <w:rsid w:val="003C4002"/>
    <w:rsid w:val="003C5FED"/>
    <w:rsid w:val="003C6620"/>
    <w:rsid w:val="003C677F"/>
    <w:rsid w:val="003C67AE"/>
    <w:rsid w:val="003D05BF"/>
    <w:rsid w:val="003D320C"/>
    <w:rsid w:val="003D342F"/>
    <w:rsid w:val="003D3FD5"/>
    <w:rsid w:val="003D4660"/>
    <w:rsid w:val="003D4A4F"/>
    <w:rsid w:val="003D544F"/>
    <w:rsid w:val="003D6018"/>
    <w:rsid w:val="003D6933"/>
    <w:rsid w:val="003E12BE"/>
    <w:rsid w:val="003E1337"/>
    <w:rsid w:val="003E23A4"/>
    <w:rsid w:val="003E262F"/>
    <w:rsid w:val="003E2687"/>
    <w:rsid w:val="003E436A"/>
    <w:rsid w:val="003E446D"/>
    <w:rsid w:val="003E4B3D"/>
    <w:rsid w:val="003E527D"/>
    <w:rsid w:val="003E528C"/>
    <w:rsid w:val="003E5DEE"/>
    <w:rsid w:val="003E6006"/>
    <w:rsid w:val="003E6849"/>
    <w:rsid w:val="003E739A"/>
    <w:rsid w:val="003E78E5"/>
    <w:rsid w:val="003F1934"/>
    <w:rsid w:val="00400B5D"/>
    <w:rsid w:val="0040180B"/>
    <w:rsid w:val="00401ABB"/>
    <w:rsid w:val="004021DF"/>
    <w:rsid w:val="004023A1"/>
    <w:rsid w:val="00406A2D"/>
    <w:rsid w:val="00412618"/>
    <w:rsid w:val="00412F71"/>
    <w:rsid w:val="00415380"/>
    <w:rsid w:val="00416896"/>
    <w:rsid w:val="004170CE"/>
    <w:rsid w:val="00417B97"/>
    <w:rsid w:val="00417DDD"/>
    <w:rsid w:val="0042006E"/>
    <w:rsid w:val="004200D0"/>
    <w:rsid w:val="00423D2F"/>
    <w:rsid w:val="004253A6"/>
    <w:rsid w:val="00426C11"/>
    <w:rsid w:val="004302CC"/>
    <w:rsid w:val="00432C60"/>
    <w:rsid w:val="00435415"/>
    <w:rsid w:val="00437111"/>
    <w:rsid w:val="00437930"/>
    <w:rsid w:val="00440C37"/>
    <w:rsid w:val="00441A55"/>
    <w:rsid w:val="00442A4C"/>
    <w:rsid w:val="0044528F"/>
    <w:rsid w:val="00445CC9"/>
    <w:rsid w:val="0044712C"/>
    <w:rsid w:val="00447E17"/>
    <w:rsid w:val="00450312"/>
    <w:rsid w:val="00450674"/>
    <w:rsid w:val="00450C0F"/>
    <w:rsid w:val="00450D30"/>
    <w:rsid w:val="004519E0"/>
    <w:rsid w:val="00452096"/>
    <w:rsid w:val="00452DD1"/>
    <w:rsid w:val="00453633"/>
    <w:rsid w:val="0045502F"/>
    <w:rsid w:val="00456158"/>
    <w:rsid w:val="00456A9E"/>
    <w:rsid w:val="00456CF5"/>
    <w:rsid w:val="00457D83"/>
    <w:rsid w:val="00460695"/>
    <w:rsid w:val="00460FAA"/>
    <w:rsid w:val="00461E5A"/>
    <w:rsid w:val="00462236"/>
    <w:rsid w:val="004622C7"/>
    <w:rsid w:val="00464471"/>
    <w:rsid w:val="00464E78"/>
    <w:rsid w:val="0046535E"/>
    <w:rsid w:val="00467874"/>
    <w:rsid w:val="0047005B"/>
    <w:rsid w:val="00471644"/>
    <w:rsid w:val="00471B36"/>
    <w:rsid w:val="00471FA5"/>
    <w:rsid w:val="00474AE4"/>
    <w:rsid w:val="0047671B"/>
    <w:rsid w:val="00476828"/>
    <w:rsid w:val="004801B6"/>
    <w:rsid w:val="00480320"/>
    <w:rsid w:val="0048126E"/>
    <w:rsid w:val="00484E24"/>
    <w:rsid w:val="00486F31"/>
    <w:rsid w:val="00486FE8"/>
    <w:rsid w:val="0048792F"/>
    <w:rsid w:val="004908B6"/>
    <w:rsid w:val="004914DC"/>
    <w:rsid w:val="0049169C"/>
    <w:rsid w:val="00491B38"/>
    <w:rsid w:val="004931C9"/>
    <w:rsid w:val="00495965"/>
    <w:rsid w:val="00496E00"/>
    <w:rsid w:val="00497159"/>
    <w:rsid w:val="004979FE"/>
    <w:rsid w:val="004A0342"/>
    <w:rsid w:val="004A0914"/>
    <w:rsid w:val="004A0D41"/>
    <w:rsid w:val="004A327B"/>
    <w:rsid w:val="004A4FDE"/>
    <w:rsid w:val="004A6F42"/>
    <w:rsid w:val="004B039D"/>
    <w:rsid w:val="004B2CE8"/>
    <w:rsid w:val="004B39CA"/>
    <w:rsid w:val="004B48CF"/>
    <w:rsid w:val="004C18E9"/>
    <w:rsid w:val="004C2AEB"/>
    <w:rsid w:val="004D067E"/>
    <w:rsid w:val="004D108A"/>
    <w:rsid w:val="004D153B"/>
    <w:rsid w:val="004D3FF8"/>
    <w:rsid w:val="004D638B"/>
    <w:rsid w:val="004D6DEA"/>
    <w:rsid w:val="004E0473"/>
    <w:rsid w:val="004E070B"/>
    <w:rsid w:val="004E07A1"/>
    <w:rsid w:val="004E1C06"/>
    <w:rsid w:val="004E1F0F"/>
    <w:rsid w:val="004E38C9"/>
    <w:rsid w:val="004E55C9"/>
    <w:rsid w:val="004E585C"/>
    <w:rsid w:val="004E62D0"/>
    <w:rsid w:val="004E64B2"/>
    <w:rsid w:val="004F0F4C"/>
    <w:rsid w:val="004F1073"/>
    <w:rsid w:val="004F3310"/>
    <w:rsid w:val="004F332D"/>
    <w:rsid w:val="004F3418"/>
    <w:rsid w:val="004F43A8"/>
    <w:rsid w:val="004F4889"/>
    <w:rsid w:val="004F62DB"/>
    <w:rsid w:val="004F67C4"/>
    <w:rsid w:val="004F6D0A"/>
    <w:rsid w:val="004F7E9F"/>
    <w:rsid w:val="005016DD"/>
    <w:rsid w:val="00501D99"/>
    <w:rsid w:val="00504D4C"/>
    <w:rsid w:val="00504FBC"/>
    <w:rsid w:val="00505159"/>
    <w:rsid w:val="00505297"/>
    <w:rsid w:val="005053BF"/>
    <w:rsid w:val="005076BE"/>
    <w:rsid w:val="00511A93"/>
    <w:rsid w:val="00512CF1"/>
    <w:rsid w:val="0051334A"/>
    <w:rsid w:val="00513E01"/>
    <w:rsid w:val="00515A58"/>
    <w:rsid w:val="00517F26"/>
    <w:rsid w:val="005206E3"/>
    <w:rsid w:val="00520ABE"/>
    <w:rsid w:val="0052337F"/>
    <w:rsid w:val="00523F03"/>
    <w:rsid w:val="00524219"/>
    <w:rsid w:val="00531955"/>
    <w:rsid w:val="0053210C"/>
    <w:rsid w:val="00532158"/>
    <w:rsid w:val="005328E8"/>
    <w:rsid w:val="005331A8"/>
    <w:rsid w:val="005357DB"/>
    <w:rsid w:val="005360E8"/>
    <w:rsid w:val="00537D91"/>
    <w:rsid w:val="0054014C"/>
    <w:rsid w:val="00540326"/>
    <w:rsid w:val="00543A91"/>
    <w:rsid w:val="00544DFA"/>
    <w:rsid w:val="0054596E"/>
    <w:rsid w:val="00545B9D"/>
    <w:rsid w:val="0054626B"/>
    <w:rsid w:val="00553BFD"/>
    <w:rsid w:val="00555AC3"/>
    <w:rsid w:val="00556098"/>
    <w:rsid w:val="00556D81"/>
    <w:rsid w:val="00556E65"/>
    <w:rsid w:val="00557B9E"/>
    <w:rsid w:val="00560499"/>
    <w:rsid w:val="005612E6"/>
    <w:rsid w:val="00565157"/>
    <w:rsid w:val="00566473"/>
    <w:rsid w:val="00570552"/>
    <w:rsid w:val="00571BD1"/>
    <w:rsid w:val="00573571"/>
    <w:rsid w:val="00574FC7"/>
    <w:rsid w:val="00575613"/>
    <w:rsid w:val="00575C9F"/>
    <w:rsid w:val="00576A07"/>
    <w:rsid w:val="00582908"/>
    <w:rsid w:val="00582EB2"/>
    <w:rsid w:val="00583DD7"/>
    <w:rsid w:val="00584E67"/>
    <w:rsid w:val="00587E5C"/>
    <w:rsid w:val="005921DB"/>
    <w:rsid w:val="005953E3"/>
    <w:rsid w:val="005955AC"/>
    <w:rsid w:val="0059604D"/>
    <w:rsid w:val="00596A90"/>
    <w:rsid w:val="0059708C"/>
    <w:rsid w:val="005A120C"/>
    <w:rsid w:val="005A411F"/>
    <w:rsid w:val="005A6647"/>
    <w:rsid w:val="005A7C7D"/>
    <w:rsid w:val="005B1928"/>
    <w:rsid w:val="005B1A96"/>
    <w:rsid w:val="005B262C"/>
    <w:rsid w:val="005B3490"/>
    <w:rsid w:val="005B72F5"/>
    <w:rsid w:val="005B774B"/>
    <w:rsid w:val="005C1502"/>
    <w:rsid w:val="005C2824"/>
    <w:rsid w:val="005C4434"/>
    <w:rsid w:val="005C5426"/>
    <w:rsid w:val="005C5FCC"/>
    <w:rsid w:val="005C663F"/>
    <w:rsid w:val="005C6D08"/>
    <w:rsid w:val="005D2190"/>
    <w:rsid w:val="005D2891"/>
    <w:rsid w:val="005D781D"/>
    <w:rsid w:val="005E02A6"/>
    <w:rsid w:val="005E0DC6"/>
    <w:rsid w:val="005E2220"/>
    <w:rsid w:val="005E286A"/>
    <w:rsid w:val="005E2E16"/>
    <w:rsid w:val="005E2F7D"/>
    <w:rsid w:val="005E2F9E"/>
    <w:rsid w:val="005E439D"/>
    <w:rsid w:val="005E4EDA"/>
    <w:rsid w:val="005E610E"/>
    <w:rsid w:val="005E75C5"/>
    <w:rsid w:val="005E7E0C"/>
    <w:rsid w:val="005F2BA6"/>
    <w:rsid w:val="005F50D7"/>
    <w:rsid w:val="005F67D9"/>
    <w:rsid w:val="005F72C5"/>
    <w:rsid w:val="006002AC"/>
    <w:rsid w:val="00601A56"/>
    <w:rsid w:val="006026C1"/>
    <w:rsid w:val="00604023"/>
    <w:rsid w:val="006046A4"/>
    <w:rsid w:val="00604B88"/>
    <w:rsid w:val="00605922"/>
    <w:rsid w:val="00606D91"/>
    <w:rsid w:val="00606E1A"/>
    <w:rsid w:val="00613321"/>
    <w:rsid w:val="006223CE"/>
    <w:rsid w:val="006251F1"/>
    <w:rsid w:val="00626AC0"/>
    <w:rsid w:val="00626E79"/>
    <w:rsid w:val="006276E4"/>
    <w:rsid w:val="00630221"/>
    <w:rsid w:val="0063398A"/>
    <w:rsid w:val="00635E86"/>
    <w:rsid w:val="00640EA8"/>
    <w:rsid w:val="00643119"/>
    <w:rsid w:val="006432C6"/>
    <w:rsid w:val="00644BEF"/>
    <w:rsid w:val="00644D0A"/>
    <w:rsid w:val="00651D9F"/>
    <w:rsid w:val="0065288F"/>
    <w:rsid w:val="00652E35"/>
    <w:rsid w:val="00653909"/>
    <w:rsid w:val="00654108"/>
    <w:rsid w:val="00661814"/>
    <w:rsid w:val="006621B9"/>
    <w:rsid w:val="006625E6"/>
    <w:rsid w:val="00662FCB"/>
    <w:rsid w:val="0066491F"/>
    <w:rsid w:val="0066651C"/>
    <w:rsid w:val="006678BB"/>
    <w:rsid w:val="00673F89"/>
    <w:rsid w:val="006741E9"/>
    <w:rsid w:val="00674BC8"/>
    <w:rsid w:val="00674C4F"/>
    <w:rsid w:val="00676802"/>
    <w:rsid w:val="00680787"/>
    <w:rsid w:val="00680E90"/>
    <w:rsid w:val="0068235F"/>
    <w:rsid w:val="006844CF"/>
    <w:rsid w:val="006847D8"/>
    <w:rsid w:val="00684890"/>
    <w:rsid w:val="00690F12"/>
    <w:rsid w:val="0069399F"/>
    <w:rsid w:val="00693B2B"/>
    <w:rsid w:val="006951AA"/>
    <w:rsid w:val="006974FD"/>
    <w:rsid w:val="006A0F8B"/>
    <w:rsid w:val="006A22CA"/>
    <w:rsid w:val="006A3052"/>
    <w:rsid w:val="006A5053"/>
    <w:rsid w:val="006A6F1D"/>
    <w:rsid w:val="006A7E07"/>
    <w:rsid w:val="006B4130"/>
    <w:rsid w:val="006B5C02"/>
    <w:rsid w:val="006B6077"/>
    <w:rsid w:val="006B7027"/>
    <w:rsid w:val="006C0EED"/>
    <w:rsid w:val="006C1D1C"/>
    <w:rsid w:val="006C73E4"/>
    <w:rsid w:val="006C73FB"/>
    <w:rsid w:val="006D04A6"/>
    <w:rsid w:val="006D4E99"/>
    <w:rsid w:val="006D5DF0"/>
    <w:rsid w:val="006D686E"/>
    <w:rsid w:val="006D7E6D"/>
    <w:rsid w:val="006E0EA7"/>
    <w:rsid w:val="006E11D3"/>
    <w:rsid w:val="006E1BC2"/>
    <w:rsid w:val="006E6370"/>
    <w:rsid w:val="006E7539"/>
    <w:rsid w:val="006F117B"/>
    <w:rsid w:val="006F1A50"/>
    <w:rsid w:val="006F454F"/>
    <w:rsid w:val="006F544F"/>
    <w:rsid w:val="006F5AFD"/>
    <w:rsid w:val="006F6BBA"/>
    <w:rsid w:val="00702716"/>
    <w:rsid w:val="00702CDD"/>
    <w:rsid w:val="00703513"/>
    <w:rsid w:val="00703B95"/>
    <w:rsid w:val="00705F90"/>
    <w:rsid w:val="0070648F"/>
    <w:rsid w:val="0070733B"/>
    <w:rsid w:val="007079AB"/>
    <w:rsid w:val="00707FD4"/>
    <w:rsid w:val="00711209"/>
    <w:rsid w:val="00711AA3"/>
    <w:rsid w:val="00714366"/>
    <w:rsid w:val="0071549F"/>
    <w:rsid w:val="0071557F"/>
    <w:rsid w:val="00715C46"/>
    <w:rsid w:val="00716A06"/>
    <w:rsid w:val="0072065D"/>
    <w:rsid w:val="007218D3"/>
    <w:rsid w:val="007250FD"/>
    <w:rsid w:val="0072669F"/>
    <w:rsid w:val="00727A68"/>
    <w:rsid w:val="00730225"/>
    <w:rsid w:val="007314E2"/>
    <w:rsid w:val="00732645"/>
    <w:rsid w:val="00734A34"/>
    <w:rsid w:val="00740ECC"/>
    <w:rsid w:val="00741374"/>
    <w:rsid w:val="007418B4"/>
    <w:rsid w:val="00742D1D"/>
    <w:rsid w:val="007443D4"/>
    <w:rsid w:val="0074618C"/>
    <w:rsid w:val="0075003B"/>
    <w:rsid w:val="007502A9"/>
    <w:rsid w:val="00752B5E"/>
    <w:rsid w:val="007535EF"/>
    <w:rsid w:val="00756C77"/>
    <w:rsid w:val="00756E0A"/>
    <w:rsid w:val="0075705A"/>
    <w:rsid w:val="007576E6"/>
    <w:rsid w:val="00760BE6"/>
    <w:rsid w:val="00761907"/>
    <w:rsid w:val="0076247F"/>
    <w:rsid w:val="00762726"/>
    <w:rsid w:val="00764F28"/>
    <w:rsid w:val="00765608"/>
    <w:rsid w:val="007671B5"/>
    <w:rsid w:val="00767686"/>
    <w:rsid w:val="00772BA5"/>
    <w:rsid w:val="0077380B"/>
    <w:rsid w:val="007746EE"/>
    <w:rsid w:val="00781F27"/>
    <w:rsid w:val="0078282F"/>
    <w:rsid w:val="007832D3"/>
    <w:rsid w:val="00785B6E"/>
    <w:rsid w:val="00785E7B"/>
    <w:rsid w:val="007874AA"/>
    <w:rsid w:val="00787825"/>
    <w:rsid w:val="00790D93"/>
    <w:rsid w:val="007933ED"/>
    <w:rsid w:val="00794E54"/>
    <w:rsid w:val="00795DF5"/>
    <w:rsid w:val="00796CEF"/>
    <w:rsid w:val="007A05DA"/>
    <w:rsid w:val="007A09A4"/>
    <w:rsid w:val="007A13F3"/>
    <w:rsid w:val="007A210B"/>
    <w:rsid w:val="007A220D"/>
    <w:rsid w:val="007A36D4"/>
    <w:rsid w:val="007A3CC3"/>
    <w:rsid w:val="007A4BE8"/>
    <w:rsid w:val="007A5DCF"/>
    <w:rsid w:val="007A67CE"/>
    <w:rsid w:val="007B0161"/>
    <w:rsid w:val="007B05D5"/>
    <w:rsid w:val="007B0B71"/>
    <w:rsid w:val="007B1793"/>
    <w:rsid w:val="007B17C5"/>
    <w:rsid w:val="007B3A90"/>
    <w:rsid w:val="007B6A5E"/>
    <w:rsid w:val="007B6EDE"/>
    <w:rsid w:val="007C123C"/>
    <w:rsid w:val="007C3AA3"/>
    <w:rsid w:val="007C3E72"/>
    <w:rsid w:val="007C548B"/>
    <w:rsid w:val="007C5AA2"/>
    <w:rsid w:val="007D02FA"/>
    <w:rsid w:val="007D2708"/>
    <w:rsid w:val="007D2C51"/>
    <w:rsid w:val="007D46A0"/>
    <w:rsid w:val="007D64FC"/>
    <w:rsid w:val="007E3929"/>
    <w:rsid w:val="007E7A93"/>
    <w:rsid w:val="007F39FA"/>
    <w:rsid w:val="007F3BAC"/>
    <w:rsid w:val="0080271C"/>
    <w:rsid w:val="008039A5"/>
    <w:rsid w:val="00803A94"/>
    <w:rsid w:val="00804B92"/>
    <w:rsid w:val="008057BD"/>
    <w:rsid w:val="0081062A"/>
    <w:rsid w:val="008114F3"/>
    <w:rsid w:val="008132A7"/>
    <w:rsid w:val="008141E1"/>
    <w:rsid w:val="0081487E"/>
    <w:rsid w:val="00816688"/>
    <w:rsid w:val="0081763D"/>
    <w:rsid w:val="00823D87"/>
    <w:rsid w:val="0082533A"/>
    <w:rsid w:val="00827975"/>
    <w:rsid w:val="008308A4"/>
    <w:rsid w:val="0083102C"/>
    <w:rsid w:val="00831424"/>
    <w:rsid w:val="00832282"/>
    <w:rsid w:val="00834F51"/>
    <w:rsid w:val="008350C5"/>
    <w:rsid w:val="008351EF"/>
    <w:rsid w:val="0083790C"/>
    <w:rsid w:val="008419F1"/>
    <w:rsid w:val="00842F65"/>
    <w:rsid w:val="00843266"/>
    <w:rsid w:val="008438E5"/>
    <w:rsid w:val="00845101"/>
    <w:rsid w:val="00845329"/>
    <w:rsid w:val="0084616C"/>
    <w:rsid w:val="008462A1"/>
    <w:rsid w:val="00847115"/>
    <w:rsid w:val="00847A7F"/>
    <w:rsid w:val="00847EE8"/>
    <w:rsid w:val="00851786"/>
    <w:rsid w:val="00853C70"/>
    <w:rsid w:val="00857D06"/>
    <w:rsid w:val="0086367F"/>
    <w:rsid w:val="008638BD"/>
    <w:rsid w:val="00863B06"/>
    <w:rsid w:val="00864051"/>
    <w:rsid w:val="00865118"/>
    <w:rsid w:val="008663F7"/>
    <w:rsid w:val="008668DD"/>
    <w:rsid w:val="008671DB"/>
    <w:rsid w:val="0086720F"/>
    <w:rsid w:val="0087131D"/>
    <w:rsid w:val="00871E78"/>
    <w:rsid w:val="00872BB3"/>
    <w:rsid w:val="0087352A"/>
    <w:rsid w:val="00874034"/>
    <w:rsid w:val="00874039"/>
    <w:rsid w:val="008766DA"/>
    <w:rsid w:val="00876A72"/>
    <w:rsid w:val="00880068"/>
    <w:rsid w:val="00880187"/>
    <w:rsid w:val="00880F56"/>
    <w:rsid w:val="008810CF"/>
    <w:rsid w:val="008827D0"/>
    <w:rsid w:val="00883967"/>
    <w:rsid w:val="008858BA"/>
    <w:rsid w:val="0088649D"/>
    <w:rsid w:val="0088789B"/>
    <w:rsid w:val="008935ED"/>
    <w:rsid w:val="008959A0"/>
    <w:rsid w:val="008A17D6"/>
    <w:rsid w:val="008A2FC1"/>
    <w:rsid w:val="008A3E38"/>
    <w:rsid w:val="008A4387"/>
    <w:rsid w:val="008A7B37"/>
    <w:rsid w:val="008B05CF"/>
    <w:rsid w:val="008B1175"/>
    <w:rsid w:val="008B3798"/>
    <w:rsid w:val="008B411C"/>
    <w:rsid w:val="008B4314"/>
    <w:rsid w:val="008B46DC"/>
    <w:rsid w:val="008B6906"/>
    <w:rsid w:val="008B69B5"/>
    <w:rsid w:val="008B6A68"/>
    <w:rsid w:val="008B6E72"/>
    <w:rsid w:val="008B7E34"/>
    <w:rsid w:val="008C06C9"/>
    <w:rsid w:val="008C25FA"/>
    <w:rsid w:val="008C506A"/>
    <w:rsid w:val="008C7B03"/>
    <w:rsid w:val="008D7016"/>
    <w:rsid w:val="008E0E63"/>
    <w:rsid w:val="008E128F"/>
    <w:rsid w:val="008E1CBD"/>
    <w:rsid w:val="008E1D34"/>
    <w:rsid w:val="008E4440"/>
    <w:rsid w:val="008E5CBB"/>
    <w:rsid w:val="008E68AE"/>
    <w:rsid w:val="008E7DB7"/>
    <w:rsid w:val="008F0E5E"/>
    <w:rsid w:val="008F1655"/>
    <w:rsid w:val="008F32DE"/>
    <w:rsid w:val="008F44C6"/>
    <w:rsid w:val="008F5DFF"/>
    <w:rsid w:val="008F7A88"/>
    <w:rsid w:val="00901C8D"/>
    <w:rsid w:val="00902528"/>
    <w:rsid w:val="00903149"/>
    <w:rsid w:val="009055A0"/>
    <w:rsid w:val="00905668"/>
    <w:rsid w:val="00906A65"/>
    <w:rsid w:val="00907927"/>
    <w:rsid w:val="00907A3D"/>
    <w:rsid w:val="00907FE4"/>
    <w:rsid w:val="0091071A"/>
    <w:rsid w:val="0091528B"/>
    <w:rsid w:val="0091750D"/>
    <w:rsid w:val="009203B7"/>
    <w:rsid w:val="00921DFC"/>
    <w:rsid w:val="00923C58"/>
    <w:rsid w:val="0092766B"/>
    <w:rsid w:val="00927A67"/>
    <w:rsid w:val="00927A82"/>
    <w:rsid w:val="00930314"/>
    <w:rsid w:val="0093133C"/>
    <w:rsid w:val="009315E0"/>
    <w:rsid w:val="00931D01"/>
    <w:rsid w:val="00932170"/>
    <w:rsid w:val="00932B06"/>
    <w:rsid w:val="00933F0A"/>
    <w:rsid w:val="00934525"/>
    <w:rsid w:val="00934942"/>
    <w:rsid w:val="00937306"/>
    <w:rsid w:val="009374B3"/>
    <w:rsid w:val="00937973"/>
    <w:rsid w:val="00942E3E"/>
    <w:rsid w:val="0094459D"/>
    <w:rsid w:val="00945060"/>
    <w:rsid w:val="00946790"/>
    <w:rsid w:val="009503CE"/>
    <w:rsid w:val="00952B76"/>
    <w:rsid w:val="00955A32"/>
    <w:rsid w:val="009567CF"/>
    <w:rsid w:val="00960209"/>
    <w:rsid w:val="00963250"/>
    <w:rsid w:val="00963717"/>
    <w:rsid w:val="00963F88"/>
    <w:rsid w:val="00965E0F"/>
    <w:rsid w:val="00971C48"/>
    <w:rsid w:val="00974486"/>
    <w:rsid w:val="00975D63"/>
    <w:rsid w:val="0097670C"/>
    <w:rsid w:val="00976B9C"/>
    <w:rsid w:val="00980A00"/>
    <w:rsid w:val="0098319D"/>
    <w:rsid w:val="00983393"/>
    <w:rsid w:val="009836E2"/>
    <w:rsid w:val="0098387E"/>
    <w:rsid w:val="00983BBF"/>
    <w:rsid w:val="00984440"/>
    <w:rsid w:val="00984D1C"/>
    <w:rsid w:val="00986044"/>
    <w:rsid w:val="00992390"/>
    <w:rsid w:val="00992793"/>
    <w:rsid w:val="009941A7"/>
    <w:rsid w:val="009946CF"/>
    <w:rsid w:val="009A06ED"/>
    <w:rsid w:val="009A1624"/>
    <w:rsid w:val="009A3109"/>
    <w:rsid w:val="009A3D69"/>
    <w:rsid w:val="009A7D10"/>
    <w:rsid w:val="009B0C12"/>
    <w:rsid w:val="009B116F"/>
    <w:rsid w:val="009B20E3"/>
    <w:rsid w:val="009B2B95"/>
    <w:rsid w:val="009B5653"/>
    <w:rsid w:val="009C090D"/>
    <w:rsid w:val="009C463E"/>
    <w:rsid w:val="009C63DF"/>
    <w:rsid w:val="009C7D0C"/>
    <w:rsid w:val="009D0F34"/>
    <w:rsid w:val="009D2D07"/>
    <w:rsid w:val="009D55F8"/>
    <w:rsid w:val="009D6B68"/>
    <w:rsid w:val="009D7219"/>
    <w:rsid w:val="009E1734"/>
    <w:rsid w:val="009E3D67"/>
    <w:rsid w:val="009E4D10"/>
    <w:rsid w:val="009E53E8"/>
    <w:rsid w:val="009E6CDC"/>
    <w:rsid w:val="009F3B7C"/>
    <w:rsid w:val="009F4CE9"/>
    <w:rsid w:val="009F5CFF"/>
    <w:rsid w:val="009F74A8"/>
    <w:rsid w:val="00A00675"/>
    <w:rsid w:val="00A02FF6"/>
    <w:rsid w:val="00A0675A"/>
    <w:rsid w:val="00A14699"/>
    <w:rsid w:val="00A14E53"/>
    <w:rsid w:val="00A156C4"/>
    <w:rsid w:val="00A159C3"/>
    <w:rsid w:val="00A2133E"/>
    <w:rsid w:val="00A22F37"/>
    <w:rsid w:val="00A257F6"/>
    <w:rsid w:val="00A26076"/>
    <w:rsid w:val="00A265A1"/>
    <w:rsid w:val="00A27EF7"/>
    <w:rsid w:val="00A31E84"/>
    <w:rsid w:val="00A327C7"/>
    <w:rsid w:val="00A329DE"/>
    <w:rsid w:val="00A3681F"/>
    <w:rsid w:val="00A36F7C"/>
    <w:rsid w:val="00A372F6"/>
    <w:rsid w:val="00A40E85"/>
    <w:rsid w:val="00A42F25"/>
    <w:rsid w:val="00A458B9"/>
    <w:rsid w:val="00A471CE"/>
    <w:rsid w:val="00A50B5A"/>
    <w:rsid w:val="00A5106B"/>
    <w:rsid w:val="00A511BF"/>
    <w:rsid w:val="00A51433"/>
    <w:rsid w:val="00A51FFF"/>
    <w:rsid w:val="00A54152"/>
    <w:rsid w:val="00A5483B"/>
    <w:rsid w:val="00A55870"/>
    <w:rsid w:val="00A56091"/>
    <w:rsid w:val="00A6080B"/>
    <w:rsid w:val="00A6139F"/>
    <w:rsid w:val="00A61596"/>
    <w:rsid w:val="00A6216A"/>
    <w:rsid w:val="00A63318"/>
    <w:rsid w:val="00A702A5"/>
    <w:rsid w:val="00A703D9"/>
    <w:rsid w:val="00A7126A"/>
    <w:rsid w:val="00A717F2"/>
    <w:rsid w:val="00A7503C"/>
    <w:rsid w:val="00A7530B"/>
    <w:rsid w:val="00A76108"/>
    <w:rsid w:val="00A767D4"/>
    <w:rsid w:val="00A77E75"/>
    <w:rsid w:val="00A87EBC"/>
    <w:rsid w:val="00A9046A"/>
    <w:rsid w:val="00A90B69"/>
    <w:rsid w:val="00A93153"/>
    <w:rsid w:val="00A94598"/>
    <w:rsid w:val="00A96ACB"/>
    <w:rsid w:val="00A97328"/>
    <w:rsid w:val="00AA2529"/>
    <w:rsid w:val="00AA390F"/>
    <w:rsid w:val="00AA3E30"/>
    <w:rsid w:val="00AA5C99"/>
    <w:rsid w:val="00AA60AD"/>
    <w:rsid w:val="00AA6DDC"/>
    <w:rsid w:val="00AB155E"/>
    <w:rsid w:val="00AB1D06"/>
    <w:rsid w:val="00AB1EE8"/>
    <w:rsid w:val="00AB3C2B"/>
    <w:rsid w:val="00AB5197"/>
    <w:rsid w:val="00AB6BC6"/>
    <w:rsid w:val="00AB7002"/>
    <w:rsid w:val="00AC0B3A"/>
    <w:rsid w:val="00AC12AB"/>
    <w:rsid w:val="00AC3A80"/>
    <w:rsid w:val="00AC4EEF"/>
    <w:rsid w:val="00AC7C49"/>
    <w:rsid w:val="00AD0697"/>
    <w:rsid w:val="00AD0A74"/>
    <w:rsid w:val="00AD10F5"/>
    <w:rsid w:val="00AD1431"/>
    <w:rsid w:val="00AD2043"/>
    <w:rsid w:val="00AD332C"/>
    <w:rsid w:val="00AD3DC0"/>
    <w:rsid w:val="00AD53A1"/>
    <w:rsid w:val="00AD799F"/>
    <w:rsid w:val="00AE1D5D"/>
    <w:rsid w:val="00AE1EF6"/>
    <w:rsid w:val="00AE2043"/>
    <w:rsid w:val="00AE4A80"/>
    <w:rsid w:val="00AE54C4"/>
    <w:rsid w:val="00AE700E"/>
    <w:rsid w:val="00AE796D"/>
    <w:rsid w:val="00AF0849"/>
    <w:rsid w:val="00AF15BA"/>
    <w:rsid w:val="00AF1BD5"/>
    <w:rsid w:val="00AF2025"/>
    <w:rsid w:val="00AF32C8"/>
    <w:rsid w:val="00AF5594"/>
    <w:rsid w:val="00AF5AD3"/>
    <w:rsid w:val="00AF6657"/>
    <w:rsid w:val="00AF7763"/>
    <w:rsid w:val="00B00CF3"/>
    <w:rsid w:val="00B00F4A"/>
    <w:rsid w:val="00B01EDA"/>
    <w:rsid w:val="00B05C24"/>
    <w:rsid w:val="00B0633E"/>
    <w:rsid w:val="00B133D2"/>
    <w:rsid w:val="00B13C75"/>
    <w:rsid w:val="00B14EA0"/>
    <w:rsid w:val="00B15F14"/>
    <w:rsid w:val="00B20784"/>
    <w:rsid w:val="00B2126F"/>
    <w:rsid w:val="00B21546"/>
    <w:rsid w:val="00B25A1B"/>
    <w:rsid w:val="00B30E6B"/>
    <w:rsid w:val="00B31F51"/>
    <w:rsid w:val="00B34B6B"/>
    <w:rsid w:val="00B35A2C"/>
    <w:rsid w:val="00B37173"/>
    <w:rsid w:val="00B41115"/>
    <w:rsid w:val="00B41923"/>
    <w:rsid w:val="00B44A34"/>
    <w:rsid w:val="00B44BCD"/>
    <w:rsid w:val="00B44D38"/>
    <w:rsid w:val="00B500BE"/>
    <w:rsid w:val="00B509E8"/>
    <w:rsid w:val="00B514A9"/>
    <w:rsid w:val="00B52CB0"/>
    <w:rsid w:val="00B531ED"/>
    <w:rsid w:val="00B53309"/>
    <w:rsid w:val="00B55840"/>
    <w:rsid w:val="00B6148F"/>
    <w:rsid w:val="00B61717"/>
    <w:rsid w:val="00B61EB8"/>
    <w:rsid w:val="00B62669"/>
    <w:rsid w:val="00B62A64"/>
    <w:rsid w:val="00B642B8"/>
    <w:rsid w:val="00B700BC"/>
    <w:rsid w:val="00B72D6A"/>
    <w:rsid w:val="00B736BB"/>
    <w:rsid w:val="00B74122"/>
    <w:rsid w:val="00B7417A"/>
    <w:rsid w:val="00B76687"/>
    <w:rsid w:val="00B773B3"/>
    <w:rsid w:val="00B77F5C"/>
    <w:rsid w:val="00B81ECE"/>
    <w:rsid w:val="00B822C3"/>
    <w:rsid w:val="00B82F14"/>
    <w:rsid w:val="00B82F4A"/>
    <w:rsid w:val="00B91055"/>
    <w:rsid w:val="00B91E6A"/>
    <w:rsid w:val="00B92ACF"/>
    <w:rsid w:val="00B93309"/>
    <w:rsid w:val="00B9396D"/>
    <w:rsid w:val="00B94C40"/>
    <w:rsid w:val="00B96892"/>
    <w:rsid w:val="00B97627"/>
    <w:rsid w:val="00BA16E8"/>
    <w:rsid w:val="00BA1AF2"/>
    <w:rsid w:val="00BA1B5D"/>
    <w:rsid w:val="00BA32FA"/>
    <w:rsid w:val="00BA607D"/>
    <w:rsid w:val="00BA6F3F"/>
    <w:rsid w:val="00BA78FB"/>
    <w:rsid w:val="00BA7C38"/>
    <w:rsid w:val="00BB0038"/>
    <w:rsid w:val="00BB093C"/>
    <w:rsid w:val="00BB0C01"/>
    <w:rsid w:val="00BB0D8C"/>
    <w:rsid w:val="00BB1803"/>
    <w:rsid w:val="00BB1A08"/>
    <w:rsid w:val="00BB22C4"/>
    <w:rsid w:val="00BB3227"/>
    <w:rsid w:val="00BB5F2A"/>
    <w:rsid w:val="00BB6B6C"/>
    <w:rsid w:val="00BB6DD6"/>
    <w:rsid w:val="00BC0564"/>
    <w:rsid w:val="00BC17D0"/>
    <w:rsid w:val="00BC2786"/>
    <w:rsid w:val="00BC353A"/>
    <w:rsid w:val="00BC3A0E"/>
    <w:rsid w:val="00BC62EB"/>
    <w:rsid w:val="00BC6CD0"/>
    <w:rsid w:val="00BD175D"/>
    <w:rsid w:val="00BD2389"/>
    <w:rsid w:val="00BD2E0D"/>
    <w:rsid w:val="00BD4034"/>
    <w:rsid w:val="00BD4C42"/>
    <w:rsid w:val="00BE094A"/>
    <w:rsid w:val="00BE2357"/>
    <w:rsid w:val="00BE3FA0"/>
    <w:rsid w:val="00BE5EAB"/>
    <w:rsid w:val="00BE65D2"/>
    <w:rsid w:val="00BE6FA6"/>
    <w:rsid w:val="00BE7DA9"/>
    <w:rsid w:val="00BF1417"/>
    <w:rsid w:val="00BF53F5"/>
    <w:rsid w:val="00BF72C0"/>
    <w:rsid w:val="00BF731A"/>
    <w:rsid w:val="00BF7F70"/>
    <w:rsid w:val="00C02B33"/>
    <w:rsid w:val="00C0472A"/>
    <w:rsid w:val="00C06BBD"/>
    <w:rsid w:val="00C10E2E"/>
    <w:rsid w:val="00C11B49"/>
    <w:rsid w:val="00C11CF4"/>
    <w:rsid w:val="00C136FF"/>
    <w:rsid w:val="00C15993"/>
    <w:rsid w:val="00C160BA"/>
    <w:rsid w:val="00C166FB"/>
    <w:rsid w:val="00C16D74"/>
    <w:rsid w:val="00C20153"/>
    <w:rsid w:val="00C22C95"/>
    <w:rsid w:val="00C23597"/>
    <w:rsid w:val="00C23DAF"/>
    <w:rsid w:val="00C24861"/>
    <w:rsid w:val="00C24BF1"/>
    <w:rsid w:val="00C26619"/>
    <w:rsid w:val="00C279DC"/>
    <w:rsid w:val="00C3076F"/>
    <w:rsid w:val="00C321FB"/>
    <w:rsid w:val="00C322E2"/>
    <w:rsid w:val="00C329F4"/>
    <w:rsid w:val="00C32D18"/>
    <w:rsid w:val="00C34165"/>
    <w:rsid w:val="00C349F0"/>
    <w:rsid w:val="00C36A74"/>
    <w:rsid w:val="00C36ABB"/>
    <w:rsid w:val="00C37570"/>
    <w:rsid w:val="00C40C37"/>
    <w:rsid w:val="00C40FE4"/>
    <w:rsid w:val="00C41095"/>
    <w:rsid w:val="00C42402"/>
    <w:rsid w:val="00C439BC"/>
    <w:rsid w:val="00C47630"/>
    <w:rsid w:val="00C50923"/>
    <w:rsid w:val="00C528B6"/>
    <w:rsid w:val="00C534C9"/>
    <w:rsid w:val="00C544A4"/>
    <w:rsid w:val="00C57CE8"/>
    <w:rsid w:val="00C6318C"/>
    <w:rsid w:val="00C64076"/>
    <w:rsid w:val="00C65433"/>
    <w:rsid w:val="00C6571B"/>
    <w:rsid w:val="00C672C5"/>
    <w:rsid w:val="00C72674"/>
    <w:rsid w:val="00C73376"/>
    <w:rsid w:val="00C738CA"/>
    <w:rsid w:val="00C75065"/>
    <w:rsid w:val="00C80E97"/>
    <w:rsid w:val="00C8116F"/>
    <w:rsid w:val="00C84951"/>
    <w:rsid w:val="00C852DD"/>
    <w:rsid w:val="00C86A5A"/>
    <w:rsid w:val="00C86E99"/>
    <w:rsid w:val="00C87E7B"/>
    <w:rsid w:val="00C915B2"/>
    <w:rsid w:val="00C916F5"/>
    <w:rsid w:val="00C928F2"/>
    <w:rsid w:val="00C9343A"/>
    <w:rsid w:val="00C936A3"/>
    <w:rsid w:val="00C95A12"/>
    <w:rsid w:val="00CA045D"/>
    <w:rsid w:val="00CA0496"/>
    <w:rsid w:val="00CA0EB2"/>
    <w:rsid w:val="00CA295A"/>
    <w:rsid w:val="00CA29E2"/>
    <w:rsid w:val="00CA5344"/>
    <w:rsid w:val="00CA64BC"/>
    <w:rsid w:val="00CB0E0A"/>
    <w:rsid w:val="00CB1687"/>
    <w:rsid w:val="00CB1D7D"/>
    <w:rsid w:val="00CB2C44"/>
    <w:rsid w:val="00CB4D93"/>
    <w:rsid w:val="00CC5ED2"/>
    <w:rsid w:val="00CC71B3"/>
    <w:rsid w:val="00CD0CC0"/>
    <w:rsid w:val="00CD4159"/>
    <w:rsid w:val="00CD4B69"/>
    <w:rsid w:val="00CD7329"/>
    <w:rsid w:val="00CE3ED8"/>
    <w:rsid w:val="00CE4D59"/>
    <w:rsid w:val="00CE533A"/>
    <w:rsid w:val="00CE77EF"/>
    <w:rsid w:val="00CF0749"/>
    <w:rsid w:val="00CF161F"/>
    <w:rsid w:val="00CF1AF3"/>
    <w:rsid w:val="00CF2529"/>
    <w:rsid w:val="00CF378A"/>
    <w:rsid w:val="00CF3DC6"/>
    <w:rsid w:val="00CF40DC"/>
    <w:rsid w:val="00CF4D89"/>
    <w:rsid w:val="00CF5B6D"/>
    <w:rsid w:val="00CF5D28"/>
    <w:rsid w:val="00CF6A31"/>
    <w:rsid w:val="00CF7F2B"/>
    <w:rsid w:val="00CF7F67"/>
    <w:rsid w:val="00D05B9C"/>
    <w:rsid w:val="00D05D7A"/>
    <w:rsid w:val="00D06BD9"/>
    <w:rsid w:val="00D07DEA"/>
    <w:rsid w:val="00D1054E"/>
    <w:rsid w:val="00D125D0"/>
    <w:rsid w:val="00D12E99"/>
    <w:rsid w:val="00D12FB0"/>
    <w:rsid w:val="00D140F4"/>
    <w:rsid w:val="00D1732D"/>
    <w:rsid w:val="00D1769F"/>
    <w:rsid w:val="00D20D6A"/>
    <w:rsid w:val="00D2144E"/>
    <w:rsid w:val="00D21A97"/>
    <w:rsid w:val="00D25476"/>
    <w:rsid w:val="00D25759"/>
    <w:rsid w:val="00D27488"/>
    <w:rsid w:val="00D3013F"/>
    <w:rsid w:val="00D30B06"/>
    <w:rsid w:val="00D32C08"/>
    <w:rsid w:val="00D35480"/>
    <w:rsid w:val="00D3559D"/>
    <w:rsid w:val="00D35B56"/>
    <w:rsid w:val="00D3605D"/>
    <w:rsid w:val="00D3631E"/>
    <w:rsid w:val="00D368CB"/>
    <w:rsid w:val="00D4182D"/>
    <w:rsid w:val="00D41B43"/>
    <w:rsid w:val="00D42D79"/>
    <w:rsid w:val="00D4515B"/>
    <w:rsid w:val="00D51981"/>
    <w:rsid w:val="00D52A4C"/>
    <w:rsid w:val="00D540A4"/>
    <w:rsid w:val="00D54E9F"/>
    <w:rsid w:val="00D54F5E"/>
    <w:rsid w:val="00D553F3"/>
    <w:rsid w:val="00D553F6"/>
    <w:rsid w:val="00D618C1"/>
    <w:rsid w:val="00D6199E"/>
    <w:rsid w:val="00D619AF"/>
    <w:rsid w:val="00D63FBB"/>
    <w:rsid w:val="00D64276"/>
    <w:rsid w:val="00D65C6C"/>
    <w:rsid w:val="00D65D5B"/>
    <w:rsid w:val="00D71672"/>
    <w:rsid w:val="00D72FFD"/>
    <w:rsid w:val="00D742EC"/>
    <w:rsid w:val="00D745B2"/>
    <w:rsid w:val="00D77FDD"/>
    <w:rsid w:val="00D808C3"/>
    <w:rsid w:val="00D83756"/>
    <w:rsid w:val="00D8496E"/>
    <w:rsid w:val="00D8612E"/>
    <w:rsid w:val="00D8644A"/>
    <w:rsid w:val="00D90EA4"/>
    <w:rsid w:val="00D94843"/>
    <w:rsid w:val="00DA07C2"/>
    <w:rsid w:val="00DA14ED"/>
    <w:rsid w:val="00DA3544"/>
    <w:rsid w:val="00DA3591"/>
    <w:rsid w:val="00DA35B8"/>
    <w:rsid w:val="00DA4585"/>
    <w:rsid w:val="00DA5F8E"/>
    <w:rsid w:val="00DB0885"/>
    <w:rsid w:val="00DB0EB1"/>
    <w:rsid w:val="00DB332F"/>
    <w:rsid w:val="00DB4D3B"/>
    <w:rsid w:val="00DB7475"/>
    <w:rsid w:val="00DB74CE"/>
    <w:rsid w:val="00DB7DAE"/>
    <w:rsid w:val="00DC0D52"/>
    <w:rsid w:val="00DC12C6"/>
    <w:rsid w:val="00DC2450"/>
    <w:rsid w:val="00DC29D8"/>
    <w:rsid w:val="00DC3538"/>
    <w:rsid w:val="00DC5214"/>
    <w:rsid w:val="00DC56BD"/>
    <w:rsid w:val="00DC67C1"/>
    <w:rsid w:val="00DC6FC2"/>
    <w:rsid w:val="00DC70CC"/>
    <w:rsid w:val="00DD254F"/>
    <w:rsid w:val="00DD2A6F"/>
    <w:rsid w:val="00DD465A"/>
    <w:rsid w:val="00DD7187"/>
    <w:rsid w:val="00DE06C7"/>
    <w:rsid w:val="00DE2196"/>
    <w:rsid w:val="00DE37B2"/>
    <w:rsid w:val="00DE383A"/>
    <w:rsid w:val="00DE3D03"/>
    <w:rsid w:val="00DE3FC2"/>
    <w:rsid w:val="00DE781A"/>
    <w:rsid w:val="00DF143D"/>
    <w:rsid w:val="00DF1ABE"/>
    <w:rsid w:val="00DF2D32"/>
    <w:rsid w:val="00DF395F"/>
    <w:rsid w:val="00DF4594"/>
    <w:rsid w:val="00DF51AC"/>
    <w:rsid w:val="00DF5A1D"/>
    <w:rsid w:val="00DF5B9C"/>
    <w:rsid w:val="00DF5D08"/>
    <w:rsid w:val="00E02F9B"/>
    <w:rsid w:val="00E03E34"/>
    <w:rsid w:val="00E054EE"/>
    <w:rsid w:val="00E05788"/>
    <w:rsid w:val="00E05A52"/>
    <w:rsid w:val="00E123A2"/>
    <w:rsid w:val="00E12F99"/>
    <w:rsid w:val="00E1407A"/>
    <w:rsid w:val="00E15205"/>
    <w:rsid w:val="00E1728B"/>
    <w:rsid w:val="00E17394"/>
    <w:rsid w:val="00E21A94"/>
    <w:rsid w:val="00E221BD"/>
    <w:rsid w:val="00E2334A"/>
    <w:rsid w:val="00E2340E"/>
    <w:rsid w:val="00E23ACF"/>
    <w:rsid w:val="00E24591"/>
    <w:rsid w:val="00E24DD8"/>
    <w:rsid w:val="00E260B3"/>
    <w:rsid w:val="00E2644F"/>
    <w:rsid w:val="00E27EF9"/>
    <w:rsid w:val="00E30D2B"/>
    <w:rsid w:val="00E32C9F"/>
    <w:rsid w:val="00E32E31"/>
    <w:rsid w:val="00E3393E"/>
    <w:rsid w:val="00E345B6"/>
    <w:rsid w:val="00E34E96"/>
    <w:rsid w:val="00E35788"/>
    <w:rsid w:val="00E375B0"/>
    <w:rsid w:val="00E404E7"/>
    <w:rsid w:val="00E409BC"/>
    <w:rsid w:val="00E41A58"/>
    <w:rsid w:val="00E4210D"/>
    <w:rsid w:val="00E42FF2"/>
    <w:rsid w:val="00E44B1D"/>
    <w:rsid w:val="00E44EDC"/>
    <w:rsid w:val="00E50214"/>
    <w:rsid w:val="00E5095F"/>
    <w:rsid w:val="00E50A42"/>
    <w:rsid w:val="00E51CCE"/>
    <w:rsid w:val="00E52340"/>
    <w:rsid w:val="00E532ED"/>
    <w:rsid w:val="00E54A82"/>
    <w:rsid w:val="00E54BAF"/>
    <w:rsid w:val="00E5562A"/>
    <w:rsid w:val="00E559DE"/>
    <w:rsid w:val="00E56EE7"/>
    <w:rsid w:val="00E57174"/>
    <w:rsid w:val="00E571D5"/>
    <w:rsid w:val="00E618FB"/>
    <w:rsid w:val="00E62AEC"/>
    <w:rsid w:val="00E63327"/>
    <w:rsid w:val="00E63C58"/>
    <w:rsid w:val="00E65B93"/>
    <w:rsid w:val="00E65BCC"/>
    <w:rsid w:val="00E66623"/>
    <w:rsid w:val="00E70998"/>
    <w:rsid w:val="00E71A69"/>
    <w:rsid w:val="00E73182"/>
    <w:rsid w:val="00E75442"/>
    <w:rsid w:val="00E75F89"/>
    <w:rsid w:val="00E825BB"/>
    <w:rsid w:val="00E836BA"/>
    <w:rsid w:val="00E85A96"/>
    <w:rsid w:val="00E8634B"/>
    <w:rsid w:val="00E876D7"/>
    <w:rsid w:val="00E90610"/>
    <w:rsid w:val="00E91C00"/>
    <w:rsid w:val="00E960F8"/>
    <w:rsid w:val="00EA02CC"/>
    <w:rsid w:val="00EA21E5"/>
    <w:rsid w:val="00EA2D28"/>
    <w:rsid w:val="00EA371C"/>
    <w:rsid w:val="00EA4836"/>
    <w:rsid w:val="00EA487C"/>
    <w:rsid w:val="00EA559F"/>
    <w:rsid w:val="00EA6EEC"/>
    <w:rsid w:val="00EB0B0B"/>
    <w:rsid w:val="00EB1D49"/>
    <w:rsid w:val="00EB1F93"/>
    <w:rsid w:val="00EB24DE"/>
    <w:rsid w:val="00EB3DAD"/>
    <w:rsid w:val="00EB728A"/>
    <w:rsid w:val="00EB752F"/>
    <w:rsid w:val="00EB7CA0"/>
    <w:rsid w:val="00EC026A"/>
    <w:rsid w:val="00EC1542"/>
    <w:rsid w:val="00EC1A0E"/>
    <w:rsid w:val="00EC2A3F"/>
    <w:rsid w:val="00EC3D95"/>
    <w:rsid w:val="00EC5043"/>
    <w:rsid w:val="00EC7A1E"/>
    <w:rsid w:val="00ED1139"/>
    <w:rsid w:val="00ED174A"/>
    <w:rsid w:val="00ED2057"/>
    <w:rsid w:val="00ED25AF"/>
    <w:rsid w:val="00ED3BA1"/>
    <w:rsid w:val="00ED423B"/>
    <w:rsid w:val="00ED4616"/>
    <w:rsid w:val="00ED56CD"/>
    <w:rsid w:val="00ED64F9"/>
    <w:rsid w:val="00ED7280"/>
    <w:rsid w:val="00ED78A1"/>
    <w:rsid w:val="00EE0777"/>
    <w:rsid w:val="00EE2776"/>
    <w:rsid w:val="00EE2F7D"/>
    <w:rsid w:val="00EE3EF9"/>
    <w:rsid w:val="00EE60C5"/>
    <w:rsid w:val="00EE7831"/>
    <w:rsid w:val="00EF3E71"/>
    <w:rsid w:val="00EF4A91"/>
    <w:rsid w:val="00EF63D8"/>
    <w:rsid w:val="00EF67F0"/>
    <w:rsid w:val="00EF73A8"/>
    <w:rsid w:val="00F00F82"/>
    <w:rsid w:val="00F01281"/>
    <w:rsid w:val="00F0241E"/>
    <w:rsid w:val="00F03DEA"/>
    <w:rsid w:val="00F07C8C"/>
    <w:rsid w:val="00F13C20"/>
    <w:rsid w:val="00F207AE"/>
    <w:rsid w:val="00F22FB3"/>
    <w:rsid w:val="00F24EA2"/>
    <w:rsid w:val="00F2591D"/>
    <w:rsid w:val="00F25DF8"/>
    <w:rsid w:val="00F30DB0"/>
    <w:rsid w:val="00F32934"/>
    <w:rsid w:val="00F332B6"/>
    <w:rsid w:val="00F34789"/>
    <w:rsid w:val="00F354DB"/>
    <w:rsid w:val="00F3701D"/>
    <w:rsid w:val="00F37082"/>
    <w:rsid w:val="00F40626"/>
    <w:rsid w:val="00F40A04"/>
    <w:rsid w:val="00F426DA"/>
    <w:rsid w:val="00F42B57"/>
    <w:rsid w:val="00F44907"/>
    <w:rsid w:val="00F44BB4"/>
    <w:rsid w:val="00F46D1D"/>
    <w:rsid w:val="00F559A8"/>
    <w:rsid w:val="00F61547"/>
    <w:rsid w:val="00F615EA"/>
    <w:rsid w:val="00F64BDF"/>
    <w:rsid w:val="00F65635"/>
    <w:rsid w:val="00F67C79"/>
    <w:rsid w:val="00F71132"/>
    <w:rsid w:val="00F71A9F"/>
    <w:rsid w:val="00F72345"/>
    <w:rsid w:val="00F739E6"/>
    <w:rsid w:val="00F73A42"/>
    <w:rsid w:val="00F75896"/>
    <w:rsid w:val="00F80A1F"/>
    <w:rsid w:val="00F81CE1"/>
    <w:rsid w:val="00F820E5"/>
    <w:rsid w:val="00F84572"/>
    <w:rsid w:val="00F84F8F"/>
    <w:rsid w:val="00F853A9"/>
    <w:rsid w:val="00F87158"/>
    <w:rsid w:val="00F87A2F"/>
    <w:rsid w:val="00F919DA"/>
    <w:rsid w:val="00F92DAC"/>
    <w:rsid w:val="00F9367F"/>
    <w:rsid w:val="00F95EC5"/>
    <w:rsid w:val="00F97A2C"/>
    <w:rsid w:val="00FA130C"/>
    <w:rsid w:val="00FA15DD"/>
    <w:rsid w:val="00FA1992"/>
    <w:rsid w:val="00FA2350"/>
    <w:rsid w:val="00FA2C2A"/>
    <w:rsid w:val="00FA52B8"/>
    <w:rsid w:val="00FA6C2D"/>
    <w:rsid w:val="00FA6D7C"/>
    <w:rsid w:val="00FA7BF5"/>
    <w:rsid w:val="00FA7F5C"/>
    <w:rsid w:val="00FB0230"/>
    <w:rsid w:val="00FB0598"/>
    <w:rsid w:val="00FB066D"/>
    <w:rsid w:val="00FB0CD9"/>
    <w:rsid w:val="00FB22D7"/>
    <w:rsid w:val="00FB526A"/>
    <w:rsid w:val="00FB793B"/>
    <w:rsid w:val="00FC0C60"/>
    <w:rsid w:val="00FC1B3D"/>
    <w:rsid w:val="00FC2DAE"/>
    <w:rsid w:val="00FC3328"/>
    <w:rsid w:val="00FC52E5"/>
    <w:rsid w:val="00FC6758"/>
    <w:rsid w:val="00FC6772"/>
    <w:rsid w:val="00FC6B57"/>
    <w:rsid w:val="00FD1DE5"/>
    <w:rsid w:val="00FD3E5D"/>
    <w:rsid w:val="00FD43C9"/>
    <w:rsid w:val="00FD646E"/>
    <w:rsid w:val="00FD79FB"/>
    <w:rsid w:val="00FE091F"/>
    <w:rsid w:val="00FE32A1"/>
    <w:rsid w:val="00FE347D"/>
    <w:rsid w:val="00FE4317"/>
    <w:rsid w:val="00FE44EC"/>
    <w:rsid w:val="00FE534F"/>
    <w:rsid w:val="00FE598C"/>
    <w:rsid w:val="00FE669A"/>
    <w:rsid w:val="00FE690E"/>
    <w:rsid w:val="00FE6B25"/>
    <w:rsid w:val="00FE76BC"/>
    <w:rsid w:val="00FE76D1"/>
    <w:rsid w:val="00FF2B8A"/>
    <w:rsid w:val="00FF482F"/>
    <w:rsid w:val="00FF5045"/>
    <w:rsid w:val="00FF5F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5C7F28F"/>
  <w15:chartTrackingRefBased/>
  <w15:docId w15:val="{6242D503-D010-4CBF-9162-99DFBAB4F6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uiPriority="10" w:qFormat="1"/>
    <w:lsdException w:name="Default Paragraph Font" w:uiPriority="1"/>
    <w:lsdException w:name="Subtitle" w:qFormat="1"/>
    <w:lsdException w:name="Hyperlink" w:uiPriority="99"/>
    <w:lsdException w:name="Strong" w:qFormat="1"/>
    <w:lsdException w:name="Emphasis" w:uiPriority="20" w:qFormat="1"/>
    <w:lsdException w:name="Plain Text"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41ED9"/>
    <w:pPr>
      <w:spacing w:after="120" w:line="259" w:lineRule="auto"/>
    </w:pPr>
    <w:rPr>
      <w:rFonts w:ascii="Montserrat Light" w:hAnsi="Montserrat Light"/>
      <w:sz w:val="24"/>
      <w:szCs w:val="24"/>
      <w:lang w:val="en-GB" w:eastAsia="en-GB"/>
    </w:rPr>
  </w:style>
  <w:style w:type="paragraph" w:styleId="Heading1">
    <w:name w:val="heading 1"/>
    <w:basedOn w:val="Normal"/>
    <w:next w:val="Normal"/>
    <w:link w:val="Heading1Char"/>
    <w:uiPriority w:val="9"/>
    <w:qFormat/>
    <w:rsid w:val="00141ED9"/>
    <w:pPr>
      <w:keepNext/>
      <w:pageBreakBefore/>
      <w:spacing w:before="240" w:after="240"/>
      <w:jc w:val="center"/>
      <w:outlineLvl w:val="0"/>
    </w:pPr>
    <w:rPr>
      <w:rFonts w:ascii="Montserrat SemiBold" w:hAnsi="Montserrat SemiBold"/>
      <w:bCs/>
      <w:caps/>
      <w:kern w:val="32"/>
      <w:sz w:val="40"/>
      <w:szCs w:val="36"/>
    </w:rPr>
  </w:style>
  <w:style w:type="paragraph" w:styleId="Heading2">
    <w:name w:val="heading 2"/>
    <w:basedOn w:val="Normal"/>
    <w:next w:val="Normal"/>
    <w:link w:val="Heading2Char"/>
    <w:qFormat/>
    <w:rsid w:val="00141ED9"/>
    <w:pPr>
      <w:keepNext/>
      <w:spacing w:before="360" w:after="240" w:line="240" w:lineRule="auto"/>
      <w:outlineLvl w:val="1"/>
    </w:pPr>
    <w:rPr>
      <w:rFonts w:ascii="Montserrat SemiBold" w:hAnsi="Montserrat SemiBold"/>
      <w:bCs/>
      <w:caps/>
      <w:sz w:val="32"/>
      <w:szCs w:val="32"/>
    </w:rPr>
  </w:style>
  <w:style w:type="paragraph" w:styleId="Heading3">
    <w:name w:val="heading 3"/>
    <w:basedOn w:val="Normal"/>
    <w:next w:val="Normal"/>
    <w:link w:val="Heading3Char"/>
    <w:qFormat/>
    <w:rsid w:val="00141ED9"/>
    <w:pPr>
      <w:keepNext/>
      <w:spacing w:before="240"/>
      <w:jc w:val="both"/>
      <w:outlineLvl w:val="2"/>
    </w:pPr>
    <w:rPr>
      <w:rFonts w:ascii="Montserrat Medium" w:hAnsi="Montserrat Medium" w:cs="Arial"/>
      <w:caps/>
      <w:sz w:val="28"/>
      <w:szCs w:val="28"/>
    </w:rPr>
  </w:style>
  <w:style w:type="paragraph" w:styleId="Heading4">
    <w:name w:val="heading 4"/>
    <w:basedOn w:val="Normal"/>
    <w:next w:val="Normal"/>
    <w:link w:val="Heading4Char"/>
    <w:uiPriority w:val="9"/>
    <w:qFormat/>
    <w:rsid w:val="00141ED9"/>
    <w:pPr>
      <w:keepNext/>
      <w:spacing w:before="240"/>
      <w:outlineLvl w:val="3"/>
    </w:pPr>
    <w:rPr>
      <w:rFonts w:ascii="Montserrat SemiBold" w:hAnsi="Montserrat SemiBold"/>
      <w:bCs/>
      <w:caps/>
    </w:rPr>
  </w:style>
  <w:style w:type="paragraph" w:styleId="Heading5">
    <w:name w:val="heading 5"/>
    <w:basedOn w:val="Normal"/>
    <w:next w:val="Normal"/>
    <w:link w:val="Heading5Char"/>
    <w:uiPriority w:val="9"/>
    <w:qFormat/>
    <w:rsid w:val="00141ED9"/>
    <w:pPr>
      <w:keepNext/>
      <w:spacing w:before="240" w:after="60"/>
      <w:outlineLvl w:val="4"/>
    </w:pPr>
    <w:rPr>
      <w:rFonts w:ascii="Montserrat" w:eastAsia="MS Mincho" w:hAnsi="Montserrat"/>
      <w:caps/>
    </w:rPr>
  </w:style>
  <w:style w:type="paragraph" w:styleId="Heading6">
    <w:name w:val="heading 6"/>
    <w:basedOn w:val="Normal"/>
    <w:next w:val="Normal"/>
    <w:link w:val="Heading6Char"/>
    <w:uiPriority w:val="9"/>
    <w:qFormat/>
    <w:rsid w:val="00141ED9"/>
    <w:pPr>
      <w:spacing w:before="240" w:after="60"/>
      <w:outlineLvl w:val="5"/>
    </w:pPr>
    <w:rPr>
      <w:rFonts w:ascii="Cambria" w:eastAsia="MS Mincho" w:hAnsi="Cambria"/>
      <w:b/>
      <w:bCs/>
      <w:sz w:val="22"/>
      <w:szCs w:val="22"/>
    </w:rPr>
  </w:style>
  <w:style w:type="paragraph" w:styleId="Heading7">
    <w:name w:val="heading 7"/>
    <w:basedOn w:val="Normal"/>
    <w:next w:val="Normal"/>
    <w:link w:val="Heading7Char"/>
    <w:uiPriority w:val="9"/>
    <w:qFormat/>
    <w:rsid w:val="00141ED9"/>
    <w:pPr>
      <w:spacing w:before="240" w:after="60"/>
      <w:outlineLvl w:val="6"/>
    </w:pPr>
    <w:rPr>
      <w:rFonts w:ascii="Cambria" w:eastAsia="MS Mincho" w:hAnsi="Cambria"/>
    </w:rPr>
  </w:style>
  <w:style w:type="paragraph" w:styleId="Heading8">
    <w:name w:val="heading 8"/>
    <w:basedOn w:val="Normal"/>
    <w:next w:val="Normal"/>
    <w:link w:val="Heading8Char"/>
    <w:uiPriority w:val="9"/>
    <w:qFormat/>
    <w:rsid w:val="00141ED9"/>
    <w:pPr>
      <w:spacing w:before="240" w:after="60"/>
      <w:outlineLvl w:val="7"/>
    </w:pPr>
    <w:rPr>
      <w:rFonts w:ascii="Cambria" w:eastAsia="MS Mincho" w:hAnsi="Cambria"/>
      <w:i/>
      <w:iCs/>
    </w:rPr>
  </w:style>
  <w:style w:type="paragraph" w:styleId="Heading9">
    <w:name w:val="heading 9"/>
    <w:basedOn w:val="Normal"/>
    <w:next w:val="Normal"/>
    <w:link w:val="Heading9Char"/>
    <w:uiPriority w:val="9"/>
    <w:qFormat/>
    <w:rsid w:val="00141ED9"/>
    <w:pPr>
      <w:spacing w:before="240" w:after="60"/>
      <w:outlineLvl w:val="8"/>
    </w:pPr>
    <w:rPr>
      <w:rFonts w:ascii="Calibri" w:eastAsia="MS Gothic"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141ED9"/>
    <w:rPr>
      <w:rFonts w:ascii="Montserrat SemiBold" w:hAnsi="Montserrat SemiBold"/>
      <w:bCs/>
      <w:caps/>
      <w:kern w:val="32"/>
      <w:sz w:val="40"/>
      <w:szCs w:val="36"/>
      <w:lang w:val="en-GB" w:eastAsia="en-GB"/>
    </w:rPr>
  </w:style>
  <w:style w:type="character" w:customStyle="1" w:styleId="Heading2Char">
    <w:name w:val="Heading 2 Char"/>
    <w:link w:val="Heading2"/>
    <w:rsid w:val="00141ED9"/>
    <w:rPr>
      <w:rFonts w:ascii="Montserrat SemiBold" w:hAnsi="Montserrat SemiBold"/>
      <w:bCs/>
      <w:caps/>
      <w:sz w:val="32"/>
      <w:szCs w:val="32"/>
      <w:lang w:val="en-GB" w:eastAsia="en-GB"/>
    </w:rPr>
  </w:style>
  <w:style w:type="character" w:customStyle="1" w:styleId="Heading3Char">
    <w:name w:val="Heading 3 Char"/>
    <w:link w:val="Heading3"/>
    <w:rsid w:val="00141ED9"/>
    <w:rPr>
      <w:rFonts w:ascii="Montserrat Medium" w:hAnsi="Montserrat Medium" w:cs="Arial"/>
      <w:caps/>
      <w:sz w:val="28"/>
      <w:szCs w:val="28"/>
      <w:lang w:val="en-GB" w:eastAsia="en-GB"/>
    </w:rPr>
  </w:style>
  <w:style w:type="character" w:customStyle="1" w:styleId="Heading4Char">
    <w:name w:val="Heading 4 Char"/>
    <w:link w:val="Heading4"/>
    <w:uiPriority w:val="9"/>
    <w:rsid w:val="00141ED9"/>
    <w:rPr>
      <w:rFonts w:ascii="Montserrat SemiBold" w:hAnsi="Montserrat SemiBold"/>
      <w:bCs/>
      <w:caps/>
      <w:sz w:val="24"/>
      <w:szCs w:val="24"/>
      <w:lang w:val="en-GB" w:eastAsia="en-GB"/>
    </w:rPr>
  </w:style>
  <w:style w:type="character" w:customStyle="1" w:styleId="Heading5Char">
    <w:name w:val="Heading 5 Char"/>
    <w:link w:val="Heading5"/>
    <w:uiPriority w:val="9"/>
    <w:rsid w:val="00141ED9"/>
    <w:rPr>
      <w:rFonts w:ascii="Montserrat" w:eastAsia="MS Mincho" w:hAnsi="Montserrat"/>
      <w:caps/>
      <w:sz w:val="24"/>
      <w:szCs w:val="24"/>
      <w:lang w:val="en-GB" w:eastAsia="en-GB"/>
    </w:rPr>
  </w:style>
  <w:style w:type="character" w:customStyle="1" w:styleId="Heading6Char">
    <w:name w:val="Heading 6 Char"/>
    <w:link w:val="Heading6"/>
    <w:uiPriority w:val="9"/>
    <w:rsid w:val="00141ED9"/>
    <w:rPr>
      <w:rFonts w:ascii="Cambria" w:eastAsia="MS Mincho" w:hAnsi="Cambria"/>
      <w:b/>
      <w:bCs/>
      <w:sz w:val="22"/>
      <w:szCs w:val="22"/>
      <w:lang w:val="en-GB" w:eastAsia="en-GB"/>
    </w:rPr>
  </w:style>
  <w:style w:type="character" w:customStyle="1" w:styleId="Heading7Char">
    <w:name w:val="Heading 7 Char"/>
    <w:link w:val="Heading7"/>
    <w:uiPriority w:val="9"/>
    <w:rsid w:val="00141ED9"/>
    <w:rPr>
      <w:rFonts w:ascii="Cambria" w:eastAsia="MS Mincho" w:hAnsi="Cambria"/>
      <w:sz w:val="24"/>
      <w:szCs w:val="24"/>
      <w:lang w:val="en-GB" w:eastAsia="en-GB"/>
    </w:rPr>
  </w:style>
  <w:style w:type="character" w:customStyle="1" w:styleId="Heading8Char">
    <w:name w:val="Heading 8 Char"/>
    <w:link w:val="Heading8"/>
    <w:uiPriority w:val="9"/>
    <w:rsid w:val="00141ED9"/>
    <w:rPr>
      <w:rFonts w:ascii="Cambria" w:eastAsia="MS Mincho" w:hAnsi="Cambria"/>
      <w:i/>
      <w:iCs/>
      <w:sz w:val="24"/>
      <w:szCs w:val="24"/>
      <w:lang w:val="en-GB" w:eastAsia="en-GB"/>
    </w:rPr>
  </w:style>
  <w:style w:type="character" w:customStyle="1" w:styleId="Heading9Char">
    <w:name w:val="Heading 9 Char"/>
    <w:link w:val="Heading9"/>
    <w:uiPriority w:val="9"/>
    <w:rsid w:val="00141ED9"/>
    <w:rPr>
      <w:rFonts w:ascii="Calibri" w:eastAsia="MS Gothic" w:hAnsi="Calibri"/>
      <w:sz w:val="22"/>
      <w:szCs w:val="22"/>
      <w:lang w:val="en-GB" w:eastAsia="en-GB"/>
    </w:rPr>
  </w:style>
  <w:style w:type="paragraph" w:styleId="TOC1">
    <w:name w:val="toc 1"/>
    <w:basedOn w:val="Normal"/>
    <w:next w:val="Normal"/>
    <w:autoRedefine/>
    <w:uiPriority w:val="39"/>
    <w:unhideWhenUsed/>
    <w:rsid w:val="00141ED9"/>
    <w:pPr>
      <w:tabs>
        <w:tab w:val="right" w:leader="dot" w:pos="9628"/>
      </w:tabs>
      <w:spacing w:after="0"/>
    </w:pPr>
    <w:rPr>
      <w:caps/>
      <w:noProof/>
    </w:rPr>
  </w:style>
  <w:style w:type="paragraph" w:styleId="TOC2">
    <w:name w:val="toc 2"/>
    <w:basedOn w:val="Normal"/>
    <w:next w:val="Normal"/>
    <w:autoRedefine/>
    <w:uiPriority w:val="39"/>
    <w:unhideWhenUsed/>
    <w:rsid w:val="00141ED9"/>
    <w:pPr>
      <w:tabs>
        <w:tab w:val="right" w:leader="dot" w:pos="9628"/>
      </w:tabs>
      <w:spacing w:after="0"/>
      <w:ind w:left="426"/>
    </w:pPr>
    <w:rPr>
      <w:noProof/>
    </w:rPr>
  </w:style>
  <w:style w:type="paragraph" w:styleId="PlainText">
    <w:name w:val="Plain Text"/>
    <w:aliases w:val="Песня"/>
    <w:basedOn w:val="Normal"/>
    <w:link w:val="PlainTextChar"/>
    <w:uiPriority w:val="99"/>
    <w:unhideWhenUsed/>
    <w:rsid w:val="00141ED9"/>
    <w:pPr>
      <w:spacing w:after="0" w:line="240" w:lineRule="auto"/>
    </w:pPr>
    <w:rPr>
      <w:rFonts w:ascii="Consolas" w:hAnsi="Consolas"/>
      <w:sz w:val="21"/>
      <w:szCs w:val="21"/>
    </w:rPr>
  </w:style>
  <w:style w:type="character" w:customStyle="1" w:styleId="PlainTextChar">
    <w:name w:val="Plain Text Char"/>
    <w:aliases w:val="Песня Char"/>
    <w:link w:val="PlainText"/>
    <w:uiPriority w:val="99"/>
    <w:rsid w:val="00141ED9"/>
    <w:rPr>
      <w:rFonts w:ascii="Consolas" w:hAnsi="Consolas"/>
      <w:sz w:val="21"/>
      <w:szCs w:val="21"/>
      <w:lang w:val="en-GB" w:eastAsia="en-GB"/>
    </w:rPr>
  </w:style>
  <w:style w:type="table" w:styleId="TableGrid">
    <w:name w:val="Table Grid"/>
    <w:basedOn w:val="TableNormal"/>
    <w:uiPriority w:val="39"/>
    <w:rsid w:val="00141ED9"/>
    <w:rPr>
      <w:rFonts w:ascii="Calibri" w:eastAsia="Calibri" w:hAnsi="Calibri"/>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unhideWhenUsed/>
    <w:rsid w:val="00141ED9"/>
    <w:pPr>
      <w:tabs>
        <w:tab w:val="right" w:leader="dot" w:pos="9638"/>
      </w:tabs>
      <w:spacing w:after="0"/>
      <w:ind w:left="851"/>
      <w:contextualSpacing/>
    </w:pPr>
    <w:rPr>
      <w:noProof/>
    </w:rPr>
  </w:style>
  <w:style w:type="paragraph" w:styleId="TOC4">
    <w:name w:val="toc 4"/>
    <w:basedOn w:val="Normal"/>
    <w:next w:val="Normal"/>
    <w:autoRedefine/>
    <w:uiPriority w:val="39"/>
    <w:unhideWhenUsed/>
    <w:rsid w:val="00141ED9"/>
    <w:pPr>
      <w:spacing w:after="100"/>
      <w:ind w:left="660"/>
    </w:pPr>
    <w:rPr>
      <w:rFonts w:asciiTheme="minorHAnsi" w:eastAsiaTheme="minorEastAsia" w:hAnsiTheme="minorHAnsi" w:cstheme="minorBidi"/>
      <w:sz w:val="22"/>
      <w:szCs w:val="22"/>
      <w:lang w:val="ru-RU" w:eastAsia="ru-RU"/>
    </w:rPr>
  </w:style>
  <w:style w:type="paragraph" w:customStyle="1" w:styleId="a">
    <w:name w:val="Название картинки"/>
    <w:basedOn w:val="Normal"/>
    <w:qFormat/>
    <w:rsid w:val="00141ED9"/>
    <w:pPr>
      <w:spacing w:before="120"/>
      <w:jc w:val="center"/>
    </w:pPr>
    <w:rPr>
      <w:sz w:val="20"/>
      <w:szCs w:val="20"/>
    </w:rPr>
  </w:style>
  <w:style w:type="paragraph" w:customStyle="1" w:styleId="a0">
    <w:name w:val="Примечание"/>
    <w:basedOn w:val="Normal"/>
    <w:qFormat/>
    <w:rsid w:val="00141ED9"/>
    <w:pPr>
      <w:autoSpaceDE w:val="0"/>
      <w:autoSpaceDN w:val="0"/>
      <w:adjustRightInd w:val="0"/>
      <w:contextualSpacing/>
    </w:pPr>
    <w:rPr>
      <w:sz w:val="20"/>
      <w:szCs w:val="20"/>
      <w:lang w:val="en"/>
    </w:rPr>
  </w:style>
  <w:style w:type="character" w:styleId="Hyperlink">
    <w:name w:val="Hyperlink"/>
    <w:uiPriority w:val="99"/>
    <w:rsid w:val="00141ED9"/>
    <w:rPr>
      <w:color w:val="0000FF"/>
      <w:u w:val="single"/>
    </w:rPr>
  </w:style>
  <w:style w:type="paragraph" w:styleId="BalloonText">
    <w:name w:val="Balloon Text"/>
    <w:basedOn w:val="Normal"/>
    <w:link w:val="BalloonTextChar"/>
    <w:rsid w:val="00141ED9"/>
    <w:pPr>
      <w:spacing w:after="0" w:line="240" w:lineRule="auto"/>
    </w:pPr>
    <w:rPr>
      <w:rFonts w:ascii="Lucida Grande" w:hAnsi="Lucida Grande"/>
      <w:sz w:val="18"/>
      <w:szCs w:val="18"/>
    </w:rPr>
  </w:style>
  <w:style w:type="character" w:customStyle="1" w:styleId="BalloonTextChar">
    <w:name w:val="Balloon Text Char"/>
    <w:link w:val="BalloonText"/>
    <w:rsid w:val="00141ED9"/>
    <w:rPr>
      <w:rFonts w:ascii="Lucida Grande" w:hAnsi="Lucida Grande"/>
      <w:sz w:val="18"/>
      <w:szCs w:val="18"/>
      <w:lang w:val="en-GB" w:eastAsia="en-GB"/>
    </w:rPr>
  </w:style>
  <w:style w:type="paragraph" w:styleId="BodyTextIndent">
    <w:name w:val="Body Text Indent"/>
    <w:basedOn w:val="Normal"/>
    <w:link w:val="BodyTextIndentChar"/>
    <w:rsid w:val="00141ED9"/>
    <w:pPr>
      <w:spacing w:after="0" w:line="240" w:lineRule="auto"/>
      <w:ind w:left="360"/>
    </w:pPr>
    <w:rPr>
      <w:rFonts w:ascii="Times New Roman" w:hAnsi="Times New Roman"/>
      <w:lang w:val="x-none" w:eastAsia="ru-RU"/>
    </w:rPr>
  </w:style>
  <w:style w:type="character" w:customStyle="1" w:styleId="BodyTextIndentChar">
    <w:name w:val="Body Text Indent Char"/>
    <w:basedOn w:val="DefaultParagraphFont"/>
    <w:link w:val="BodyTextIndent"/>
    <w:rsid w:val="00141ED9"/>
    <w:rPr>
      <w:sz w:val="24"/>
      <w:szCs w:val="24"/>
      <w:lang w:val="x-none"/>
    </w:rPr>
  </w:style>
  <w:style w:type="character" w:customStyle="1" w:styleId="postbody1">
    <w:name w:val="postbody1"/>
    <w:rsid w:val="00141ED9"/>
    <w:rPr>
      <w:sz w:val="18"/>
      <w:szCs w:val="18"/>
    </w:rPr>
  </w:style>
  <w:style w:type="paragraph" w:customStyle="1" w:styleId="3">
    <w:name w:val="как Заголовок 3"/>
    <w:qFormat/>
    <w:rsid w:val="00BE7DA9"/>
    <w:pPr>
      <w:spacing w:before="240" w:after="120"/>
    </w:pPr>
    <w:rPr>
      <w:rFonts w:ascii="Palatino" w:hAnsi="Palatino"/>
      <w:b/>
      <w:bCs/>
      <w:i/>
      <w:iCs/>
      <w:sz w:val="28"/>
      <w:szCs w:val="28"/>
      <w:lang w:val="en-US"/>
    </w:rPr>
  </w:style>
  <w:style w:type="character" w:styleId="FollowedHyperlink">
    <w:name w:val="FollowedHyperlink"/>
    <w:basedOn w:val="DefaultParagraphFont"/>
    <w:rsid w:val="00141ED9"/>
    <w:rPr>
      <w:color w:val="954F72" w:themeColor="followedHyperlink"/>
      <w:u w:val="single"/>
    </w:rPr>
  </w:style>
  <w:style w:type="paragraph" w:styleId="ListParagraph">
    <w:name w:val="List Paragraph"/>
    <w:basedOn w:val="Normal"/>
    <w:uiPriority w:val="34"/>
    <w:qFormat/>
    <w:rsid w:val="00141ED9"/>
    <w:pPr>
      <w:ind w:left="720"/>
      <w:contextualSpacing/>
    </w:pPr>
  </w:style>
  <w:style w:type="character" w:styleId="Strong">
    <w:name w:val="Strong"/>
    <w:basedOn w:val="DefaultParagraphFont"/>
    <w:qFormat/>
    <w:rsid w:val="00141ED9"/>
    <w:rPr>
      <w:b/>
      <w:bCs/>
    </w:rPr>
  </w:style>
  <w:style w:type="paragraph" w:customStyle="1" w:styleId="DenseText">
    <w:name w:val="Dense Text"/>
    <w:basedOn w:val="Normal"/>
    <w:qFormat/>
    <w:rsid w:val="00141ED9"/>
    <w:pPr>
      <w:spacing w:after="0"/>
    </w:pPr>
  </w:style>
  <w:style w:type="paragraph" w:styleId="DocumentMap">
    <w:name w:val="Document Map"/>
    <w:basedOn w:val="Normal"/>
    <w:link w:val="DocumentMapChar"/>
    <w:rsid w:val="00141ED9"/>
    <w:rPr>
      <w:rFonts w:ascii="Times New Roman" w:hAnsi="Times New Roman"/>
    </w:rPr>
  </w:style>
  <w:style w:type="character" w:customStyle="1" w:styleId="DocumentMapChar">
    <w:name w:val="Document Map Char"/>
    <w:link w:val="DocumentMap"/>
    <w:rsid w:val="00141ED9"/>
    <w:rPr>
      <w:sz w:val="24"/>
      <w:szCs w:val="24"/>
      <w:lang w:val="en-GB" w:eastAsia="en-GB"/>
    </w:rPr>
  </w:style>
  <w:style w:type="character" w:styleId="Emphasis">
    <w:name w:val="Emphasis"/>
    <w:uiPriority w:val="20"/>
    <w:qFormat/>
    <w:rsid w:val="00141ED9"/>
    <w:rPr>
      <w:i/>
      <w:iCs/>
    </w:rPr>
  </w:style>
  <w:style w:type="paragraph" w:customStyle="1" w:styleId="Smallheader">
    <w:name w:val="Small header"/>
    <w:basedOn w:val="Normal"/>
    <w:qFormat/>
    <w:rsid w:val="00141ED9"/>
    <w:pPr>
      <w:spacing w:before="40" w:after="0" w:line="240" w:lineRule="auto"/>
      <w:jc w:val="center"/>
    </w:pPr>
    <w:rPr>
      <w:b/>
      <w:caps/>
      <w:sz w:val="20"/>
      <w:szCs w:val="20"/>
    </w:rPr>
  </w:style>
  <w:style w:type="paragraph" w:customStyle="1" w:styleId="SmallTable">
    <w:name w:val="Small Table"/>
    <w:basedOn w:val="Normal"/>
    <w:qFormat/>
    <w:rsid w:val="00141ED9"/>
    <w:pPr>
      <w:spacing w:after="0" w:line="240" w:lineRule="auto"/>
    </w:pPr>
    <w:rPr>
      <w:sz w:val="22"/>
      <w:szCs w:val="22"/>
    </w:rPr>
  </w:style>
  <w:style w:type="paragraph" w:styleId="TOC5">
    <w:name w:val="toc 5"/>
    <w:basedOn w:val="Normal"/>
    <w:next w:val="Normal"/>
    <w:autoRedefine/>
    <w:uiPriority w:val="39"/>
    <w:unhideWhenUsed/>
    <w:rsid w:val="00141ED9"/>
    <w:pPr>
      <w:spacing w:after="100"/>
      <w:ind w:left="880"/>
    </w:pPr>
    <w:rPr>
      <w:rFonts w:asciiTheme="minorHAnsi" w:eastAsiaTheme="minorEastAsia" w:hAnsiTheme="minorHAnsi" w:cstheme="minorBidi"/>
      <w:sz w:val="22"/>
      <w:szCs w:val="22"/>
      <w:lang w:val="ru-RU" w:eastAsia="ru-RU"/>
    </w:rPr>
  </w:style>
  <w:style w:type="paragraph" w:styleId="TOC6">
    <w:name w:val="toc 6"/>
    <w:basedOn w:val="Normal"/>
    <w:next w:val="Normal"/>
    <w:autoRedefine/>
    <w:uiPriority w:val="39"/>
    <w:unhideWhenUsed/>
    <w:rsid w:val="00141ED9"/>
    <w:pPr>
      <w:spacing w:after="100"/>
      <w:ind w:left="1100"/>
    </w:pPr>
    <w:rPr>
      <w:rFonts w:asciiTheme="minorHAnsi" w:eastAsiaTheme="minorEastAsia" w:hAnsiTheme="minorHAnsi" w:cstheme="minorBidi"/>
      <w:sz w:val="22"/>
      <w:szCs w:val="22"/>
      <w:lang w:val="ru-RU" w:eastAsia="ru-RU"/>
    </w:rPr>
  </w:style>
  <w:style w:type="paragraph" w:styleId="TOC7">
    <w:name w:val="toc 7"/>
    <w:basedOn w:val="Normal"/>
    <w:next w:val="Normal"/>
    <w:autoRedefine/>
    <w:uiPriority w:val="39"/>
    <w:unhideWhenUsed/>
    <w:rsid w:val="00141ED9"/>
    <w:pPr>
      <w:spacing w:after="100"/>
      <w:ind w:left="1320"/>
    </w:pPr>
    <w:rPr>
      <w:rFonts w:asciiTheme="minorHAnsi" w:eastAsiaTheme="minorEastAsia" w:hAnsiTheme="minorHAnsi" w:cstheme="minorBidi"/>
      <w:sz w:val="22"/>
      <w:szCs w:val="22"/>
      <w:lang w:val="ru-RU" w:eastAsia="ru-RU"/>
    </w:rPr>
  </w:style>
  <w:style w:type="paragraph" w:styleId="TOC8">
    <w:name w:val="toc 8"/>
    <w:basedOn w:val="Normal"/>
    <w:next w:val="Normal"/>
    <w:autoRedefine/>
    <w:uiPriority w:val="39"/>
    <w:unhideWhenUsed/>
    <w:rsid w:val="00141ED9"/>
    <w:pPr>
      <w:spacing w:after="100"/>
      <w:ind w:left="1540"/>
    </w:pPr>
    <w:rPr>
      <w:rFonts w:asciiTheme="minorHAnsi" w:eastAsiaTheme="minorEastAsia" w:hAnsiTheme="minorHAnsi" w:cstheme="minorBidi"/>
      <w:sz w:val="22"/>
      <w:szCs w:val="22"/>
      <w:lang w:val="ru-RU" w:eastAsia="ru-RU"/>
    </w:rPr>
  </w:style>
  <w:style w:type="paragraph" w:styleId="TOC9">
    <w:name w:val="toc 9"/>
    <w:basedOn w:val="Normal"/>
    <w:next w:val="Normal"/>
    <w:autoRedefine/>
    <w:uiPriority w:val="39"/>
    <w:unhideWhenUsed/>
    <w:rsid w:val="00141ED9"/>
    <w:pPr>
      <w:spacing w:after="100"/>
      <w:ind w:left="1760"/>
    </w:pPr>
    <w:rPr>
      <w:rFonts w:asciiTheme="minorHAnsi" w:eastAsiaTheme="minorEastAsia" w:hAnsiTheme="minorHAnsi" w:cstheme="minorBidi"/>
      <w:sz w:val="22"/>
      <w:szCs w:val="22"/>
      <w:lang w:val="ru-RU" w:eastAsia="ru-RU"/>
    </w:rPr>
  </w:style>
  <w:style w:type="character" w:customStyle="1" w:styleId="1">
    <w:name w:val="Неразрешенное упоминание1"/>
    <w:basedOn w:val="DefaultParagraphFont"/>
    <w:uiPriority w:val="99"/>
    <w:semiHidden/>
    <w:unhideWhenUsed/>
    <w:rsid w:val="00141ED9"/>
    <w:rPr>
      <w:color w:val="808080"/>
      <w:shd w:val="clear" w:color="auto" w:fill="E6E6E6"/>
    </w:rPr>
  </w:style>
  <w:style w:type="character" w:customStyle="1" w:styleId="2">
    <w:name w:val="Неразрешенное упоминание2"/>
    <w:basedOn w:val="DefaultParagraphFont"/>
    <w:uiPriority w:val="99"/>
    <w:unhideWhenUsed/>
    <w:rsid w:val="00141ED9"/>
    <w:rPr>
      <w:color w:val="605E5C"/>
      <w:shd w:val="clear" w:color="auto" w:fill="E1DFDD"/>
    </w:rPr>
  </w:style>
  <w:style w:type="character" w:customStyle="1" w:styleId="30">
    <w:name w:val="Неразрешенное упоминание3"/>
    <w:basedOn w:val="DefaultParagraphFont"/>
    <w:uiPriority w:val="99"/>
    <w:unhideWhenUsed/>
    <w:rsid w:val="00141ED9"/>
    <w:rPr>
      <w:color w:val="605E5C"/>
      <w:shd w:val="clear" w:color="auto" w:fill="E1DFDD"/>
    </w:rPr>
  </w:style>
  <w:style w:type="character" w:customStyle="1" w:styleId="4">
    <w:name w:val="Неразрешенное упоминание4"/>
    <w:basedOn w:val="DefaultParagraphFont"/>
    <w:uiPriority w:val="99"/>
    <w:unhideWhenUsed/>
    <w:rsid w:val="00141ED9"/>
    <w:rPr>
      <w:color w:val="605E5C"/>
      <w:shd w:val="clear" w:color="auto" w:fill="E1DFDD"/>
    </w:rPr>
  </w:style>
  <w:style w:type="paragraph" w:styleId="TOCHeading">
    <w:name w:val="TOC Heading"/>
    <w:basedOn w:val="Heading1"/>
    <w:next w:val="Normal"/>
    <w:uiPriority w:val="39"/>
    <w:semiHidden/>
    <w:unhideWhenUsed/>
    <w:qFormat/>
    <w:rsid w:val="00740ECC"/>
    <w:pPr>
      <w:pageBreakBefore w:val="0"/>
      <w:spacing w:after="60"/>
      <w:jc w:val="left"/>
      <w:outlineLvl w:val="9"/>
    </w:pPr>
    <w:rPr>
      <w:rFonts w:ascii="Calibri Light" w:hAnsi="Calibri Light"/>
      <w:b/>
      <w:caps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encoding w:val="windows-1252"/>
  <w:relyOnVML/>
  <w:allowPNG/>
  <w:doNotRelyOnCSS/>
  <w:doNotOrganizeInFolder/>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image" Target="media/image109.jpeg"/><Relationship Id="rId21" Type="http://schemas.openxmlformats.org/officeDocument/2006/relationships/image" Target="media/image14.png"/><Relationship Id="rId42" Type="http://schemas.openxmlformats.org/officeDocument/2006/relationships/image" Target="media/image35.jpeg"/><Relationship Id="rId47" Type="http://schemas.openxmlformats.org/officeDocument/2006/relationships/image" Target="media/image40.jpeg"/><Relationship Id="rId63" Type="http://schemas.openxmlformats.org/officeDocument/2006/relationships/image" Target="media/image55.jpeg"/><Relationship Id="rId68" Type="http://schemas.openxmlformats.org/officeDocument/2006/relationships/image" Target="media/image60.jpeg"/><Relationship Id="rId84" Type="http://schemas.openxmlformats.org/officeDocument/2006/relationships/image" Target="media/image76.png"/><Relationship Id="rId89" Type="http://schemas.openxmlformats.org/officeDocument/2006/relationships/image" Target="media/image81.png"/><Relationship Id="rId112" Type="http://schemas.openxmlformats.org/officeDocument/2006/relationships/image" Target="media/image104.jpeg"/><Relationship Id="rId133" Type="http://schemas.openxmlformats.org/officeDocument/2006/relationships/image" Target="media/image125.jpeg"/><Relationship Id="rId138" Type="http://schemas.openxmlformats.org/officeDocument/2006/relationships/image" Target="media/image126.png"/><Relationship Id="rId154" Type="http://schemas.openxmlformats.org/officeDocument/2006/relationships/image" Target="media/image142.jpeg"/><Relationship Id="rId159" Type="http://schemas.openxmlformats.org/officeDocument/2006/relationships/image" Target="media/image147.jpeg"/><Relationship Id="rId170" Type="http://schemas.openxmlformats.org/officeDocument/2006/relationships/fontTable" Target="fontTable.xml"/><Relationship Id="rId16" Type="http://schemas.openxmlformats.org/officeDocument/2006/relationships/image" Target="media/image9.png"/><Relationship Id="rId107" Type="http://schemas.openxmlformats.org/officeDocument/2006/relationships/image" Target="media/image99.jpeg"/><Relationship Id="rId11" Type="http://schemas.openxmlformats.org/officeDocument/2006/relationships/image" Target="media/image4.jpeg"/><Relationship Id="rId32" Type="http://schemas.openxmlformats.org/officeDocument/2006/relationships/image" Target="media/image25.jpeg"/><Relationship Id="rId37" Type="http://schemas.openxmlformats.org/officeDocument/2006/relationships/image" Target="media/image30.jpeg"/><Relationship Id="rId53" Type="http://schemas.openxmlformats.org/officeDocument/2006/relationships/image" Target="media/image45.jpeg"/><Relationship Id="rId58" Type="http://schemas.openxmlformats.org/officeDocument/2006/relationships/image" Target="media/image50.png"/><Relationship Id="rId74" Type="http://schemas.openxmlformats.org/officeDocument/2006/relationships/image" Target="media/image66.jpeg"/><Relationship Id="rId79" Type="http://schemas.openxmlformats.org/officeDocument/2006/relationships/image" Target="media/image71.jpeg"/><Relationship Id="rId102" Type="http://schemas.openxmlformats.org/officeDocument/2006/relationships/image" Target="media/image94.png"/><Relationship Id="rId123" Type="http://schemas.openxmlformats.org/officeDocument/2006/relationships/image" Target="media/image115.png"/><Relationship Id="rId128" Type="http://schemas.openxmlformats.org/officeDocument/2006/relationships/image" Target="media/image120.jpeg"/><Relationship Id="rId144" Type="http://schemas.openxmlformats.org/officeDocument/2006/relationships/image" Target="media/image132.jpeg"/><Relationship Id="rId149" Type="http://schemas.openxmlformats.org/officeDocument/2006/relationships/image" Target="media/image137.jpeg"/><Relationship Id="rId5" Type="http://schemas.openxmlformats.org/officeDocument/2006/relationships/webSettings" Target="webSettings.xml"/><Relationship Id="rId90" Type="http://schemas.openxmlformats.org/officeDocument/2006/relationships/image" Target="media/image82.png"/><Relationship Id="rId95" Type="http://schemas.openxmlformats.org/officeDocument/2006/relationships/image" Target="media/image87.jpeg"/><Relationship Id="rId160" Type="http://schemas.openxmlformats.org/officeDocument/2006/relationships/image" Target="media/image148.jpeg"/><Relationship Id="rId165" Type="http://schemas.openxmlformats.org/officeDocument/2006/relationships/image" Target="media/image153.png"/><Relationship Id="rId22" Type="http://schemas.openxmlformats.org/officeDocument/2006/relationships/image" Target="media/image15.jpeg"/><Relationship Id="rId27" Type="http://schemas.openxmlformats.org/officeDocument/2006/relationships/image" Target="media/image20.png"/><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image" Target="media/image56.jpeg"/><Relationship Id="rId69" Type="http://schemas.openxmlformats.org/officeDocument/2006/relationships/image" Target="media/image61.jpeg"/><Relationship Id="rId113" Type="http://schemas.openxmlformats.org/officeDocument/2006/relationships/image" Target="media/image105.png"/><Relationship Id="rId118" Type="http://schemas.openxmlformats.org/officeDocument/2006/relationships/image" Target="media/image110.png"/><Relationship Id="rId134" Type="http://schemas.openxmlformats.org/officeDocument/2006/relationships/hyperlink" Target="http://www.ultimate-guitar.com" TargetMode="External"/><Relationship Id="rId139" Type="http://schemas.openxmlformats.org/officeDocument/2006/relationships/image" Target="media/image127.png"/><Relationship Id="rId80" Type="http://schemas.openxmlformats.org/officeDocument/2006/relationships/image" Target="media/image72.jpeg"/><Relationship Id="rId85" Type="http://schemas.openxmlformats.org/officeDocument/2006/relationships/image" Target="media/image77.png"/><Relationship Id="rId150" Type="http://schemas.openxmlformats.org/officeDocument/2006/relationships/image" Target="media/image138.jpeg"/><Relationship Id="rId155" Type="http://schemas.openxmlformats.org/officeDocument/2006/relationships/image" Target="media/image143.jpeg"/><Relationship Id="rId171" Type="http://schemas.openxmlformats.org/officeDocument/2006/relationships/theme" Target="theme/theme1.xml"/><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6.jpeg"/><Relationship Id="rId38" Type="http://schemas.openxmlformats.org/officeDocument/2006/relationships/image" Target="media/image31.png"/><Relationship Id="rId59" Type="http://schemas.openxmlformats.org/officeDocument/2006/relationships/image" Target="media/image51.jpeg"/><Relationship Id="rId103" Type="http://schemas.openxmlformats.org/officeDocument/2006/relationships/image" Target="media/image95.png"/><Relationship Id="rId108" Type="http://schemas.openxmlformats.org/officeDocument/2006/relationships/image" Target="media/image100.png"/><Relationship Id="rId124" Type="http://schemas.openxmlformats.org/officeDocument/2006/relationships/image" Target="media/image116.jpeg"/><Relationship Id="rId129" Type="http://schemas.openxmlformats.org/officeDocument/2006/relationships/image" Target="media/image121.jpeg"/><Relationship Id="rId54" Type="http://schemas.openxmlformats.org/officeDocument/2006/relationships/image" Target="media/image46.png"/><Relationship Id="rId70" Type="http://schemas.openxmlformats.org/officeDocument/2006/relationships/image" Target="media/image62.jpeg"/><Relationship Id="rId75" Type="http://schemas.openxmlformats.org/officeDocument/2006/relationships/image" Target="media/image67.jpeg"/><Relationship Id="rId91" Type="http://schemas.openxmlformats.org/officeDocument/2006/relationships/image" Target="media/image83.png"/><Relationship Id="rId96" Type="http://schemas.openxmlformats.org/officeDocument/2006/relationships/image" Target="media/image88.png"/><Relationship Id="rId140" Type="http://schemas.openxmlformats.org/officeDocument/2006/relationships/image" Target="media/image128.png"/><Relationship Id="rId145" Type="http://schemas.openxmlformats.org/officeDocument/2006/relationships/image" Target="media/image133.jpeg"/><Relationship Id="rId161" Type="http://schemas.openxmlformats.org/officeDocument/2006/relationships/image" Target="media/image149.jpeg"/><Relationship Id="rId166" Type="http://schemas.openxmlformats.org/officeDocument/2006/relationships/hyperlink" Target="http://www.musiclab.com"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jpeg"/><Relationship Id="rId49" Type="http://schemas.openxmlformats.org/officeDocument/2006/relationships/image" Target="media/image42.png"/><Relationship Id="rId57" Type="http://schemas.openxmlformats.org/officeDocument/2006/relationships/image" Target="media/image49.png"/><Relationship Id="rId106" Type="http://schemas.openxmlformats.org/officeDocument/2006/relationships/image" Target="media/image98.jpeg"/><Relationship Id="rId114" Type="http://schemas.openxmlformats.org/officeDocument/2006/relationships/image" Target="media/image106.png"/><Relationship Id="rId119" Type="http://schemas.openxmlformats.org/officeDocument/2006/relationships/image" Target="media/image111.jpeg"/><Relationship Id="rId127" Type="http://schemas.openxmlformats.org/officeDocument/2006/relationships/image" Target="media/image119.jpeg"/><Relationship Id="rId10" Type="http://schemas.openxmlformats.org/officeDocument/2006/relationships/image" Target="media/image3.pn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4.jpeg"/><Relationship Id="rId60" Type="http://schemas.openxmlformats.org/officeDocument/2006/relationships/image" Target="media/image52.jpeg"/><Relationship Id="rId65" Type="http://schemas.openxmlformats.org/officeDocument/2006/relationships/image" Target="media/image57.jpeg"/><Relationship Id="rId73" Type="http://schemas.openxmlformats.org/officeDocument/2006/relationships/image" Target="media/image65.png"/><Relationship Id="rId78" Type="http://schemas.openxmlformats.org/officeDocument/2006/relationships/image" Target="media/image70.jpeg"/><Relationship Id="rId81" Type="http://schemas.openxmlformats.org/officeDocument/2006/relationships/image" Target="media/image73.jpeg"/><Relationship Id="rId86" Type="http://schemas.openxmlformats.org/officeDocument/2006/relationships/image" Target="media/image78.png"/><Relationship Id="rId94" Type="http://schemas.openxmlformats.org/officeDocument/2006/relationships/image" Target="media/image86.jpeg"/><Relationship Id="rId99" Type="http://schemas.openxmlformats.org/officeDocument/2006/relationships/image" Target="media/image91.jpeg"/><Relationship Id="rId101" Type="http://schemas.openxmlformats.org/officeDocument/2006/relationships/image" Target="media/image93.png"/><Relationship Id="rId122" Type="http://schemas.openxmlformats.org/officeDocument/2006/relationships/image" Target="media/image114.png"/><Relationship Id="rId130" Type="http://schemas.openxmlformats.org/officeDocument/2006/relationships/image" Target="media/image122.jpeg"/><Relationship Id="rId135" Type="http://schemas.openxmlformats.org/officeDocument/2006/relationships/hyperlink" Target="http://www.chordie.com" TargetMode="External"/><Relationship Id="rId143" Type="http://schemas.openxmlformats.org/officeDocument/2006/relationships/image" Target="media/image131.jpeg"/><Relationship Id="rId148" Type="http://schemas.openxmlformats.org/officeDocument/2006/relationships/image" Target="media/image136.png"/><Relationship Id="rId151" Type="http://schemas.openxmlformats.org/officeDocument/2006/relationships/image" Target="media/image139.jpeg"/><Relationship Id="rId156" Type="http://schemas.openxmlformats.org/officeDocument/2006/relationships/image" Target="media/image144.jpeg"/><Relationship Id="rId164" Type="http://schemas.openxmlformats.org/officeDocument/2006/relationships/image" Target="media/image152.jpeg"/><Relationship Id="rId16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png"/><Relationship Id="rId39" Type="http://schemas.openxmlformats.org/officeDocument/2006/relationships/image" Target="media/image32.png"/><Relationship Id="rId109" Type="http://schemas.openxmlformats.org/officeDocument/2006/relationships/image" Target="media/image101.jpeg"/><Relationship Id="rId34" Type="http://schemas.openxmlformats.org/officeDocument/2006/relationships/image" Target="media/image27.jpeg"/><Relationship Id="rId50" Type="http://schemas.openxmlformats.org/officeDocument/2006/relationships/image" Target="media/image42.jpeg"/><Relationship Id="rId55" Type="http://schemas.openxmlformats.org/officeDocument/2006/relationships/image" Target="media/image47.jpeg"/><Relationship Id="rId76" Type="http://schemas.openxmlformats.org/officeDocument/2006/relationships/image" Target="media/image68.png"/><Relationship Id="rId97" Type="http://schemas.openxmlformats.org/officeDocument/2006/relationships/image" Target="media/image89.png"/><Relationship Id="rId104" Type="http://schemas.openxmlformats.org/officeDocument/2006/relationships/image" Target="media/image96.png"/><Relationship Id="rId120" Type="http://schemas.openxmlformats.org/officeDocument/2006/relationships/image" Target="media/image112.jpeg"/><Relationship Id="rId125" Type="http://schemas.openxmlformats.org/officeDocument/2006/relationships/image" Target="media/image117.jpeg"/><Relationship Id="rId141" Type="http://schemas.openxmlformats.org/officeDocument/2006/relationships/image" Target="media/image129.jpeg"/><Relationship Id="rId146" Type="http://schemas.openxmlformats.org/officeDocument/2006/relationships/image" Target="media/image134.png"/><Relationship Id="rId167" Type="http://schemas.openxmlformats.org/officeDocument/2006/relationships/hyperlink" Target="mailto:supportbox@musiclab.com" TargetMode="External"/><Relationship Id="rId7" Type="http://schemas.openxmlformats.org/officeDocument/2006/relationships/endnotes" Target="endnotes.xml"/><Relationship Id="rId71" Type="http://schemas.openxmlformats.org/officeDocument/2006/relationships/image" Target="media/image63.jpeg"/><Relationship Id="rId92" Type="http://schemas.openxmlformats.org/officeDocument/2006/relationships/image" Target="media/image84.png"/><Relationship Id="rId162" Type="http://schemas.openxmlformats.org/officeDocument/2006/relationships/image" Target="media/image150.jpeg"/><Relationship Id="rId2" Type="http://schemas.openxmlformats.org/officeDocument/2006/relationships/numbering" Target="numbering.xml"/><Relationship Id="rId29" Type="http://schemas.openxmlformats.org/officeDocument/2006/relationships/image" Target="media/image22.jpe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jpeg"/><Relationship Id="rId66" Type="http://schemas.openxmlformats.org/officeDocument/2006/relationships/image" Target="media/image58.jpeg"/><Relationship Id="rId87" Type="http://schemas.openxmlformats.org/officeDocument/2006/relationships/image" Target="media/image79.jpeg"/><Relationship Id="rId110" Type="http://schemas.openxmlformats.org/officeDocument/2006/relationships/image" Target="media/image102.jpeg"/><Relationship Id="rId115" Type="http://schemas.openxmlformats.org/officeDocument/2006/relationships/image" Target="media/image107.jpeg"/><Relationship Id="rId131" Type="http://schemas.openxmlformats.org/officeDocument/2006/relationships/image" Target="media/image123.jpeg"/><Relationship Id="rId136" Type="http://schemas.openxmlformats.org/officeDocument/2006/relationships/hyperlink" Target="http://www.heartwoodguitar.com" TargetMode="External"/><Relationship Id="rId157" Type="http://schemas.openxmlformats.org/officeDocument/2006/relationships/image" Target="media/image145.png"/><Relationship Id="rId61" Type="http://schemas.openxmlformats.org/officeDocument/2006/relationships/image" Target="media/image53.jpeg"/><Relationship Id="rId82" Type="http://schemas.openxmlformats.org/officeDocument/2006/relationships/image" Target="media/image74.png"/><Relationship Id="rId152" Type="http://schemas.openxmlformats.org/officeDocument/2006/relationships/image" Target="media/image140.jpeg"/><Relationship Id="rId19" Type="http://schemas.openxmlformats.org/officeDocument/2006/relationships/image" Target="media/image12.png"/><Relationship Id="rId14" Type="http://schemas.openxmlformats.org/officeDocument/2006/relationships/image" Target="media/image7.jpeg"/><Relationship Id="rId30" Type="http://schemas.openxmlformats.org/officeDocument/2006/relationships/image" Target="media/image23.jpeg"/><Relationship Id="rId35" Type="http://schemas.openxmlformats.org/officeDocument/2006/relationships/image" Target="media/image28.png"/><Relationship Id="rId56" Type="http://schemas.openxmlformats.org/officeDocument/2006/relationships/image" Target="media/image48.png"/><Relationship Id="rId77" Type="http://schemas.openxmlformats.org/officeDocument/2006/relationships/image" Target="media/image69.jpeg"/><Relationship Id="rId100" Type="http://schemas.openxmlformats.org/officeDocument/2006/relationships/image" Target="media/image92.png"/><Relationship Id="rId105" Type="http://schemas.openxmlformats.org/officeDocument/2006/relationships/image" Target="media/image97.jpeg"/><Relationship Id="rId126" Type="http://schemas.openxmlformats.org/officeDocument/2006/relationships/image" Target="media/image118.jpeg"/><Relationship Id="rId147" Type="http://schemas.openxmlformats.org/officeDocument/2006/relationships/image" Target="media/image135.png"/><Relationship Id="rId168"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image" Target="media/image43.jpeg"/><Relationship Id="rId72" Type="http://schemas.openxmlformats.org/officeDocument/2006/relationships/image" Target="media/image64.jpeg"/><Relationship Id="rId93" Type="http://schemas.openxmlformats.org/officeDocument/2006/relationships/image" Target="media/image85.png"/><Relationship Id="rId98" Type="http://schemas.openxmlformats.org/officeDocument/2006/relationships/image" Target="media/image90.jpeg"/><Relationship Id="rId121" Type="http://schemas.openxmlformats.org/officeDocument/2006/relationships/image" Target="media/image113.png"/><Relationship Id="rId142" Type="http://schemas.openxmlformats.org/officeDocument/2006/relationships/image" Target="media/image130.jpeg"/><Relationship Id="rId163" Type="http://schemas.openxmlformats.org/officeDocument/2006/relationships/image" Target="media/image151.jpeg"/><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png"/><Relationship Id="rId67" Type="http://schemas.openxmlformats.org/officeDocument/2006/relationships/image" Target="media/image59.jpeg"/><Relationship Id="rId116" Type="http://schemas.openxmlformats.org/officeDocument/2006/relationships/image" Target="media/image108.jpeg"/><Relationship Id="rId137" Type="http://schemas.openxmlformats.org/officeDocument/2006/relationships/hyperlink" Target="http://www.guitarsongs.info" TargetMode="External"/><Relationship Id="rId158" Type="http://schemas.openxmlformats.org/officeDocument/2006/relationships/image" Target="media/image146.png"/><Relationship Id="rId20" Type="http://schemas.openxmlformats.org/officeDocument/2006/relationships/image" Target="media/image13.png"/><Relationship Id="rId41" Type="http://schemas.openxmlformats.org/officeDocument/2006/relationships/image" Target="media/image34.png"/><Relationship Id="rId62" Type="http://schemas.openxmlformats.org/officeDocument/2006/relationships/image" Target="media/image54.jpeg"/><Relationship Id="rId83" Type="http://schemas.openxmlformats.org/officeDocument/2006/relationships/image" Target="media/image75.jpeg"/><Relationship Id="rId88" Type="http://schemas.openxmlformats.org/officeDocument/2006/relationships/image" Target="media/image80.png"/><Relationship Id="rId111" Type="http://schemas.openxmlformats.org/officeDocument/2006/relationships/image" Target="media/image103.jpeg"/><Relationship Id="rId132" Type="http://schemas.openxmlformats.org/officeDocument/2006/relationships/image" Target="media/image124.jpeg"/><Relationship Id="rId153" Type="http://schemas.openxmlformats.org/officeDocument/2006/relationships/image" Target="media/image14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ergey\Documents\Custom%20Office%20Templates\RealLPC%20Manu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3E7181-56D0-E14C-ACD7-C352C519D4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RealLPC Manual.dotx</Template>
  <TotalTime>124</TotalTime>
  <Pages>106</Pages>
  <Words>18094</Words>
  <Characters>103142</Characters>
  <Application>Microsoft Office Word</Application>
  <DocSecurity>0</DocSecurity>
  <Lines>859</Lines>
  <Paragraphs>241</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RealEight User's Manual</vt:lpstr>
      <vt:lpstr>RealStrat User's Manual</vt:lpstr>
    </vt:vector>
  </TitlesOfParts>
  <Company>MusicLab</Company>
  <LinksUpToDate>false</LinksUpToDate>
  <CharactersWithSpaces>120995</CharactersWithSpaces>
  <SharedDoc>false</SharedDoc>
  <HLinks>
    <vt:vector size="438" baseType="variant">
      <vt:variant>
        <vt:i4>4784250</vt:i4>
      </vt:variant>
      <vt:variant>
        <vt:i4>408</vt:i4>
      </vt:variant>
      <vt:variant>
        <vt:i4>0</vt:i4>
      </vt:variant>
      <vt:variant>
        <vt:i4>5</vt:i4>
      </vt:variant>
      <vt:variant>
        <vt:lpwstr>mailto:supportbox@musiclab.com</vt:lpwstr>
      </vt:variant>
      <vt:variant>
        <vt:lpwstr/>
      </vt:variant>
      <vt:variant>
        <vt:i4>5832780</vt:i4>
      </vt:variant>
      <vt:variant>
        <vt:i4>405</vt:i4>
      </vt:variant>
      <vt:variant>
        <vt:i4>0</vt:i4>
      </vt:variant>
      <vt:variant>
        <vt:i4>5</vt:i4>
      </vt:variant>
      <vt:variant>
        <vt:lpwstr>http://www.musiclab.com/</vt:lpwstr>
      </vt:variant>
      <vt:variant>
        <vt:lpwstr/>
      </vt:variant>
      <vt:variant>
        <vt:i4>655364</vt:i4>
      </vt:variant>
      <vt:variant>
        <vt:i4>402</vt:i4>
      </vt:variant>
      <vt:variant>
        <vt:i4>0</vt:i4>
      </vt:variant>
      <vt:variant>
        <vt:i4>5</vt:i4>
      </vt:variant>
      <vt:variant>
        <vt:lpwstr>http://www.guitarsongs.info/</vt:lpwstr>
      </vt:variant>
      <vt:variant>
        <vt:lpwstr/>
      </vt:variant>
      <vt:variant>
        <vt:i4>2097265</vt:i4>
      </vt:variant>
      <vt:variant>
        <vt:i4>399</vt:i4>
      </vt:variant>
      <vt:variant>
        <vt:i4>0</vt:i4>
      </vt:variant>
      <vt:variant>
        <vt:i4>5</vt:i4>
      </vt:variant>
      <vt:variant>
        <vt:lpwstr>http://www.heartwoodguitar.com/</vt:lpwstr>
      </vt:variant>
      <vt:variant>
        <vt:lpwstr/>
      </vt:variant>
      <vt:variant>
        <vt:i4>2621538</vt:i4>
      </vt:variant>
      <vt:variant>
        <vt:i4>396</vt:i4>
      </vt:variant>
      <vt:variant>
        <vt:i4>0</vt:i4>
      </vt:variant>
      <vt:variant>
        <vt:i4>5</vt:i4>
      </vt:variant>
      <vt:variant>
        <vt:lpwstr>http://www.chordie.com/</vt:lpwstr>
      </vt:variant>
      <vt:variant>
        <vt:lpwstr/>
      </vt:variant>
      <vt:variant>
        <vt:i4>6488191</vt:i4>
      </vt:variant>
      <vt:variant>
        <vt:i4>393</vt:i4>
      </vt:variant>
      <vt:variant>
        <vt:i4>0</vt:i4>
      </vt:variant>
      <vt:variant>
        <vt:i4>5</vt:i4>
      </vt:variant>
      <vt:variant>
        <vt:lpwstr>http://www.ultimate-guitar.com/</vt:lpwstr>
      </vt:variant>
      <vt:variant>
        <vt:lpwstr/>
      </vt:variant>
      <vt:variant>
        <vt:i4>1507433</vt:i4>
      </vt:variant>
      <vt:variant>
        <vt:i4>390</vt:i4>
      </vt:variant>
      <vt:variant>
        <vt:i4>0</vt:i4>
      </vt:variant>
      <vt:variant>
        <vt:i4>5</vt:i4>
      </vt:variant>
      <vt:variant>
        <vt:lpwstr/>
      </vt:variant>
      <vt:variant>
        <vt:lpwstr>_User_Chords_1</vt:lpwstr>
      </vt:variant>
      <vt:variant>
        <vt:i4>1245304</vt:i4>
      </vt:variant>
      <vt:variant>
        <vt:i4>387</vt:i4>
      </vt:variant>
      <vt:variant>
        <vt:i4>0</vt:i4>
      </vt:variant>
      <vt:variant>
        <vt:i4>5</vt:i4>
      </vt:variant>
      <vt:variant>
        <vt:lpwstr/>
      </vt:variant>
      <vt:variant>
        <vt:lpwstr>_Bass_&amp;_Pick</vt:lpwstr>
      </vt:variant>
      <vt:variant>
        <vt:i4>720999</vt:i4>
      </vt:variant>
      <vt:variant>
        <vt:i4>384</vt:i4>
      </vt:variant>
      <vt:variant>
        <vt:i4>0</vt:i4>
      </vt:variant>
      <vt:variant>
        <vt:i4>5</vt:i4>
      </vt:variant>
      <vt:variant>
        <vt:lpwstr/>
      </vt:variant>
      <vt:variant>
        <vt:lpwstr>_Bass_&amp;_Chord</vt:lpwstr>
      </vt:variant>
      <vt:variant>
        <vt:i4>3997759</vt:i4>
      </vt:variant>
      <vt:variant>
        <vt:i4>381</vt:i4>
      </vt:variant>
      <vt:variant>
        <vt:i4>0</vt:i4>
      </vt:variant>
      <vt:variant>
        <vt:i4>5</vt:i4>
      </vt:variant>
      <vt:variant>
        <vt:lpwstr/>
      </vt:variant>
      <vt:variant>
        <vt:lpwstr>_Chords_Mode</vt:lpwstr>
      </vt:variant>
      <vt:variant>
        <vt:i4>1638461</vt:i4>
      </vt:variant>
      <vt:variant>
        <vt:i4>374</vt:i4>
      </vt:variant>
      <vt:variant>
        <vt:i4>0</vt:i4>
      </vt:variant>
      <vt:variant>
        <vt:i4>5</vt:i4>
      </vt:variant>
      <vt:variant>
        <vt:lpwstr/>
      </vt:variant>
      <vt:variant>
        <vt:lpwstr>_Toc62920927</vt:lpwstr>
      </vt:variant>
      <vt:variant>
        <vt:i4>1572925</vt:i4>
      </vt:variant>
      <vt:variant>
        <vt:i4>368</vt:i4>
      </vt:variant>
      <vt:variant>
        <vt:i4>0</vt:i4>
      </vt:variant>
      <vt:variant>
        <vt:i4>5</vt:i4>
      </vt:variant>
      <vt:variant>
        <vt:lpwstr/>
      </vt:variant>
      <vt:variant>
        <vt:lpwstr>_Toc62920926</vt:lpwstr>
      </vt:variant>
      <vt:variant>
        <vt:i4>1769533</vt:i4>
      </vt:variant>
      <vt:variant>
        <vt:i4>362</vt:i4>
      </vt:variant>
      <vt:variant>
        <vt:i4>0</vt:i4>
      </vt:variant>
      <vt:variant>
        <vt:i4>5</vt:i4>
      </vt:variant>
      <vt:variant>
        <vt:lpwstr/>
      </vt:variant>
      <vt:variant>
        <vt:lpwstr>_Toc62920925</vt:lpwstr>
      </vt:variant>
      <vt:variant>
        <vt:i4>1703997</vt:i4>
      </vt:variant>
      <vt:variant>
        <vt:i4>356</vt:i4>
      </vt:variant>
      <vt:variant>
        <vt:i4>0</vt:i4>
      </vt:variant>
      <vt:variant>
        <vt:i4>5</vt:i4>
      </vt:variant>
      <vt:variant>
        <vt:lpwstr/>
      </vt:variant>
      <vt:variant>
        <vt:lpwstr>_Toc62920924</vt:lpwstr>
      </vt:variant>
      <vt:variant>
        <vt:i4>1900605</vt:i4>
      </vt:variant>
      <vt:variant>
        <vt:i4>350</vt:i4>
      </vt:variant>
      <vt:variant>
        <vt:i4>0</vt:i4>
      </vt:variant>
      <vt:variant>
        <vt:i4>5</vt:i4>
      </vt:variant>
      <vt:variant>
        <vt:lpwstr/>
      </vt:variant>
      <vt:variant>
        <vt:lpwstr>_Toc62920923</vt:lpwstr>
      </vt:variant>
      <vt:variant>
        <vt:i4>1835069</vt:i4>
      </vt:variant>
      <vt:variant>
        <vt:i4>344</vt:i4>
      </vt:variant>
      <vt:variant>
        <vt:i4>0</vt:i4>
      </vt:variant>
      <vt:variant>
        <vt:i4>5</vt:i4>
      </vt:variant>
      <vt:variant>
        <vt:lpwstr/>
      </vt:variant>
      <vt:variant>
        <vt:lpwstr>_Toc62920922</vt:lpwstr>
      </vt:variant>
      <vt:variant>
        <vt:i4>2031677</vt:i4>
      </vt:variant>
      <vt:variant>
        <vt:i4>338</vt:i4>
      </vt:variant>
      <vt:variant>
        <vt:i4>0</vt:i4>
      </vt:variant>
      <vt:variant>
        <vt:i4>5</vt:i4>
      </vt:variant>
      <vt:variant>
        <vt:lpwstr/>
      </vt:variant>
      <vt:variant>
        <vt:lpwstr>_Toc62920921</vt:lpwstr>
      </vt:variant>
      <vt:variant>
        <vt:i4>1966141</vt:i4>
      </vt:variant>
      <vt:variant>
        <vt:i4>332</vt:i4>
      </vt:variant>
      <vt:variant>
        <vt:i4>0</vt:i4>
      </vt:variant>
      <vt:variant>
        <vt:i4>5</vt:i4>
      </vt:variant>
      <vt:variant>
        <vt:lpwstr/>
      </vt:variant>
      <vt:variant>
        <vt:lpwstr>_Toc62920920</vt:lpwstr>
      </vt:variant>
      <vt:variant>
        <vt:i4>1507390</vt:i4>
      </vt:variant>
      <vt:variant>
        <vt:i4>326</vt:i4>
      </vt:variant>
      <vt:variant>
        <vt:i4>0</vt:i4>
      </vt:variant>
      <vt:variant>
        <vt:i4>5</vt:i4>
      </vt:variant>
      <vt:variant>
        <vt:lpwstr/>
      </vt:variant>
      <vt:variant>
        <vt:lpwstr>_Toc62920919</vt:lpwstr>
      </vt:variant>
      <vt:variant>
        <vt:i4>1441854</vt:i4>
      </vt:variant>
      <vt:variant>
        <vt:i4>320</vt:i4>
      </vt:variant>
      <vt:variant>
        <vt:i4>0</vt:i4>
      </vt:variant>
      <vt:variant>
        <vt:i4>5</vt:i4>
      </vt:variant>
      <vt:variant>
        <vt:lpwstr/>
      </vt:variant>
      <vt:variant>
        <vt:lpwstr>_Toc62920918</vt:lpwstr>
      </vt:variant>
      <vt:variant>
        <vt:i4>1638462</vt:i4>
      </vt:variant>
      <vt:variant>
        <vt:i4>314</vt:i4>
      </vt:variant>
      <vt:variant>
        <vt:i4>0</vt:i4>
      </vt:variant>
      <vt:variant>
        <vt:i4>5</vt:i4>
      </vt:variant>
      <vt:variant>
        <vt:lpwstr/>
      </vt:variant>
      <vt:variant>
        <vt:lpwstr>_Toc62920917</vt:lpwstr>
      </vt:variant>
      <vt:variant>
        <vt:i4>1572926</vt:i4>
      </vt:variant>
      <vt:variant>
        <vt:i4>308</vt:i4>
      </vt:variant>
      <vt:variant>
        <vt:i4>0</vt:i4>
      </vt:variant>
      <vt:variant>
        <vt:i4>5</vt:i4>
      </vt:variant>
      <vt:variant>
        <vt:lpwstr/>
      </vt:variant>
      <vt:variant>
        <vt:lpwstr>_Toc62920916</vt:lpwstr>
      </vt:variant>
      <vt:variant>
        <vt:i4>1769534</vt:i4>
      </vt:variant>
      <vt:variant>
        <vt:i4>302</vt:i4>
      </vt:variant>
      <vt:variant>
        <vt:i4>0</vt:i4>
      </vt:variant>
      <vt:variant>
        <vt:i4>5</vt:i4>
      </vt:variant>
      <vt:variant>
        <vt:lpwstr/>
      </vt:variant>
      <vt:variant>
        <vt:lpwstr>_Toc62920915</vt:lpwstr>
      </vt:variant>
      <vt:variant>
        <vt:i4>1703998</vt:i4>
      </vt:variant>
      <vt:variant>
        <vt:i4>296</vt:i4>
      </vt:variant>
      <vt:variant>
        <vt:i4>0</vt:i4>
      </vt:variant>
      <vt:variant>
        <vt:i4>5</vt:i4>
      </vt:variant>
      <vt:variant>
        <vt:lpwstr/>
      </vt:variant>
      <vt:variant>
        <vt:lpwstr>_Toc62920914</vt:lpwstr>
      </vt:variant>
      <vt:variant>
        <vt:i4>1900606</vt:i4>
      </vt:variant>
      <vt:variant>
        <vt:i4>290</vt:i4>
      </vt:variant>
      <vt:variant>
        <vt:i4>0</vt:i4>
      </vt:variant>
      <vt:variant>
        <vt:i4>5</vt:i4>
      </vt:variant>
      <vt:variant>
        <vt:lpwstr/>
      </vt:variant>
      <vt:variant>
        <vt:lpwstr>_Toc62920913</vt:lpwstr>
      </vt:variant>
      <vt:variant>
        <vt:i4>1835070</vt:i4>
      </vt:variant>
      <vt:variant>
        <vt:i4>284</vt:i4>
      </vt:variant>
      <vt:variant>
        <vt:i4>0</vt:i4>
      </vt:variant>
      <vt:variant>
        <vt:i4>5</vt:i4>
      </vt:variant>
      <vt:variant>
        <vt:lpwstr/>
      </vt:variant>
      <vt:variant>
        <vt:lpwstr>_Toc62920912</vt:lpwstr>
      </vt:variant>
      <vt:variant>
        <vt:i4>2031678</vt:i4>
      </vt:variant>
      <vt:variant>
        <vt:i4>278</vt:i4>
      </vt:variant>
      <vt:variant>
        <vt:i4>0</vt:i4>
      </vt:variant>
      <vt:variant>
        <vt:i4>5</vt:i4>
      </vt:variant>
      <vt:variant>
        <vt:lpwstr/>
      </vt:variant>
      <vt:variant>
        <vt:lpwstr>_Toc62920911</vt:lpwstr>
      </vt:variant>
      <vt:variant>
        <vt:i4>1966142</vt:i4>
      </vt:variant>
      <vt:variant>
        <vt:i4>272</vt:i4>
      </vt:variant>
      <vt:variant>
        <vt:i4>0</vt:i4>
      </vt:variant>
      <vt:variant>
        <vt:i4>5</vt:i4>
      </vt:variant>
      <vt:variant>
        <vt:lpwstr/>
      </vt:variant>
      <vt:variant>
        <vt:lpwstr>_Toc62920910</vt:lpwstr>
      </vt:variant>
      <vt:variant>
        <vt:i4>1507391</vt:i4>
      </vt:variant>
      <vt:variant>
        <vt:i4>266</vt:i4>
      </vt:variant>
      <vt:variant>
        <vt:i4>0</vt:i4>
      </vt:variant>
      <vt:variant>
        <vt:i4>5</vt:i4>
      </vt:variant>
      <vt:variant>
        <vt:lpwstr/>
      </vt:variant>
      <vt:variant>
        <vt:lpwstr>_Toc62920909</vt:lpwstr>
      </vt:variant>
      <vt:variant>
        <vt:i4>1441855</vt:i4>
      </vt:variant>
      <vt:variant>
        <vt:i4>260</vt:i4>
      </vt:variant>
      <vt:variant>
        <vt:i4>0</vt:i4>
      </vt:variant>
      <vt:variant>
        <vt:i4>5</vt:i4>
      </vt:variant>
      <vt:variant>
        <vt:lpwstr/>
      </vt:variant>
      <vt:variant>
        <vt:lpwstr>_Toc62920908</vt:lpwstr>
      </vt:variant>
      <vt:variant>
        <vt:i4>1638463</vt:i4>
      </vt:variant>
      <vt:variant>
        <vt:i4>254</vt:i4>
      </vt:variant>
      <vt:variant>
        <vt:i4>0</vt:i4>
      </vt:variant>
      <vt:variant>
        <vt:i4>5</vt:i4>
      </vt:variant>
      <vt:variant>
        <vt:lpwstr/>
      </vt:variant>
      <vt:variant>
        <vt:lpwstr>_Toc62920907</vt:lpwstr>
      </vt:variant>
      <vt:variant>
        <vt:i4>1572927</vt:i4>
      </vt:variant>
      <vt:variant>
        <vt:i4>248</vt:i4>
      </vt:variant>
      <vt:variant>
        <vt:i4>0</vt:i4>
      </vt:variant>
      <vt:variant>
        <vt:i4>5</vt:i4>
      </vt:variant>
      <vt:variant>
        <vt:lpwstr/>
      </vt:variant>
      <vt:variant>
        <vt:lpwstr>_Toc62920906</vt:lpwstr>
      </vt:variant>
      <vt:variant>
        <vt:i4>1769535</vt:i4>
      </vt:variant>
      <vt:variant>
        <vt:i4>242</vt:i4>
      </vt:variant>
      <vt:variant>
        <vt:i4>0</vt:i4>
      </vt:variant>
      <vt:variant>
        <vt:i4>5</vt:i4>
      </vt:variant>
      <vt:variant>
        <vt:lpwstr/>
      </vt:variant>
      <vt:variant>
        <vt:lpwstr>_Toc62920905</vt:lpwstr>
      </vt:variant>
      <vt:variant>
        <vt:i4>1703999</vt:i4>
      </vt:variant>
      <vt:variant>
        <vt:i4>236</vt:i4>
      </vt:variant>
      <vt:variant>
        <vt:i4>0</vt:i4>
      </vt:variant>
      <vt:variant>
        <vt:i4>5</vt:i4>
      </vt:variant>
      <vt:variant>
        <vt:lpwstr/>
      </vt:variant>
      <vt:variant>
        <vt:lpwstr>_Toc62920904</vt:lpwstr>
      </vt:variant>
      <vt:variant>
        <vt:i4>1900607</vt:i4>
      </vt:variant>
      <vt:variant>
        <vt:i4>230</vt:i4>
      </vt:variant>
      <vt:variant>
        <vt:i4>0</vt:i4>
      </vt:variant>
      <vt:variant>
        <vt:i4>5</vt:i4>
      </vt:variant>
      <vt:variant>
        <vt:lpwstr/>
      </vt:variant>
      <vt:variant>
        <vt:lpwstr>_Toc62920903</vt:lpwstr>
      </vt:variant>
      <vt:variant>
        <vt:i4>1835071</vt:i4>
      </vt:variant>
      <vt:variant>
        <vt:i4>224</vt:i4>
      </vt:variant>
      <vt:variant>
        <vt:i4>0</vt:i4>
      </vt:variant>
      <vt:variant>
        <vt:i4>5</vt:i4>
      </vt:variant>
      <vt:variant>
        <vt:lpwstr/>
      </vt:variant>
      <vt:variant>
        <vt:lpwstr>_Toc62920902</vt:lpwstr>
      </vt:variant>
      <vt:variant>
        <vt:i4>2031679</vt:i4>
      </vt:variant>
      <vt:variant>
        <vt:i4>218</vt:i4>
      </vt:variant>
      <vt:variant>
        <vt:i4>0</vt:i4>
      </vt:variant>
      <vt:variant>
        <vt:i4>5</vt:i4>
      </vt:variant>
      <vt:variant>
        <vt:lpwstr/>
      </vt:variant>
      <vt:variant>
        <vt:lpwstr>_Toc62920901</vt:lpwstr>
      </vt:variant>
      <vt:variant>
        <vt:i4>1966143</vt:i4>
      </vt:variant>
      <vt:variant>
        <vt:i4>212</vt:i4>
      </vt:variant>
      <vt:variant>
        <vt:i4>0</vt:i4>
      </vt:variant>
      <vt:variant>
        <vt:i4>5</vt:i4>
      </vt:variant>
      <vt:variant>
        <vt:lpwstr/>
      </vt:variant>
      <vt:variant>
        <vt:lpwstr>_Toc62920900</vt:lpwstr>
      </vt:variant>
      <vt:variant>
        <vt:i4>1441846</vt:i4>
      </vt:variant>
      <vt:variant>
        <vt:i4>206</vt:i4>
      </vt:variant>
      <vt:variant>
        <vt:i4>0</vt:i4>
      </vt:variant>
      <vt:variant>
        <vt:i4>5</vt:i4>
      </vt:variant>
      <vt:variant>
        <vt:lpwstr/>
      </vt:variant>
      <vt:variant>
        <vt:lpwstr>_Toc62920899</vt:lpwstr>
      </vt:variant>
      <vt:variant>
        <vt:i4>1507382</vt:i4>
      </vt:variant>
      <vt:variant>
        <vt:i4>200</vt:i4>
      </vt:variant>
      <vt:variant>
        <vt:i4>0</vt:i4>
      </vt:variant>
      <vt:variant>
        <vt:i4>5</vt:i4>
      </vt:variant>
      <vt:variant>
        <vt:lpwstr/>
      </vt:variant>
      <vt:variant>
        <vt:lpwstr>_Toc62920898</vt:lpwstr>
      </vt:variant>
      <vt:variant>
        <vt:i4>1572918</vt:i4>
      </vt:variant>
      <vt:variant>
        <vt:i4>194</vt:i4>
      </vt:variant>
      <vt:variant>
        <vt:i4>0</vt:i4>
      </vt:variant>
      <vt:variant>
        <vt:i4>5</vt:i4>
      </vt:variant>
      <vt:variant>
        <vt:lpwstr/>
      </vt:variant>
      <vt:variant>
        <vt:lpwstr>_Toc62920897</vt:lpwstr>
      </vt:variant>
      <vt:variant>
        <vt:i4>1638454</vt:i4>
      </vt:variant>
      <vt:variant>
        <vt:i4>188</vt:i4>
      </vt:variant>
      <vt:variant>
        <vt:i4>0</vt:i4>
      </vt:variant>
      <vt:variant>
        <vt:i4>5</vt:i4>
      </vt:variant>
      <vt:variant>
        <vt:lpwstr/>
      </vt:variant>
      <vt:variant>
        <vt:lpwstr>_Toc62920896</vt:lpwstr>
      </vt:variant>
      <vt:variant>
        <vt:i4>1703990</vt:i4>
      </vt:variant>
      <vt:variant>
        <vt:i4>182</vt:i4>
      </vt:variant>
      <vt:variant>
        <vt:i4>0</vt:i4>
      </vt:variant>
      <vt:variant>
        <vt:i4>5</vt:i4>
      </vt:variant>
      <vt:variant>
        <vt:lpwstr/>
      </vt:variant>
      <vt:variant>
        <vt:lpwstr>_Toc62920895</vt:lpwstr>
      </vt:variant>
      <vt:variant>
        <vt:i4>1769526</vt:i4>
      </vt:variant>
      <vt:variant>
        <vt:i4>176</vt:i4>
      </vt:variant>
      <vt:variant>
        <vt:i4>0</vt:i4>
      </vt:variant>
      <vt:variant>
        <vt:i4>5</vt:i4>
      </vt:variant>
      <vt:variant>
        <vt:lpwstr/>
      </vt:variant>
      <vt:variant>
        <vt:lpwstr>_Toc62920894</vt:lpwstr>
      </vt:variant>
      <vt:variant>
        <vt:i4>1835062</vt:i4>
      </vt:variant>
      <vt:variant>
        <vt:i4>170</vt:i4>
      </vt:variant>
      <vt:variant>
        <vt:i4>0</vt:i4>
      </vt:variant>
      <vt:variant>
        <vt:i4>5</vt:i4>
      </vt:variant>
      <vt:variant>
        <vt:lpwstr/>
      </vt:variant>
      <vt:variant>
        <vt:lpwstr>_Toc62920893</vt:lpwstr>
      </vt:variant>
      <vt:variant>
        <vt:i4>1900598</vt:i4>
      </vt:variant>
      <vt:variant>
        <vt:i4>164</vt:i4>
      </vt:variant>
      <vt:variant>
        <vt:i4>0</vt:i4>
      </vt:variant>
      <vt:variant>
        <vt:i4>5</vt:i4>
      </vt:variant>
      <vt:variant>
        <vt:lpwstr/>
      </vt:variant>
      <vt:variant>
        <vt:lpwstr>_Toc62920892</vt:lpwstr>
      </vt:variant>
      <vt:variant>
        <vt:i4>1966134</vt:i4>
      </vt:variant>
      <vt:variant>
        <vt:i4>158</vt:i4>
      </vt:variant>
      <vt:variant>
        <vt:i4>0</vt:i4>
      </vt:variant>
      <vt:variant>
        <vt:i4>5</vt:i4>
      </vt:variant>
      <vt:variant>
        <vt:lpwstr/>
      </vt:variant>
      <vt:variant>
        <vt:lpwstr>_Toc62920891</vt:lpwstr>
      </vt:variant>
      <vt:variant>
        <vt:i4>2031670</vt:i4>
      </vt:variant>
      <vt:variant>
        <vt:i4>152</vt:i4>
      </vt:variant>
      <vt:variant>
        <vt:i4>0</vt:i4>
      </vt:variant>
      <vt:variant>
        <vt:i4>5</vt:i4>
      </vt:variant>
      <vt:variant>
        <vt:lpwstr/>
      </vt:variant>
      <vt:variant>
        <vt:lpwstr>_Toc62920890</vt:lpwstr>
      </vt:variant>
      <vt:variant>
        <vt:i4>1441847</vt:i4>
      </vt:variant>
      <vt:variant>
        <vt:i4>146</vt:i4>
      </vt:variant>
      <vt:variant>
        <vt:i4>0</vt:i4>
      </vt:variant>
      <vt:variant>
        <vt:i4>5</vt:i4>
      </vt:variant>
      <vt:variant>
        <vt:lpwstr/>
      </vt:variant>
      <vt:variant>
        <vt:lpwstr>_Toc62920889</vt:lpwstr>
      </vt:variant>
      <vt:variant>
        <vt:i4>1507383</vt:i4>
      </vt:variant>
      <vt:variant>
        <vt:i4>140</vt:i4>
      </vt:variant>
      <vt:variant>
        <vt:i4>0</vt:i4>
      </vt:variant>
      <vt:variant>
        <vt:i4>5</vt:i4>
      </vt:variant>
      <vt:variant>
        <vt:lpwstr/>
      </vt:variant>
      <vt:variant>
        <vt:lpwstr>_Toc62920888</vt:lpwstr>
      </vt:variant>
      <vt:variant>
        <vt:i4>1572919</vt:i4>
      </vt:variant>
      <vt:variant>
        <vt:i4>134</vt:i4>
      </vt:variant>
      <vt:variant>
        <vt:i4>0</vt:i4>
      </vt:variant>
      <vt:variant>
        <vt:i4>5</vt:i4>
      </vt:variant>
      <vt:variant>
        <vt:lpwstr/>
      </vt:variant>
      <vt:variant>
        <vt:lpwstr>_Toc62920887</vt:lpwstr>
      </vt:variant>
      <vt:variant>
        <vt:i4>1638455</vt:i4>
      </vt:variant>
      <vt:variant>
        <vt:i4>128</vt:i4>
      </vt:variant>
      <vt:variant>
        <vt:i4>0</vt:i4>
      </vt:variant>
      <vt:variant>
        <vt:i4>5</vt:i4>
      </vt:variant>
      <vt:variant>
        <vt:lpwstr/>
      </vt:variant>
      <vt:variant>
        <vt:lpwstr>_Toc62920886</vt:lpwstr>
      </vt:variant>
      <vt:variant>
        <vt:i4>1703991</vt:i4>
      </vt:variant>
      <vt:variant>
        <vt:i4>122</vt:i4>
      </vt:variant>
      <vt:variant>
        <vt:i4>0</vt:i4>
      </vt:variant>
      <vt:variant>
        <vt:i4>5</vt:i4>
      </vt:variant>
      <vt:variant>
        <vt:lpwstr/>
      </vt:variant>
      <vt:variant>
        <vt:lpwstr>_Toc62920885</vt:lpwstr>
      </vt:variant>
      <vt:variant>
        <vt:i4>1769527</vt:i4>
      </vt:variant>
      <vt:variant>
        <vt:i4>116</vt:i4>
      </vt:variant>
      <vt:variant>
        <vt:i4>0</vt:i4>
      </vt:variant>
      <vt:variant>
        <vt:i4>5</vt:i4>
      </vt:variant>
      <vt:variant>
        <vt:lpwstr/>
      </vt:variant>
      <vt:variant>
        <vt:lpwstr>_Toc62920884</vt:lpwstr>
      </vt:variant>
      <vt:variant>
        <vt:i4>1835063</vt:i4>
      </vt:variant>
      <vt:variant>
        <vt:i4>110</vt:i4>
      </vt:variant>
      <vt:variant>
        <vt:i4>0</vt:i4>
      </vt:variant>
      <vt:variant>
        <vt:i4>5</vt:i4>
      </vt:variant>
      <vt:variant>
        <vt:lpwstr/>
      </vt:variant>
      <vt:variant>
        <vt:lpwstr>_Toc62920883</vt:lpwstr>
      </vt:variant>
      <vt:variant>
        <vt:i4>1900599</vt:i4>
      </vt:variant>
      <vt:variant>
        <vt:i4>104</vt:i4>
      </vt:variant>
      <vt:variant>
        <vt:i4>0</vt:i4>
      </vt:variant>
      <vt:variant>
        <vt:i4>5</vt:i4>
      </vt:variant>
      <vt:variant>
        <vt:lpwstr/>
      </vt:variant>
      <vt:variant>
        <vt:lpwstr>_Toc62920882</vt:lpwstr>
      </vt:variant>
      <vt:variant>
        <vt:i4>1966135</vt:i4>
      </vt:variant>
      <vt:variant>
        <vt:i4>98</vt:i4>
      </vt:variant>
      <vt:variant>
        <vt:i4>0</vt:i4>
      </vt:variant>
      <vt:variant>
        <vt:i4>5</vt:i4>
      </vt:variant>
      <vt:variant>
        <vt:lpwstr/>
      </vt:variant>
      <vt:variant>
        <vt:lpwstr>_Toc62920881</vt:lpwstr>
      </vt:variant>
      <vt:variant>
        <vt:i4>2031671</vt:i4>
      </vt:variant>
      <vt:variant>
        <vt:i4>92</vt:i4>
      </vt:variant>
      <vt:variant>
        <vt:i4>0</vt:i4>
      </vt:variant>
      <vt:variant>
        <vt:i4>5</vt:i4>
      </vt:variant>
      <vt:variant>
        <vt:lpwstr/>
      </vt:variant>
      <vt:variant>
        <vt:lpwstr>_Toc62920880</vt:lpwstr>
      </vt:variant>
      <vt:variant>
        <vt:i4>1441848</vt:i4>
      </vt:variant>
      <vt:variant>
        <vt:i4>86</vt:i4>
      </vt:variant>
      <vt:variant>
        <vt:i4>0</vt:i4>
      </vt:variant>
      <vt:variant>
        <vt:i4>5</vt:i4>
      </vt:variant>
      <vt:variant>
        <vt:lpwstr/>
      </vt:variant>
      <vt:variant>
        <vt:lpwstr>_Toc62920879</vt:lpwstr>
      </vt:variant>
      <vt:variant>
        <vt:i4>1507384</vt:i4>
      </vt:variant>
      <vt:variant>
        <vt:i4>80</vt:i4>
      </vt:variant>
      <vt:variant>
        <vt:i4>0</vt:i4>
      </vt:variant>
      <vt:variant>
        <vt:i4>5</vt:i4>
      </vt:variant>
      <vt:variant>
        <vt:lpwstr/>
      </vt:variant>
      <vt:variant>
        <vt:lpwstr>_Toc62920878</vt:lpwstr>
      </vt:variant>
      <vt:variant>
        <vt:i4>1572920</vt:i4>
      </vt:variant>
      <vt:variant>
        <vt:i4>74</vt:i4>
      </vt:variant>
      <vt:variant>
        <vt:i4>0</vt:i4>
      </vt:variant>
      <vt:variant>
        <vt:i4>5</vt:i4>
      </vt:variant>
      <vt:variant>
        <vt:lpwstr/>
      </vt:variant>
      <vt:variant>
        <vt:lpwstr>_Toc62920877</vt:lpwstr>
      </vt:variant>
      <vt:variant>
        <vt:i4>1638456</vt:i4>
      </vt:variant>
      <vt:variant>
        <vt:i4>68</vt:i4>
      </vt:variant>
      <vt:variant>
        <vt:i4>0</vt:i4>
      </vt:variant>
      <vt:variant>
        <vt:i4>5</vt:i4>
      </vt:variant>
      <vt:variant>
        <vt:lpwstr/>
      </vt:variant>
      <vt:variant>
        <vt:lpwstr>_Toc62920876</vt:lpwstr>
      </vt:variant>
      <vt:variant>
        <vt:i4>1703992</vt:i4>
      </vt:variant>
      <vt:variant>
        <vt:i4>62</vt:i4>
      </vt:variant>
      <vt:variant>
        <vt:i4>0</vt:i4>
      </vt:variant>
      <vt:variant>
        <vt:i4>5</vt:i4>
      </vt:variant>
      <vt:variant>
        <vt:lpwstr/>
      </vt:variant>
      <vt:variant>
        <vt:lpwstr>_Toc62920875</vt:lpwstr>
      </vt:variant>
      <vt:variant>
        <vt:i4>1769528</vt:i4>
      </vt:variant>
      <vt:variant>
        <vt:i4>56</vt:i4>
      </vt:variant>
      <vt:variant>
        <vt:i4>0</vt:i4>
      </vt:variant>
      <vt:variant>
        <vt:i4>5</vt:i4>
      </vt:variant>
      <vt:variant>
        <vt:lpwstr/>
      </vt:variant>
      <vt:variant>
        <vt:lpwstr>_Toc62920874</vt:lpwstr>
      </vt:variant>
      <vt:variant>
        <vt:i4>1835064</vt:i4>
      </vt:variant>
      <vt:variant>
        <vt:i4>50</vt:i4>
      </vt:variant>
      <vt:variant>
        <vt:i4>0</vt:i4>
      </vt:variant>
      <vt:variant>
        <vt:i4>5</vt:i4>
      </vt:variant>
      <vt:variant>
        <vt:lpwstr/>
      </vt:variant>
      <vt:variant>
        <vt:lpwstr>_Toc62920873</vt:lpwstr>
      </vt:variant>
      <vt:variant>
        <vt:i4>1900600</vt:i4>
      </vt:variant>
      <vt:variant>
        <vt:i4>44</vt:i4>
      </vt:variant>
      <vt:variant>
        <vt:i4>0</vt:i4>
      </vt:variant>
      <vt:variant>
        <vt:i4>5</vt:i4>
      </vt:variant>
      <vt:variant>
        <vt:lpwstr/>
      </vt:variant>
      <vt:variant>
        <vt:lpwstr>_Toc62920872</vt:lpwstr>
      </vt:variant>
      <vt:variant>
        <vt:i4>1966136</vt:i4>
      </vt:variant>
      <vt:variant>
        <vt:i4>38</vt:i4>
      </vt:variant>
      <vt:variant>
        <vt:i4>0</vt:i4>
      </vt:variant>
      <vt:variant>
        <vt:i4>5</vt:i4>
      </vt:variant>
      <vt:variant>
        <vt:lpwstr/>
      </vt:variant>
      <vt:variant>
        <vt:lpwstr>_Toc62920871</vt:lpwstr>
      </vt:variant>
      <vt:variant>
        <vt:i4>2031672</vt:i4>
      </vt:variant>
      <vt:variant>
        <vt:i4>32</vt:i4>
      </vt:variant>
      <vt:variant>
        <vt:i4>0</vt:i4>
      </vt:variant>
      <vt:variant>
        <vt:i4>5</vt:i4>
      </vt:variant>
      <vt:variant>
        <vt:lpwstr/>
      </vt:variant>
      <vt:variant>
        <vt:lpwstr>_Toc62920870</vt:lpwstr>
      </vt:variant>
      <vt:variant>
        <vt:i4>1441849</vt:i4>
      </vt:variant>
      <vt:variant>
        <vt:i4>26</vt:i4>
      </vt:variant>
      <vt:variant>
        <vt:i4>0</vt:i4>
      </vt:variant>
      <vt:variant>
        <vt:i4>5</vt:i4>
      </vt:variant>
      <vt:variant>
        <vt:lpwstr/>
      </vt:variant>
      <vt:variant>
        <vt:lpwstr>_Toc62920869</vt:lpwstr>
      </vt:variant>
      <vt:variant>
        <vt:i4>1507385</vt:i4>
      </vt:variant>
      <vt:variant>
        <vt:i4>20</vt:i4>
      </vt:variant>
      <vt:variant>
        <vt:i4>0</vt:i4>
      </vt:variant>
      <vt:variant>
        <vt:i4>5</vt:i4>
      </vt:variant>
      <vt:variant>
        <vt:lpwstr/>
      </vt:variant>
      <vt:variant>
        <vt:lpwstr>_Toc62920868</vt:lpwstr>
      </vt:variant>
      <vt:variant>
        <vt:i4>1572921</vt:i4>
      </vt:variant>
      <vt:variant>
        <vt:i4>14</vt:i4>
      </vt:variant>
      <vt:variant>
        <vt:i4>0</vt:i4>
      </vt:variant>
      <vt:variant>
        <vt:i4>5</vt:i4>
      </vt:variant>
      <vt:variant>
        <vt:lpwstr/>
      </vt:variant>
      <vt:variant>
        <vt:lpwstr>_Toc62920867</vt:lpwstr>
      </vt:variant>
      <vt:variant>
        <vt:i4>1638457</vt:i4>
      </vt:variant>
      <vt:variant>
        <vt:i4>8</vt:i4>
      </vt:variant>
      <vt:variant>
        <vt:i4>0</vt:i4>
      </vt:variant>
      <vt:variant>
        <vt:i4>5</vt:i4>
      </vt:variant>
      <vt:variant>
        <vt:lpwstr/>
      </vt:variant>
      <vt:variant>
        <vt:lpwstr>_Toc62920866</vt:lpwstr>
      </vt:variant>
      <vt:variant>
        <vt:i4>1703993</vt:i4>
      </vt:variant>
      <vt:variant>
        <vt:i4>2</vt:i4>
      </vt:variant>
      <vt:variant>
        <vt:i4>0</vt:i4>
      </vt:variant>
      <vt:variant>
        <vt:i4>5</vt:i4>
      </vt:variant>
      <vt:variant>
        <vt:lpwstr/>
      </vt:variant>
      <vt:variant>
        <vt:lpwstr>_Toc62920865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RealEight 6 User's Manual</dc:title>
  <dc:subject/>
  <dc:creator>MusicLab</dc:creator>
  <cp:keywords/>
  <dc:description/>
  <cp:lastModifiedBy>Konstantin Borilov</cp:lastModifiedBy>
  <cp:revision>30</cp:revision>
  <cp:lastPrinted>2021-02-19T05:12:00Z</cp:lastPrinted>
  <dcterms:created xsi:type="dcterms:W3CDTF">2021-02-03T04:34:00Z</dcterms:created>
  <dcterms:modified xsi:type="dcterms:W3CDTF">2022-07-13T14:12:00Z</dcterms:modified>
</cp:coreProperties>
</file>